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Pr>
      <w:bookmarkStart w:id="0" w:name="scope"/>
      <w:bookmarkEnd w:id="0"/>
      <w:bookmarkStart w:id="1" w:name="_Toc137467080"/>
      <w:bookmarkStart w:id="2" w:name="_Toc145511161"/>
      <w:bookmarkStart w:id="3" w:name="_Toc121818532"/>
      <w:bookmarkStart w:id="4" w:name="_Toc2468"/>
      <w:bookmarkStart w:id="5" w:name="_Toc138884950"/>
      <w:bookmarkStart w:id="6" w:name="_Toc121818308"/>
      <w:bookmarkStart w:id="7" w:name="_Toc17018"/>
      <w:bookmarkStart w:id="8" w:name="_Toc155475638"/>
      <w:bookmarkStart w:id="9" w:name="_Toc27163"/>
      <w:bookmarkStart w:id="10" w:name="_Toc138884726"/>
      <w:bookmarkStart w:id="11" w:name="_Toc130558355"/>
      <w:bookmarkStart w:id="12" w:name="_Toc124158287"/>
      <w:bookmarkStart w:id="13" w:name="_Toc477"/>
      <w:bookmarkStart w:id="2981" w:name="_GoBack"/>
      <w:bookmarkEnd w:id="2981"/>
      <w:r>
        <w:t>1</w:t>
      </w:r>
      <w:r>
        <w:tab/>
      </w:r>
      <w:r>
        <w:t>Scope</w:t>
      </w:r>
      <w:bookmarkEnd w:id="1"/>
      <w:bookmarkEnd w:id="2"/>
      <w:bookmarkEnd w:id="3"/>
      <w:bookmarkEnd w:id="4"/>
      <w:bookmarkEnd w:id="5"/>
      <w:bookmarkEnd w:id="6"/>
      <w:bookmarkEnd w:id="7"/>
      <w:bookmarkEnd w:id="8"/>
      <w:bookmarkEnd w:id="9"/>
      <w:bookmarkEnd w:id="10"/>
      <w:bookmarkEnd w:id="11"/>
      <w:bookmarkEnd w:id="12"/>
      <w:bookmarkEnd w:id="13"/>
    </w:p>
    <w:p>
      <w:r>
        <w:t xml:space="preserve">The present document specifies the Radio Frequency (RF) test methods and conformance requirements for </w:t>
      </w:r>
      <w:r>
        <w:rPr>
          <w:rFonts w:hint="eastAsia"/>
          <w:lang w:val="en-US" w:eastAsia="zh-CN"/>
        </w:rPr>
        <w:t xml:space="preserve">NR </w:t>
      </w:r>
      <w:r>
        <w:rPr>
          <w:rFonts w:hint="eastAsia"/>
          <w:i/>
          <w:iCs/>
          <w:lang w:val="en-US" w:eastAsia="zh-CN"/>
        </w:rPr>
        <w:t>Repeater</w:t>
      </w:r>
      <w:r>
        <w:rPr>
          <w:lang w:eastAsia="zh-CN"/>
        </w:rPr>
        <w:t xml:space="preserve"> </w:t>
      </w:r>
      <w:r>
        <w:rPr>
          <w:i/>
          <w:lang w:eastAsia="zh-CN"/>
        </w:rPr>
        <w:t xml:space="preserve">type </w:t>
      </w:r>
      <w:r>
        <w:rPr>
          <w:rFonts w:hint="eastAsia"/>
          <w:i/>
          <w:lang w:eastAsia="zh-CN"/>
        </w:rPr>
        <w:t>2</w:t>
      </w:r>
      <w:r>
        <w:rPr>
          <w:i/>
          <w:lang w:eastAsia="zh-CN"/>
        </w:rPr>
        <w:t>-</w:t>
      </w:r>
      <w:r>
        <w:rPr>
          <w:rFonts w:hint="eastAsia"/>
          <w:i/>
          <w:lang w:eastAsia="zh-CN"/>
        </w:rPr>
        <w:t>O</w:t>
      </w:r>
      <w:r>
        <w:t xml:space="preserve">. These have been derived from, and are consistent with the </w:t>
      </w:r>
      <w:r>
        <w:rPr>
          <w:rFonts w:hint="eastAsia"/>
          <w:lang w:eastAsia="zh-CN"/>
        </w:rPr>
        <w:t xml:space="preserve">radiated </w:t>
      </w:r>
      <w:r>
        <w:rPr>
          <w:lang w:eastAsia="zh-CN"/>
        </w:rPr>
        <w:t>requirements</w:t>
      </w:r>
      <w:r>
        <w:rPr>
          <w:rFonts w:hint="eastAsia"/>
          <w:lang w:eastAsia="zh-CN"/>
        </w:rPr>
        <w:t xml:space="preserve"> for </w:t>
      </w:r>
      <w:r>
        <w:rPr>
          <w:rFonts w:hint="eastAsia"/>
          <w:i/>
          <w:lang w:val="en-US" w:eastAsia="zh-CN"/>
        </w:rPr>
        <w:t>Repeater</w:t>
      </w:r>
      <w:r>
        <w:rPr>
          <w:i/>
          <w:lang w:eastAsia="zh-CN"/>
        </w:rPr>
        <w:t xml:space="preserve"> type </w:t>
      </w:r>
      <w:r>
        <w:rPr>
          <w:rFonts w:hint="eastAsia"/>
          <w:i/>
          <w:lang w:eastAsia="zh-CN"/>
        </w:rPr>
        <w:t>2</w:t>
      </w:r>
      <w:r>
        <w:rPr>
          <w:i/>
          <w:lang w:eastAsia="zh-CN"/>
        </w:rPr>
        <w:t>-</w:t>
      </w:r>
      <w:r>
        <w:rPr>
          <w:rFonts w:hint="eastAsia"/>
          <w:i/>
          <w:lang w:eastAsia="zh-CN"/>
        </w:rPr>
        <w:t>O</w:t>
      </w:r>
      <w:r>
        <w:rPr>
          <w:rFonts w:hint="eastAsia"/>
          <w:lang w:eastAsia="zh-CN"/>
        </w:rPr>
        <w:t xml:space="preserve"> in</w:t>
      </w:r>
      <w:r>
        <w:t xml:space="preserve"> </w:t>
      </w:r>
      <w:r>
        <w:rPr>
          <w:rFonts w:hint="eastAsia"/>
          <w:lang w:val="en-US" w:eastAsia="zh-CN"/>
        </w:rPr>
        <w:t>Repeater</w:t>
      </w:r>
      <w:r>
        <w:t xml:space="preserve"> specification defined in TS 38.10</w:t>
      </w:r>
      <w:r>
        <w:rPr>
          <w:rFonts w:hint="eastAsia"/>
          <w:lang w:val="en-US" w:eastAsia="zh-CN"/>
        </w:rPr>
        <w:t>6</w:t>
      </w:r>
      <w:r>
        <w:t> [2].</w:t>
      </w:r>
    </w:p>
    <w:p>
      <w:r>
        <w:t xml:space="preserve">A </w:t>
      </w:r>
      <w:r>
        <w:rPr>
          <w:rFonts w:hint="eastAsia"/>
          <w:i/>
        </w:rPr>
        <w:t>repeater</w:t>
      </w:r>
      <w:r>
        <w:rPr>
          <w:i/>
        </w:rPr>
        <w:t xml:space="preserve"> type 1-C</w:t>
      </w:r>
      <w:r>
        <w:t xml:space="preserve"> only has conducted requirements so it</w:t>
      </w:r>
      <w:r>
        <w:rPr>
          <w:rFonts w:hint="eastAsia"/>
        </w:rPr>
        <w:t xml:space="preserve"> does not</w:t>
      </w:r>
      <w:r>
        <w:t xml:space="preserve"> require compliance to this specification.</w:t>
      </w:r>
    </w:p>
    <w:p>
      <w:pPr>
        <w:rPr>
          <w:rFonts w:cs="v5.0.0"/>
          <w:lang w:eastAsia="zh-CN"/>
        </w:rPr>
      </w:pPr>
      <w:r>
        <w:rPr>
          <w:rFonts w:hint="eastAsia"/>
          <w:i/>
          <w:lang w:val="en-US" w:eastAsia="zh-CN"/>
        </w:rPr>
        <w:t>Repeater</w:t>
      </w:r>
      <w:r>
        <w:rPr>
          <w:i/>
        </w:rPr>
        <w:t xml:space="preserve"> type 2-O</w:t>
      </w:r>
      <w:r>
        <w:t xml:space="preserve"> have only radiated requirements so they require compliance to this specification only.</w:t>
      </w:r>
    </w:p>
    <w:p>
      <w:pPr>
        <w:pStyle w:val="2"/>
      </w:pPr>
      <w:bookmarkStart w:id="14" w:name="references"/>
      <w:bookmarkEnd w:id="14"/>
      <w:bookmarkStart w:id="15" w:name="_Toc137467081"/>
      <w:bookmarkStart w:id="16" w:name="_Toc232"/>
      <w:bookmarkStart w:id="17" w:name="_Toc3793"/>
      <w:bookmarkStart w:id="18" w:name="_Toc138884727"/>
      <w:bookmarkStart w:id="19" w:name="_Toc13128"/>
      <w:bookmarkStart w:id="20" w:name="_Toc124158288"/>
      <w:bookmarkStart w:id="21" w:name="_Toc145511162"/>
      <w:bookmarkStart w:id="22" w:name="_Toc138884951"/>
      <w:bookmarkStart w:id="23" w:name="_Toc121818533"/>
      <w:bookmarkStart w:id="24" w:name="_Toc155475639"/>
      <w:bookmarkStart w:id="25" w:name="_Toc121818309"/>
      <w:bookmarkStart w:id="26" w:name="_Toc28661"/>
      <w:bookmarkStart w:id="27" w:name="_Toc130558356"/>
      <w:r>
        <w:t>2</w:t>
      </w:r>
      <w:r>
        <w:tab/>
      </w:r>
      <w:r>
        <w:t>References</w:t>
      </w:r>
      <w:bookmarkEnd w:id="15"/>
      <w:bookmarkEnd w:id="16"/>
      <w:bookmarkEnd w:id="17"/>
      <w:bookmarkEnd w:id="18"/>
      <w:bookmarkEnd w:id="19"/>
      <w:bookmarkEnd w:id="20"/>
      <w:bookmarkEnd w:id="21"/>
      <w:bookmarkEnd w:id="22"/>
      <w:bookmarkEnd w:id="23"/>
      <w:bookmarkEnd w:id="24"/>
      <w:bookmarkEnd w:id="25"/>
      <w:bookmarkEnd w:id="26"/>
      <w:bookmarkEnd w:id="27"/>
    </w:p>
    <w:p>
      <w:r>
        <w:t>The following documents contain provisions which, through reference in this text, constitute provisions of the present document.</w:t>
      </w:r>
    </w:p>
    <w:p>
      <w:pPr>
        <w:pStyle w:val="92"/>
      </w:pPr>
      <w:r>
        <w:t>-</w:t>
      </w:r>
      <w:r>
        <w:tab/>
      </w:r>
      <w:r>
        <w:t>References are either specific (identified by date of publication, edition number, version number, etc.) or non</w:t>
      </w:r>
      <w:r>
        <w:noBreakHyphen/>
      </w:r>
      <w:r>
        <w:t>specific.</w:t>
      </w:r>
    </w:p>
    <w:p>
      <w:pPr>
        <w:pStyle w:val="92"/>
      </w:pPr>
      <w:r>
        <w:t>-</w:t>
      </w:r>
      <w:r>
        <w:tab/>
      </w:r>
      <w:r>
        <w:t>For a specific reference, subsequent revisions do not apply.</w:t>
      </w:r>
    </w:p>
    <w:p>
      <w:pPr>
        <w:pStyle w:val="92"/>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88"/>
      </w:pPr>
      <w:r>
        <w:rPr>
          <w:rFonts w:hint="eastAsia"/>
          <w:lang w:val="en-US" w:eastAsia="zh-CN"/>
        </w:rPr>
        <w:t>[1]</w:t>
      </w:r>
      <w:r>
        <w:tab/>
      </w:r>
      <w:r>
        <w:t>3GPP TR 21.905: "Vocabulary for 3GPP Specifications"</w:t>
      </w:r>
    </w:p>
    <w:p>
      <w:pPr>
        <w:pStyle w:val="88"/>
      </w:pPr>
      <w:r>
        <w:rPr>
          <w:rFonts w:hint="eastAsia"/>
          <w:lang w:val="en-US" w:eastAsia="zh-CN"/>
        </w:rPr>
        <w:t>[2]</w:t>
      </w:r>
      <w:r>
        <w:tab/>
      </w:r>
      <w:r>
        <w:t>3GPP TS 38.10</w:t>
      </w:r>
      <w:r>
        <w:rPr>
          <w:rFonts w:hint="eastAsia"/>
          <w:lang w:val="en-US" w:eastAsia="zh-CN"/>
        </w:rPr>
        <w:t>6</w:t>
      </w:r>
      <w:r>
        <w:t xml:space="preserve">: "NR </w:t>
      </w:r>
      <w:r>
        <w:rPr>
          <w:rFonts w:hint="eastAsia"/>
          <w:lang w:val="en-US" w:eastAsia="zh-CN"/>
        </w:rPr>
        <w:t>repeater</w:t>
      </w:r>
      <w:r>
        <w:t xml:space="preserve"> radio transmission and reception"</w:t>
      </w:r>
    </w:p>
    <w:p>
      <w:pPr>
        <w:pStyle w:val="88"/>
      </w:pPr>
      <w:r>
        <w:t>[</w:t>
      </w:r>
      <w:r>
        <w:rPr>
          <w:rFonts w:hint="eastAsia"/>
          <w:lang w:val="en-US" w:eastAsia="zh-CN"/>
        </w:rPr>
        <w:t>3</w:t>
      </w:r>
      <w:r>
        <w:t>]</w:t>
      </w:r>
      <w:r>
        <w:tab/>
      </w:r>
      <w:r>
        <w:t>Recommendation ITU-R M.1545: "Measurement uncertainty as it applies to test limits for the terrestrial component of International Mobile Telecommunications-2000"</w:t>
      </w:r>
    </w:p>
    <w:p>
      <w:pPr>
        <w:pStyle w:val="88"/>
      </w:pPr>
      <w:r>
        <w:t>[</w:t>
      </w:r>
      <w:r>
        <w:rPr>
          <w:rFonts w:hint="eastAsia"/>
          <w:lang w:val="en-US" w:eastAsia="zh-CN"/>
        </w:rPr>
        <w:t>4</w:t>
      </w:r>
      <w:r>
        <w:t>]</w:t>
      </w:r>
      <w:r>
        <w:tab/>
      </w:r>
      <w:r>
        <w:t>ITU-R Recommendation SM.329: "Unwanted emissions in the spurious domain"</w:t>
      </w:r>
    </w:p>
    <w:p>
      <w:pPr>
        <w:pStyle w:val="88"/>
      </w:pPr>
      <w:r>
        <w:t>[</w:t>
      </w:r>
      <w:r>
        <w:rPr>
          <w:rFonts w:hint="eastAsia"/>
          <w:lang w:val="en-US" w:eastAsia="zh-CN"/>
        </w:rPr>
        <w:t>5</w:t>
      </w:r>
      <w:r>
        <w:t>]</w:t>
      </w:r>
      <w:r>
        <w:tab/>
      </w:r>
      <w:r>
        <w:t>3GPP TS 38.104: "NR Base Station (BS) radio transmission and reception"</w:t>
      </w:r>
    </w:p>
    <w:p>
      <w:pPr>
        <w:pStyle w:val="88"/>
      </w:pPr>
      <w:r>
        <w:t>[</w:t>
      </w:r>
      <w:r>
        <w:rPr>
          <w:rFonts w:hint="eastAsia"/>
          <w:lang w:eastAsia="zh-CN"/>
        </w:rPr>
        <w:t>6</w:t>
      </w:r>
      <w:r>
        <w:t>]</w:t>
      </w:r>
      <w:r>
        <w:tab/>
      </w:r>
      <w:r>
        <w:t>3GPP TS 38.141-2: "NR; Base Station (BS) conformance testing; Part 2: Radiated conformance testing"</w:t>
      </w:r>
    </w:p>
    <w:p>
      <w:pPr>
        <w:pStyle w:val="88"/>
      </w:pPr>
      <w:r>
        <w:t>[</w:t>
      </w:r>
      <w:r>
        <w:rPr>
          <w:rFonts w:hint="eastAsia"/>
          <w:lang w:val="en-US" w:eastAsia="zh-CN"/>
        </w:rPr>
        <w:t>7</w:t>
      </w:r>
      <w:r>
        <w:t>]</w:t>
      </w:r>
      <w:r>
        <w:tab/>
      </w:r>
      <w:r>
        <w:t>IEC 60 721-3-3: "Classification of environmental conditions - Part 3-3: Classification of groups of environmental parameters and their severities - Stationary use at weather protected locations"</w:t>
      </w:r>
    </w:p>
    <w:p>
      <w:pPr>
        <w:pStyle w:val="88"/>
      </w:pPr>
      <w:r>
        <w:t>[</w:t>
      </w:r>
      <w:r>
        <w:rPr>
          <w:rFonts w:hint="eastAsia"/>
          <w:lang w:val="en-US" w:eastAsia="zh-CN"/>
        </w:rPr>
        <w:t>8</w:t>
      </w:r>
      <w:r>
        <w:t>]</w:t>
      </w:r>
      <w:r>
        <w:tab/>
      </w:r>
      <w:r>
        <w:t>IEC 60 721-3-4: "Classification of environmental conditions - Part 3: Classification of groups of environmental parameters and their severities - Clause 4: Stationary use at non-weather protected locations"</w:t>
      </w:r>
    </w:p>
    <w:p>
      <w:pPr>
        <w:pStyle w:val="88"/>
      </w:pPr>
      <w:r>
        <w:t>[</w:t>
      </w:r>
      <w:r>
        <w:rPr>
          <w:rFonts w:hint="eastAsia"/>
          <w:lang w:val="en-US" w:eastAsia="zh-CN"/>
        </w:rPr>
        <w:t>9</w:t>
      </w:r>
      <w:r>
        <w:t>]</w:t>
      </w:r>
      <w:r>
        <w:tab/>
      </w:r>
      <w:r>
        <w:t>IEC 60 721: "Classification of environmental conditions"</w:t>
      </w:r>
    </w:p>
    <w:p>
      <w:pPr>
        <w:pStyle w:val="88"/>
      </w:pPr>
      <w:r>
        <w:t>[</w:t>
      </w:r>
      <w:r>
        <w:rPr>
          <w:rFonts w:hint="eastAsia"/>
          <w:lang w:val="en-US" w:eastAsia="zh-CN"/>
        </w:rPr>
        <w:t>10</w:t>
      </w:r>
      <w:r>
        <w:t>]</w:t>
      </w:r>
      <w:r>
        <w:tab/>
      </w:r>
      <w:r>
        <w:t>IEC 60 068-2-1</w:t>
      </w:r>
      <w:r>
        <w:rPr>
          <w:rFonts w:cs="v4.2.0"/>
        </w:rPr>
        <w:t xml:space="preserve"> (2007): "Environmental testing - Part 2: Tests. Tests A: Cold"</w:t>
      </w:r>
    </w:p>
    <w:p>
      <w:pPr>
        <w:pStyle w:val="88"/>
      </w:pPr>
      <w:r>
        <w:t>[1</w:t>
      </w:r>
      <w:r>
        <w:rPr>
          <w:rFonts w:hint="eastAsia"/>
          <w:lang w:val="en-US" w:eastAsia="zh-CN"/>
        </w:rPr>
        <w:t>1</w:t>
      </w:r>
      <w:r>
        <w:t>]</w:t>
      </w:r>
      <w:r>
        <w:tab/>
      </w:r>
      <w:r>
        <w:t>IEC 60 068-2-2:</w:t>
      </w:r>
      <w:r>
        <w:rPr>
          <w:rFonts w:cs="v4.2.0"/>
        </w:rPr>
        <w:t xml:space="preserve"> (2007): "Environmental testing - Part 2: Tests. Tests B: Dry heat"</w:t>
      </w:r>
    </w:p>
    <w:p>
      <w:pPr>
        <w:pStyle w:val="88"/>
        <w:rPr>
          <w:rFonts w:cs="v4.2.0"/>
        </w:rPr>
      </w:pPr>
      <w:r>
        <w:t>[1</w:t>
      </w:r>
      <w:r>
        <w:rPr>
          <w:rFonts w:hint="eastAsia"/>
          <w:lang w:val="en-US" w:eastAsia="zh-CN"/>
        </w:rPr>
        <w:t>2</w:t>
      </w:r>
      <w:r>
        <w:t>]</w:t>
      </w:r>
      <w:r>
        <w:tab/>
      </w:r>
      <w:r>
        <w:t xml:space="preserve">IEC 60 068-2-6: </w:t>
      </w:r>
      <w:r>
        <w:rPr>
          <w:rFonts w:cs="v4.2.0"/>
        </w:rPr>
        <w:t>(2007): "Environmental testing - Part 2: Tests - Test Fc: Vibration (sinusoidal)"</w:t>
      </w:r>
    </w:p>
    <w:p>
      <w:pPr>
        <w:pStyle w:val="88"/>
        <w:rPr>
          <w:rFonts w:cs="v4.2.0"/>
        </w:rPr>
      </w:pPr>
      <w:r>
        <w:rPr>
          <w:rFonts w:hint="eastAsia" w:cs="v4.2.0"/>
          <w:lang w:val="en-US" w:eastAsia="zh-CN"/>
        </w:rPr>
        <w:t>[13]</w:t>
      </w:r>
      <w:r>
        <w:tab/>
      </w:r>
      <w:r>
        <w:t xml:space="preserve">3GPP TR 37.941: </w:t>
      </w:r>
      <w:r>
        <w:rPr>
          <w:rFonts w:cs="v4.2.0"/>
        </w:rPr>
        <w:t>"</w:t>
      </w:r>
      <w:r>
        <w:t>Radio Frequency (RF) conformance testing background for radiated Base Station (BS) requirements</w:t>
      </w:r>
      <w:r>
        <w:rPr>
          <w:rFonts w:cs="v4.2.0"/>
        </w:rPr>
        <w:t>"</w:t>
      </w:r>
    </w:p>
    <w:p>
      <w:pPr>
        <w:pStyle w:val="88"/>
      </w:pPr>
      <w:r>
        <w:t>[1</w:t>
      </w:r>
      <w:r>
        <w:rPr>
          <w:rFonts w:hint="eastAsia"/>
          <w:lang w:val="en-US" w:eastAsia="zh-CN"/>
        </w:rPr>
        <w:t>4</w:t>
      </w:r>
      <w:r>
        <w:t>]</w:t>
      </w:r>
      <w:r>
        <w:tab/>
      </w:r>
      <w:r>
        <w:t>3GPP TS 38.101-2: "NR; User Equipment (UE) radio transmission and reception; Part 2: Range 2 Standalone".</w:t>
      </w:r>
    </w:p>
    <w:p>
      <w:pPr>
        <w:pStyle w:val="2"/>
      </w:pPr>
      <w:bookmarkStart w:id="28" w:name="definitions"/>
      <w:bookmarkEnd w:id="28"/>
      <w:bookmarkStart w:id="29" w:name="_Toc138884952"/>
      <w:bookmarkStart w:id="30" w:name="_Toc137467082"/>
      <w:bookmarkStart w:id="31" w:name="_Toc124158289"/>
      <w:bookmarkStart w:id="32" w:name="_Toc121818534"/>
      <w:bookmarkStart w:id="33" w:name="_Toc138884728"/>
      <w:bookmarkStart w:id="34" w:name="_Toc23528"/>
      <w:bookmarkStart w:id="35" w:name="_Toc29692"/>
      <w:bookmarkStart w:id="36" w:name="_Toc130558357"/>
      <w:bookmarkStart w:id="37" w:name="_Toc7682"/>
      <w:bookmarkStart w:id="38" w:name="_Toc121818310"/>
      <w:bookmarkStart w:id="39" w:name="_Toc145511163"/>
      <w:bookmarkStart w:id="40" w:name="_Toc4905"/>
      <w:bookmarkStart w:id="41" w:name="_Toc155475640"/>
      <w:r>
        <w:t>3</w:t>
      </w:r>
      <w:r>
        <w:tab/>
      </w:r>
      <w:r>
        <w:t>Definitions of terms, symbols and abbreviations</w:t>
      </w:r>
      <w:bookmarkEnd w:id="29"/>
      <w:bookmarkEnd w:id="30"/>
      <w:bookmarkEnd w:id="31"/>
      <w:bookmarkEnd w:id="32"/>
      <w:bookmarkEnd w:id="33"/>
      <w:bookmarkEnd w:id="34"/>
      <w:bookmarkEnd w:id="35"/>
      <w:bookmarkEnd w:id="36"/>
      <w:bookmarkEnd w:id="37"/>
      <w:bookmarkEnd w:id="38"/>
      <w:bookmarkEnd w:id="39"/>
      <w:bookmarkEnd w:id="40"/>
      <w:bookmarkEnd w:id="41"/>
    </w:p>
    <w:p>
      <w:pPr>
        <w:pStyle w:val="3"/>
        <w:rPr>
          <w:lang w:eastAsia="zh-CN"/>
        </w:rPr>
      </w:pPr>
      <w:bookmarkStart w:id="42" w:name="_Toc27514"/>
      <w:bookmarkStart w:id="43" w:name="_Toc32079"/>
      <w:bookmarkStart w:id="44" w:name="_Toc15894"/>
      <w:bookmarkStart w:id="45" w:name="_Toc124158290"/>
      <w:bookmarkStart w:id="46" w:name="_Toc121818311"/>
      <w:bookmarkStart w:id="47" w:name="_Toc121818535"/>
      <w:bookmarkStart w:id="48" w:name="_Toc155475641"/>
      <w:bookmarkStart w:id="49" w:name="_Toc7799"/>
      <w:bookmarkStart w:id="50" w:name="_Toc130558358"/>
      <w:bookmarkStart w:id="51" w:name="_Toc145511164"/>
      <w:bookmarkStart w:id="52" w:name="_Toc138884953"/>
      <w:bookmarkStart w:id="53" w:name="_Toc137467083"/>
      <w:bookmarkStart w:id="54" w:name="_Toc138884729"/>
      <w:r>
        <w:t>3.1</w:t>
      </w:r>
      <w:r>
        <w:tab/>
      </w:r>
      <w:r>
        <w:rPr>
          <w:rFonts w:hint="eastAsia"/>
          <w:lang w:eastAsia="zh-CN"/>
        </w:rPr>
        <w:t>Terms</w:t>
      </w:r>
      <w:bookmarkEnd w:id="42"/>
      <w:bookmarkEnd w:id="43"/>
      <w:bookmarkEnd w:id="44"/>
      <w:bookmarkEnd w:id="45"/>
      <w:bookmarkEnd w:id="46"/>
      <w:bookmarkEnd w:id="47"/>
      <w:bookmarkEnd w:id="48"/>
      <w:bookmarkEnd w:id="49"/>
      <w:bookmarkEnd w:id="50"/>
      <w:bookmarkEnd w:id="51"/>
      <w:bookmarkEnd w:id="52"/>
      <w:bookmarkEnd w:id="53"/>
      <w:bookmarkEnd w:id="54"/>
    </w:p>
    <w:p>
      <w:r>
        <w:t>For the purposes of the present document, the terms given in 3GPP TR 21.905 [1] and the following apply. A term defined in the present document takes precedence over the definition of the same term, if any, in 3GPP TR 21.905 [1].</w:t>
      </w:r>
    </w:p>
    <w:p>
      <w:r>
        <w:rPr>
          <w:b/>
        </w:rPr>
        <w:t>Beam:</w:t>
      </w:r>
      <w:r>
        <w:t xml:space="preserve"> beam (of the antenna) is the main lobe of the radiation pattern of an </w:t>
      </w:r>
      <w:r>
        <w:rPr>
          <w:i/>
        </w:rPr>
        <w:t>antenna array</w:t>
      </w:r>
    </w:p>
    <w:p>
      <w:r>
        <w:rPr>
          <w:b/>
        </w:rPr>
        <w:t>Beam centre direction:</w:t>
      </w:r>
      <w:r>
        <w:t xml:space="preserve"> direction equal to the geometric centre of the half-power contour of the beam</w:t>
      </w:r>
    </w:p>
    <w:p>
      <w:r>
        <w:rPr>
          <w:b/>
        </w:rPr>
        <w:t>Beam direction pair:</w:t>
      </w:r>
      <w:r>
        <w:t xml:space="preserve"> data set consisting of the </w:t>
      </w:r>
      <w:r>
        <w:rPr>
          <w:i/>
        </w:rPr>
        <w:t>beam centre direction</w:t>
      </w:r>
      <w:r>
        <w:t xml:space="preserve"> and the related </w:t>
      </w:r>
      <w:r>
        <w:rPr>
          <w:i/>
        </w:rPr>
        <w:t>beam peak direction</w:t>
      </w:r>
    </w:p>
    <w:p>
      <w:r>
        <w:rPr>
          <w:b/>
        </w:rPr>
        <w:t>Beam peak direction:</w:t>
      </w:r>
      <w:r>
        <w:t xml:space="preserve"> direction where the maximum EIRP is found</w:t>
      </w:r>
    </w:p>
    <w:p>
      <w:bookmarkStart w:id="55" w:name="_Hlk490252228"/>
      <w:bookmarkStart w:id="56" w:name="_Hlk494631435"/>
      <w:r>
        <w:rPr>
          <w:b/>
        </w:rPr>
        <w:t>Beamwidth:</w:t>
      </w:r>
      <w:r>
        <w:t xml:space="preserve"> beam which has a half-power contour that is essentially elliptical, the half-power beamwidths in the two pattern cuts that respectively contain the major and minor axis of the ellipse</w:t>
      </w:r>
      <w:bookmarkStart w:id="57" w:name="_Hlk500327898"/>
    </w:p>
    <w:p>
      <w:r>
        <w:rPr>
          <w:b/>
          <w:bCs/>
        </w:rPr>
        <w:t>directional requirement:</w:t>
      </w:r>
      <w:r>
        <w:rPr>
          <w:bCs/>
        </w:rPr>
        <w:t xml:space="preserve"> requirement which is applied in a specific direction within the </w:t>
      </w:r>
      <w:r>
        <w:rPr>
          <w:bCs/>
          <w:i/>
        </w:rPr>
        <w:t>OTA coverage range</w:t>
      </w:r>
      <w:r>
        <w:rPr>
          <w:bCs/>
        </w:rPr>
        <w:t>.</w:t>
      </w:r>
      <w:bookmarkEnd w:id="57"/>
      <w:r>
        <w:rPr>
          <w:b/>
          <w:bCs/>
        </w:rPr>
        <w:t xml:space="preserve">Equivalent isotropic radiated power: </w:t>
      </w:r>
      <w:r>
        <w:t>equivalent power radiated from an isotropic directivity device producing the same field intensity at a point of observation as the field intensity radiated in the direction of the same point of observation by the discussed device</w:t>
      </w:r>
    </w:p>
    <w:bookmarkEnd w:id="55"/>
    <w:bookmarkEnd w:id="56"/>
    <w:p>
      <w:r>
        <w:rPr>
          <w:b/>
          <w:bCs/>
        </w:rPr>
        <w:t xml:space="preserve">Fractional bandwidth: </w:t>
      </w:r>
      <w:r>
        <w:rPr>
          <w:bCs/>
          <w:i/>
        </w:rPr>
        <w:t>fractional bandwidth</w:t>
      </w:r>
      <w:r>
        <w:rPr>
          <w:bCs/>
        </w:rPr>
        <w:t xml:space="preserve"> FBW is defined as </w:t>
      </w:r>
      <m:oMath>
        <m:r>
          <m:rPr/>
          <w:rPr>
            <w:rFonts w:ascii="Cambria Math" w:hAnsi="Cambria Math"/>
          </w:rPr>
          <m:t>FBW</m:t>
        </m:r>
        <m:r>
          <m:rPr>
            <m:sty m:val="p"/>
          </m:rPr>
          <w:rPr>
            <w:rFonts w:ascii="Cambria Math" w:hAnsi="Cambria Math"/>
          </w:rPr>
          <m:t>=200∙</m:t>
        </m:r>
        <m:f>
          <m:fPr>
            <m:ctrlPr>
              <w:rPr>
                <w:rFonts w:ascii="Cambria Math" w:hAnsi="Cambria Math"/>
                <w:bCs/>
              </w:rPr>
            </m:ctrlPr>
          </m:fPr>
          <m:num>
            <m:sSub>
              <m:sSubPr>
                <m:ctrlPr>
                  <w:rPr>
                    <w:rFonts w:ascii="Cambria Math" w:hAnsi="Cambria Math"/>
                    <w:bCs/>
                    <w:i/>
                  </w:rPr>
                </m:ctrlPr>
              </m:sSubPr>
              <m:e>
                <m:r>
                  <m:rPr/>
                  <w:rPr>
                    <w:rFonts w:ascii="Cambria Math" w:hAnsi="Cambria Math"/>
                  </w:rPr>
                  <m:t>F</m:t>
                </m:r>
                <m:ctrlPr>
                  <w:rPr>
                    <w:rFonts w:ascii="Cambria Math" w:hAnsi="Cambria Math"/>
                    <w:bCs/>
                    <w:i/>
                  </w:rPr>
                </m:ctrlPr>
              </m:e>
              <m:sub>
                <m:r>
                  <m:rPr/>
                  <w:rPr>
                    <w:rFonts w:ascii="Cambria Math" w:hAnsi="Cambria Math"/>
                  </w:rPr>
                  <m:t>FBWℎigℎ</m:t>
                </m:r>
                <m:ctrlPr>
                  <w:rPr>
                    <w:rFonts w:ascii="Cambria Math" w:hAnsi="Cambria Math"/>
                    <w:bCs/>
                    <w:i/>
                  </w:rPr>
                </m:ctrlPr>
              </m:sub>
            </m:sSub>
            <m:r>
              <m:rPr/>
              <w:rPr>
                <w:rFonts w:ascii="Cambria Math" w:hAnsi="Cambria Math"/>
              </w:rPr>
              <m:t>−</m:t>
            </m:r>
            <m:sSub>
              <m:sSubPr>
                <m:ctrlPr>
                  <w:rPr>
                    <w:rFonts w:ascii="Cambria Math" w:hAnsi="Cambria Math"/>
                    <w:bCs/>
                    <w:i/>
                  </w:rPr>
                </m:ctrlPr>
              </m:sSubPr>
              <m:e>
                <m:r>
                  <m:rPr/>
                  <w:rPr>
                    <w:rFonts w:ascii="Cambria Math" w:hAnsi="Cambria Math"/>
                  </w:rPr>
                  <m:t>F</m:t>
                </m:r>
                <m:ctrlPr>
                  <w:rPr>
                    <w:rFonts w:ascii="Cambria Math" w:hAnsi="Cambria Math"/>
                    <w:bCs/>
                    <w:i/>
                  </w:rPr>
                </m:ctrlPr>
              </m:e>
              <m:sub>
                <m:r>
                  <m:rPr/>
                  <w:rPr>
                    <w:rFonts w:ascii="Cambria Math" w:hAnsi="Cambria Math"/>
                  </w:rPr>
                  <m:t>FBWlow</m:t>
                </m:r>
                <m:ctrlPr>
                  <w:rPr>
                    <w:rFonts w:ascii="Cambria Math" w:hAnsi="Cambria Math"/>
                    <w:bCs/>
                    <w:i/>
                  </w:rPr>
                </m:ctrlPr>
              </m:sub>
            </m:sSub>
            <m:ctrlPr>
              <w:rPr>
                <w:rFonts w:ascii="Cambria Math" w:hAnsi="Cambria Math"/>
                <w:bCs/>
              </w:rPr>
            </m:ctrlPr>
          </m:num>
          <m:den>
            <m:sSub>
              <m:sSubPr>
                <m:ctrlPr>
                  <w:rPr>
                    <w:rFonts w:ascii="Cambria Math" w:hAnsi="Cambria Math"/>
                    <w:bCs/>
                    <w:i/>
                  </w:rPr>
                </m:ctrlPr>
              </m:sSubPr>
              <m:e>
                <m:r>
                  <m:rPr/>
                  <w:rPr>
                    <w:rFonts w:ascii="Cambria Math" w:hAnsi="Cambria Math"/>
                  </w:rPr>
                  <m:t>F</m:t>
                </m:r>
                <m:ctrlPr>
                  <w:rPr>
                    <w:rFonts w:ascii="Cambria Math" w:hAnsi="Cambria Math"/>
                    <w:bCs/>
                    <w:i/>
                  </w:rPr>
                </m:ctrlPr>
              </m:e>
              <m:sub>
                <m:r>
                  <m:rPr/>
                  <w:rPr>
                    <w:rFonts w:ascii="Cambria Math" w:hAnsi="Cambria Math"/>
                  </w:rPr>
                  <m:t>FBWℎigℎ</m:t>
                </m:r>
                <m:ctrlPr>
                  <w:rPr>
                    <w:rFonts w:ascii="Cambria Math" w:hAnsi="Cambria Math"/>
                    <w:bCs/>
                    <w:i/>
                  </w:rPr>
                </m:ctrlPr>
              </m:sub>
            </m:sSub>
            <m:r>
              <m:rPr/>
              <w:rPr>
                <w:rFonts w:ascii="Cambria Math" w:hAnsi="Cambria Math"/>
              </w:rPr>
              <m:t>+</m:t>
            </m:r>
            <m:sSub>
              <m:sSubPr>
                <m:ctrlPr>
                  <w:rPr>
                    <w:rFonts w:ascii="Cambria Math" w:hAnsi="Cambria Math"/>
                    <w:bCs/>
                    <w:i/>
                  </w:rPr>
                </m:ctrlPr>
              </m:sSubPr>
              <m:e>
                <m:r>
                  <m:rPr/>
                  <w:rPr>
                    <w:rFonts w:ascii="Cambria Math" w:hAnsi="Cambria Math"/>
                  </w:rPr>
                  <m:t>F</m:t>
                </m:r>
                <m:ctrlPr>
                  <w:rPr>
                    <w:rFonts w:ascii="Cambria Math" w:hAnsi="Cambria Math"/>
                    <w:bCs/>
                    <w:i/>
                  </w:rPr>
                </m:ctrlPr>
              </m:e>
              <m:sub>
                <m:r>
                  <m:rPr/>
                  <w:rPr>
                    <w:rFonts w:ascii="Cambria Math" w:hAnsi="Cambria Math"/>
                  </w:rPr>
                  <m:t>FBWlow</m:t>
                </m:r>
                <m:ctrlPr>
                  <w:rPr>
                    <w:rFonts w:ascii="Cambria Math" w:hAnsi="Cambria Math"/>
                    <w:bCs/>
                    <w:i/>
                  </w:rPr>
                </m:ctrlPr>
              </m:sub>
            </m:sSub>
            <m:ctrlPr>
              <w:rPr>
                <w:rFonts w:ascii="Cambria Math" w:hAnsi="Cambria Math"/>
                <w:bCs/>
              </w:rPr>
            </m:ctrlPr>
          </m:den>
        </m:f>
        <m:r>
          <m:rPr/>
          <w:rPr>
            <w:rFonts w:ascii="Cambria Math" w:hAnsi="Cambria Math"/>
          </w:rPr>
          <m:t>%</m:t>
        </m:r>
      </m:oMath>
    </w:p>
    <w:p>
      <w:pPr>
        <w:rPr>
          <w:rFonts w:cs="v5.0.0"/>
          <w:b/>
          <w:bCs/>
        </w:rPr>
      </w:pPr>
      <w:r>
        <w:rPr>
          <w:b/>
        </w:rPr>
        <w:t>gap between passbands</w:t>
      </w:r>
      <w:r>
        <w:rPr>
          <w:rFonts w:cs="v5.0.0"/>
          <w:b/>
          <w:bCs/>
        </w:rPr>
        <w:t xml:space="preserve">: </w:t>
      </w:r>
      <w:r>
        <w:t xml:space="preserve">frequency gap between two consecutive passbands that belong to the same </w:t>
      </w:r>
      <w:r>
        <w:rPr>
          <w:i/>
          <w:iCs/>
        </w:rPr>
        <w:t>operating band</w:t>
      </w:r>
      <w:r>
        <w:t xml:space="preserve">, where the RF requirements in the gap are based on co-existence for un-coordinated operation </w:t>
      </w:r>
    </w:p>
    <w:p>
      <w:pPr>
        <w:rPr>
          <w:lang w:val="en-US"/>
        </w:rPr>
      </w:pPr>
      <w:r>
        <w:rPr>
          <w:b/>
          <w:bCs/>
          <w:lang w:val="en-US"/>
        </w:rPr>
        <w:t>Inter-passband gap</w:t>
      </w:r>
      <w:r>
        <w:rPr>
          <w:lang w:val="en-US"/>
        </w:rPr>
        <w:t xml:space="preserve">: The frequency gap between two supported consecutive </w:t>
      </w:r>
      <w:r>
        <w:rPr>
          <w:i/>
          <w:iCs/>
          <w:lang w:val="en-US"/>
        </w:rPr>
        <w:t>passbands</w:t>
      </w:r>
      <w:r>
        <w:t xml:space="preserve"> that belong to different operating bands</w:t>
      </w:r>
      <w:r>
        <w:rPr>
          <w:lang w:val="en-US"/>
        </w:rPr>
        <w:t>.</w:t>
      </w:r>
    </w:p>
    <w:p>
      <w:r>
        <w:rPr>
          <w:rFonts w:cs="v5.0.0"/>
          <w:b/>
          <w:bCs/>
        </w:rPr>
        <w:t xml:space="preserve">Maximum passband TRP output power: </w:t>
      </w:r>
      <w:r>
        <w:t>mean power level measured per</w:t>
      </w:r>
      <w:r>
        <w:rPr>
          <w:i/>
        </w:rPr>
        <w:t xml:space="preserve"> </w:t>
      </w:r>
      <w:r>
        <w:t xml:space="preserve">passband during the </w:t>
      </w:r>
      <w:r>
        <w:rPr>
          <w:i/>
        </w:rPr>
        <w:t>transmitter ON state</w:t>
      </w:r>
      <w:r>
        <w:t xml:space="preserve"> in a specified reference condition and corresponding to the declared </w:t>
      </w:r>
      <w:r>
        <w:rPr>
          <w:i/>
        </w:rPr>
        <w:t>rated passband TRP output</w:t>
      </w:r>
      <w:r>
        <w:t xml:space="preserve"> power (P</w:t>
      </w:r>
      <w:r>
        <w:rPr>
          <w:vertAlign w:val="subscript"/>
        </w:rPr>
        <w:t>rated,p,,TRP</w:t>
      </w:r>
      <w:r>
        <w:t>)</w:t>
      </w:r>
    </w:p>
    <w:p>
      <w:r>
        <w:rPr>
          <w:b/>
        </w:rPr>
        <w:t>Measurement bandwidth</w:t>
      </w:r>
      <w:r>
        <w:t>: RF bandwidth in which an emission level is specified</w:t>
      </w:r>
    </w:p>
    <w:p>
      <w:r>
        <w:rPr>
          <w:b/>
          <w:bCs/>
        </w:rPr>
        <w:t>Nominal channel bandwidth:</w:t>
      </w:r>
      <w:r>
        <w:rPr>
          <w:bCs/>
        </w:rPr>
        <w:t xml:space="preserve"> Bandwidth calculated as </w:t>
      </w:r>
      <w:r>
        <w:rPr>
          <w:rFonts w:cs="v5.0.0"/>
        </w:rPr>
        <w:t>min(100MHz, BW</w:t>
      </w:r>
      <w:r>
        <w:rPr>
          <w:rFonts w:cs="v5.0.0"/>
          <w:vertAlign w:val="subscript"/>
        </w:rPr>
        <w:t>passband</w:t>
      </w:r>
      <w:r>
        <w:rPr>
          <w:rFonts w:cs="v5.0.0"/>
        </w:rPr>
        <w:t>) in FR1 or min(400MHz, BW</w:t>
      </w:r>
      <w:r>
        <w:rPr>
          <w:rFonts w:cs="v5.0.0"/>
          <w:vertAlign w:val="subscript"/>
        </w:rPr>
        <w:t>passband</w:t>
      </w:r>
      <w:r>
        <w:rPr>
          <w:rFonts w:cs="v5.0.0"/>
        </w:rPr>
        <w:t>) in FR2. If this bandwidth is not defined for BS channel bandwidth for the operating band,</w:t>
      </w:r>
      <w:r>
        <w:rPr>
          <w:rFonts w:cs="v5.0.0"/>
          <w:i/>
        </w:rPr>
        <w:t xml:space="preserve"> nominal channel bandwidth</w:t>
      </w:r>
      <w:r>
        <w:rPr>
          <w:rFonts w:cs="v5.0.0"/>
        </w:rPr>
        <w:t xml:space="preserve"> shall be defined as the widest BS channel bandwidth for the operating band which is narrower than BW</w:t>
      </w:r>
      <w:r>
        <w:rPr>
          <w:rFonts w:cs="v5.0.0"/>
          <w:vertAlign w:val="subscript"/>
        </w:rPr>
        <w:t>passband</w:t>
      </w:r>
      <w:r>
        <w:rPr>
          <w:rFonts w:cs="v5.0.0"/>
        </w:rPr>
        <w:t>.</w:t>
      </w:r>
    </w:p>
    <w:p>
      <w:pPr>
        <w:rPr>
          <w:lang w:val="en-US"/>
        </w:rPr>
      </w:pPr>
      <w:r>
        <w:rPr>
          <w:b/>
          <w:bCs/>
          <w:lang w:val="en-US"/>
        </w:rPr>
        <w:t>Non-contiguous spectrum</w:t>
      </w:r>
      <w:r>
        <w:rPr>
          <w:lang w:val="en-US"/>
        </w:rPr>
        <w:t xml:space="preserve">: spectrum consisting of two or more </w:t>
      </w:r>
      <w:r>
        <w:rPr>
          <w:i/>
          <w:iCs/>
          <w:lang w:val="en-US"/>
        </w:rPr>
        <w:t>passbands</w:t>
      </w:r>
      <w:r>
        <w:rPr>
          <w:lang w:val="en-US"/>
        </w:rPr>
        <w:t xml:space="preserve"> separated by </w:t>
      </w:r>
      <w:r>
        <w:rPr>
          <w:i/>
          <w:iCs/>
          <w:lang w:val="en-US"/>
        </w:rPr>
        <w:t>inter-passband gap</w:t>
      </w:r>
      <w:r>
        <w:rPr>
          <w:lang w:val="en-US"/>
        </w:rPr>
        <w:t>(s).</w:t>
      </w:r>
    </w:p>
    <w:p>
      <w:pPr>
        <w:tabs>
          <w:tab w:val="left" w:pos="2448"/>
          <w:tab w:val="left" w:pos="9468"/>
        </w:tabs>
        <w:rPr>
          <w:rFonts w:cs="v5.0.0"/>
        </w:rPr>
      </w:pPr>
      <w:r>
        <w:rPr>
          <w:rFonts w:cs="v5.0.0"/>
          <w:b/>
          <w:bCs/>
        </w:rPr>
        <w:t xml:space="preserve">Operating band: </w:t>
      </w:r>
      <w:r>
        <w:rPr>
          <w:rFonts w:cs="v5.0.0"/>
        </w:rPr>
        <w:t>frequency range in which NR operates (paired or unpaired), that is defined with a specific set of technical requirements</w:t>
      </w:r>
    </w:p>
    <w:p>
      <w:r>
        <w:rPr>
          <w:b/>
        </w:rPr>
        <w:t>OTA coverage range</w:t>
      </w:r>
      <w:r>
        <w:t xml:space="preserve">: a common range of directions within which OTA requirements that are neither specified in the </w:t>
      </w:r>
      <w:r>
        <w:rPr>
          <w:i/>
        </w:rPr>
        <w:t>OTA peak directions sets</w:t>
      </w:r>
      <w:r>
        <w:t xml:space="preserve"> nor as </w:t>
      </w:r>
      <w:r>
        <w:rPr>
          <w:i/>
        </w:rPr>
        <w:t>TRP requirement</w:t>
      </w:r>
      <w:r>
        <w:t xml:space="preserve"> are intended to be met</w:t>
      </w:r>
    </w:p>
    <w:p>
      <w:pPr>
        <w:rPr>
          <w:color w:val="000000" w:themeColor="text1"/>
          <w14:textFill>
            <w14:solidFill>
              <w14:schemeClr w14:val="tx1"/>
            </w14:solidFill>
          </w14:textFill>
        </w:rPr>
      </w:pPr>
      <w:r>
        <w:rPr>
          <w:b/>
        </w:rPr>
        <w:t xml:space="preserve">OTA peak directions set: </w:t>
      </w:r>
      <w:r>
        <w:t>set(s) of </w:t>
      </w:r>
      <w:r>
        <w:rPr>
          <w:i/>
        </w:rPr>
        <w:t>beam peak directions</w:t>
      </w:r>
      <w:r>
        <w:t> within which certain OTA requirements are intended to be met, where all </w:t>
      </w:r>
      <w:r>
        <w:rPr>
          <w:i/>
        </w:rPr>
        <w:t>OTA peak directions set(s)</w:t>
      </w:r>
      <w:r>
        <w:t> are subsets of the </w:t>
      </w:r>
      <w:r>
        <w:rPr>
          <w:i/>
        </w:rPr>
        <w:t>OTA coverage range</w:t>
      </w:r>
      <w:r>
        <w:rPr>
          <w:b/>
          <w:color w:val="000000" w:themeColor="text1"/>
          <w14:textFill>
            <w14:solidFill>
              <w14:schemeClr w14:val="tx1"/>
            </w14:solidFill>
          </w14:textFill>
        </w:rPr>
        <w:t xml:space="preserve">Passband: </w:t>
      </w:r>
      <w:r>
        <w:rPr>
          <w:color w:val="000000" w:themeColor="text1"/>
          <w14:textFill>
            <w14:solidFill>
              <w14:schemeClr w14:val="tx1"/>
            </w14:solidFill>
          </w14:textFill>
        </w:rPr>
        <w:t xml:space="preserve">The frequency range in which the repeater operates in with operational configuration, this frequency range can correspond to one or several consecutive nominal channels, if they are not consecutive each subset of channels shall be considered as an individual </w:t>
      </w:r>
      <w:r>
        <w:rPr>
          <w:i/>
          <w:color w:val="000000" w:themeColor="text1"/>
          <w14:textFill>
            <w14:solidFill>
              <w14:schemeClr w14:val="tx1"/>
            </w14:solidFill>
          </w14:textFill>
        </w:rPr>
        <w:t>passband</w:t>
      </w:r>
      <w:r>
        <w:rPr>
          <w:color w:val="000000" w:themeColor="text1"/>
          <w14:textFill>
            <w14:solidFill>
              <w14:schemeClr w14:val="tx1"/>
            </w14:solidFill>
          </w14:textFill>
        </w:rPr>
        <w:t xml:space="preserve">, a repeater can have one or several </w:t>
      </w:r>
      <w:r>
        <w:rPr>
          <w:i/>
          <w:color w:val="000000" w:themeColor="text1"/>
          <w14:textFill>
            <w14:solidFill>
              <w14:schemeClr w14:val="tx1"/>
            </w14:solidFill>
          </w14:textFill>
        </w:rPr>
        <w:t>passband</w:t>
      </w:r>
      <w:r>
        <w:rPr>
          <w:i/>
          <w:iCs/>
          <w:color w:val="000000" w:themeColor="text1"/>
          <w14:textFill>
            <w14:solidFill>
              <w14:schemeClr w14:val="tx1"/>
            </w14:solidFill>
          </w14:textFill>
        </w:rPr>
        <w:t>s</w:t>
      </w:r>
      <w:r>
        <w:rPr>
          <w:color w:val="000000" w:themeColor="text1"/>
          <w14:textFill>
            <w14:solidFill>
              <w14:schemeClr w14:val="tx1"/>
            </w14:solidFill>
          </w14:textFill>
        </w:rPr>
        <w:t xml:space="preserve">, all channels within the </w:t>
      </w:r>
      <w:r>
        <w:rPr>
          <w:i/>
          <w:color w:val="000000" w:themeColor="text1"/>
          <w14:textFill>
            <w14:solidFill>
              <w14:schemeClr w14:val="tx1"/>
            </w14:solidFill>
          </w14:textFill>
        </w:rPr>
        <w:t>passband</w:t>
      </w:r>
      <w:r>
        <w:rPr>
          <w:i/>
          <w:iCs/>
          <w:color w:val="000000" w:themeColor="text1"/>
          <w14:textFill>
            <w14:solidFill>
              <w14:schemeClr w14:val="tx1"/>
            </w14:solidFill>
          </w14:textFill>
        </w:rPr>
        <w:t>(s)</w:t>
      </w:r>
      <w:r>
        <w:rPr>
          <w:color w:val="000000" w:themeColor="text1"/>
          <w14:textFill>
            <w14:solidFill>
              <w14:schemeClr w14:val="tx1"/>
            </w14:solidFill>
          </w14:textFill>
        </w:rPr>
        <w:t xml:space="preserve"> shall belong to a single operator or collaborating operators.</w:t>
      </w:r>
    </w:p>
    <w:p>
      <w:pPr>
        <w:rPr>
          <w:color w:val="000000"/>
        </w:rPr>
      </w:pPr>
      <w:r>
        <w:rPr>
          <w:b/>
          <w:color w:val="000000"/>
        </w:rPr>
        <w:t>passband edge</w:t>
      </w:r>
      <w:r>
        <w:rPr>
          <w:i/>
          <w:color w:val="000000"/>
        </w:rPr>
        <w:t>:</w:t>
      </w:r>
      <w:r>
        <w:rPr>
          <w:color w:val="000000"/>
        </w:rPr>
        <w:t xml:space="preserve"> Frequency at the edge of the passband</w:t>
      </w:r>
    </w:p>
    <w:p>
      <w:pPr>
        <w:rPr>
          <w:rFonts w:eastAsia="等线"/>
          <w:color w:val="000000"/>
          <w:lang w:eastAsia="zh-CN"/>
        </w:rPr>
      </w:pPr>
      <w:r>
        <w:rPr>
          <w:rFonts w:eastAsia="等线"/>
          <w:b/>
          <w:color w:val="000000"/>
          <w:lang w:eastAsia="zh-CN"/>
        </w:rPr>
        <w:t>Repeater RF</w:t>
      </w:r>
      <w:r>
        <w:rPr>
          <w:rFonts w:hint="eastAsia" w:eastAsia="等线"/>
          <w:b/>
          <w:color w:val="000000"/>
          <w:lang w:eastAsia="zh-CN"/>
        </w:rPr>
        <w:t xml:space="preserve"> </w:t>
      </w:r>
      <w:r>
        <w:rPr>
          <w:rFonts w:eastAsia="等线"/>
          <w:b/>
          <w:color w:val="000000"/>
          <w:lang w:eastAsia="zh-CN"/>
        </w:rPr>
        <w:t>Bandwidth</w:t>
      </w:r>
      <w:r>
        <w:rPr>
          <w:rFonts w:eastAsia="等线"/>
          <w:color w:val="000000"/>
          <w:lang w:eastAsia="zh-CN"/>
        </w:rPr>
        <w:t xml:space="preserve">: RF bandwidth in which a </w:t>
      </w:r>
      <w:r>
        <w:rPr>
          <w:rFonts w:hint="eastAsia" w:eastAsia="等线"/>
          <w:color w:val="000000"/>
          <w:lang w:eastAsia="zh-CN"/>
        </w:rPr>
        <w:t>repeater</w:t>
      </w:r>
      <w:r>
        <w:rPr>
          <w:rFonts w:eastAsia="等线"/>
          <w:color w:val="000000"/>
          <w:lang w:eastAsia="zh-CN"/>
        </w:rPr>
        <w:t xml:space="preserve"> transmits and/or receives single or multiple passband(s) within a supported operating band</w:t>
      </w:r>
    </w:p>
    <w:p>
      <w:pPr>
        <w:pStyle w:val="81"/>
      </w:pPr>
      <w:r>
        <w:t>NOTE:</w:t>
      </w:r>
      <w:r>
        <w:tab/>
      </w:r>
      <w:r>
        <w:t>In single passband operation, the Repeater RF Bandwidth is equal to the passband bandwidth.</w:t>
      </w:r>
    </w:p>
    <w:p>
      <w:pPr>
        <w:rPr>
          <w:lang w:eastAsia="sv-SE"/>
        </w:rPr>
      </w:pPr>
      <w:r>
        <w:rPr>
          <w:b/>
          <w:lang w:eastAsia="sv-SE"/>
        </w:rPr>
        <w:t>Radiated interface boundary</w:t>
      </w:r>
      <w:r>
        <w:rPr>
          <w:lang w:eastAsia="sv-SE"/>
        </w:rPr>
        <w:t xml:space="preserve">: </w:t>
      </w:r>
      <w:r>
        <w:rPr>
          <w:i/>
          <w:lang w:eastAsia="sv-SE"/>
        </w:rPr>
        <w:t>operating band</w:t>
      </w:r>
      <w:r>
        <w:rPr>
          <w:lang w:eastAsia="sv-SE"/>
        </w:rPr>
        <w:t xml:space="preserve"> specific radiated requirements reference where the radiated requirements apply</w:t>
      </w:r>
    </w:p>
    <w:p>
      <w:r>
        <w:rPr>
          <w:b/>
          <w:bCs/>
        </w:rPr>
        <w:t xml:space="preserve">Rated beam EIRP: </w:t>
      </w:r>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repeater is declared to radiate at the associated </w:t>
      </w:r>
      <w:r>
        <w:rPr>
          <w:i/>
          <w:lang w:eastAsia="ja-JP"/>
        </w:rPr>
        <w:t>beam peak direction</w:t>
      </w:r>
      <w:r>
        <w:rPr>
          <w:lang w:eastAsia="ja-JP"/>
        </w:rPr>
        <w:t xml:space="preserve"> during the </w:t>
      </w:r>
      <w:r>
        <w:rPr>
          <w:i/>
          <w:lang w:eastAsia="ja-JP"/>
        </w:rPr>
        <w:t>transmitter ON state</w:t>
      </w:r>
    </w:p>
    <w:p>
      <w:pPr>
        <w:rPr>
          <w:rFonts w:eastAsia="MS Mincho" w:cs="v5.0.0"/>
          <w:i/>
          <w:snapToGrid w:val="0"/>
        </w:rPr>
      </w:pPr>
      <w:r>
        <w:rPr>
          <w:b/>
        </w:rPr>
        <w:t>Rated passband TRP output power</w:t>
      </w:r>
      <w:r>
        <w:rPr>
          <w:rFonts w:cs="v5.0.0"/>
          <w:snapToGrid w:val="0"/>
        </w:rPr>
        <w:t>: mean power level declared by the manufacturer per passband, that the manufacturer has declared to be available at the RIB</w:t>
      </w:r>
      <w:r>
        <w:rPr>
          <w:rFonts w:eastAsia="MS Mincho" w:cs="v5.0.0"/>
          <w:snapToGrid w:val="0"/>
        </w:rPr>
        <w:t xml:space="preserve"> during the </w:t>
      </w:r>
      <w:r>
        <w:rPr>
          <w:rFonts w:eastAsia="MS Mincho" w:cs="v5.0.0"/>
          <w:i/>
          <w:snapToGrid w:val="0"/>
        </w:rPr>
        <w:t>transmitter ON state</w:t>
      </w:r>
    </w:p>
    <w:p>
      <w:pPr>
        <w:rPr>
          <w:rFonts w:eastAsia="MS Mincho"/>
        </w:rPr>
      </w:pPr>
      <w:r>
        <w:rPr>
          <w:rFonts w:eastAsia="MS Mincho"/>
          <w:b/>
        </w:rPr>
        <w:t>Rated total TRP output power</w:t>
      </w:r>
      <w:r>
        <w:rPr>
          <w:rFonts w:eastAsia="MS Mincho" w:cs="v5.0.0"/>
          <w:snapToGrid w:val="0"/>
        </w:rPr>
        <w:t xml:space="preserve">: mean power level </w:t>
      </w:r>
      <w:r>
        <w:rPr>
          <w:rFonts w:eastAsia="MS Mincho"/>
        </w:rPr>
        <w:t>associated with a particular</w:t>
      </w:r>
      <w:r>
        <w:rPr>
          <w:rFonts w:eastAsia="MS Mincho"/>
          <w:i/>
        </w:rPr>
        <w:t xml:space="preserve"> operating band</w:t>
      </w:r>
      <w:r>
        <w:rPr>
          <w:rFonts w:eastAsia="MS Mincho" w:cs="v5.0.0"/>
          <w:snapToGrid w:val="0"/>
        </w:rPr>
        <w:t xml:space="preserve">, that the manufacturer has declared to be available at the RIB during the </w:t>
      </w:r>
      <w:r>
        <w:rPr>
          <w:rFonts w:eastAsia="MS Mincho" w:cs="v5.0.0"/>
          <w:i/>
          <w:snapToGrid w:val="0"/>
        </w:rPr>
        <w:t>transmitter ON state</w:t>
      </w:r>
      <w:r>
        <w:rPr>
          <w:rFonts w:eastAsia="MS Mincho"/>
        </w:rPr>
        <w:t xml:space="preserve"> in a specified reference condition</w:t>
      </w:r>
    </w:p>
    <w:p>
      <w:r>
        <w:rPr>
          <w:b/>
        </w:rPr>
        <w:t xml:space="preserve">Reference beam direction pair: </w:t>
      </w:r>
      <w:r>
        <w:t>Beam direction pair in the reference direction declared by the manufacturer.</w:t>
      </w:r>
    </w:p>
    <w:p>
      <w:pPr>
        <w:rPr>
          <w:color w:val="000000" w:themeColor="text1"/>
          <w14:textFill>
            <w14:solidFill>
              <w14:schemeClr w14:val="tx1"/>
            </w14:solidFill>
          </w14:textFill>
        </w:rPr>
      </w:pPr>
      <w:r>
        <w:rPr>
          <w:rFonts w:cs="v5.0.0"/>
          <w:b/>
          <w:snapToGrid w:val="0"/>
          <w:color w:val="000000" w:themeColor="text1"/>
          <w14:textFill>
            <w14:solidFill>
              <w14:schemeClr w14:val="tx1"/>
            </w14:solidFill>
          </w14:textFill>
        </w:rPr>
        <w:t>Repeater type 2-O:</w:t>
      </w:r>
      <w:r>
        <w:rPr>
          <w:rFonts w:cs="v5.0.0"/>
          <w:snapToGrid w:val="0"/>
          <w:color w:val="000000" w:themeColor="text1"/>
          <w14:textFill>
            <w14:solidFill>
              <w14:schemeClr w14:val="tx1"/>
            </w14:solidFill>
          </w14:textFill>
        </w:rPr>
        <w:t xml:space="preserve"> </w:t>
      </w:r>
      <w:r>
        <w:rPr>
          <w:color w:val="000000" w:themeColor="text1"/>
          <w14:textFill>
            <w14:solidFill>
              <w14:schemeClr w14:val="tx1"/>
            </w14:solidFill>
          </w14:textFill>
        </w:rPr>
        <w:t>Repeater operating at FR2 with a requirement set consisting only of OTA requirements defined at the RIB</w:t>
      </w:r>
    </w:p>
    <w:p>
      <w:pPr>
        <w:rPr>
          <w:i/>
          <w:lang w:eastAsia="sv-SE"/>
        </w:rPr>
      </w:pPr>
      <w:r>
        <w:rPr>
          <w:b/>
          <w:iCs/>
        </w:rPr>
        <w:t>Requirement set</w:t>
      </w:r>
      <w:r>
        <w:rPr>
          <w:bCs/>
          <w:iCs/>
        </w:rPr>
        <w:t xml:space="preserve">: </w:t>
      </w:r>
      <w:r>
        <w:rPr>
          <w:lang w:eastAsia="sv-SE"/>
        </w:rPr>
        <w:t xml:space="preserve">one of the NR requirements set as defined for </w:t>
      </w:r>
      <w:r>
        <w:rPr>
          <w:i/>
          <w:lang w:eastAsia="sv-SE"/>
        </w:rPr>
        <w:t>NR repeater</w:t>
      </w:r>
    </w:p>
    <w:p>
      <w:r>
        <w:rPr>
          <w:b/>
        </w:rPr>
        <w:t>Sub-band</w:t>
      </w:r>
      <w:r>
        <w:t xml:space="preserve">: A </w:t>
      </w:r>
      <w:r>
        <w:rPr>
          <w:i/>
        </w:rPr>
        <w:t>sub-band</w:t>
      </w:r>
      <w:r>
        <w:t xml:space="preserve"> of an operating band contains a part of the uplink and downlink frequency range of the operating band.</w:t>
      </w:r>
    </w:p>
    <w:p>
      <w:r>
        <w:rPr>
          <w:b/>
        </w:rPr>
        <w:t>sub-block:</w:t>
      </w:r>
      <w:r>
        <w:t xml:space="preserve"> one contiguous allocated block of spectrum for transmission and reception by the repeater.</w:t>
      </w:r>
    </w:p>
    <w:p>
      <w:r>
        <w:rPr>
          <w:b/>
        </w:rPr>
        <w:t>Superseding-band</w:t>
      </w:r>
      <w:r>
        <w:t xml:space="preserve">: A </w:t>
      </w:r>
      <w:r>
        <w:rPr>
          <w:i/>
        </w:rPr>
        <w:t>superseding-band</w:t>
      </w:r>
      <w:r>
        <w:t xml:space="preserve"> of an operating band includes the whole of the uplink and downlink frequency range of the operating band.</w:t>
      </w:r>
    </w:p>
    <w:p>
      <w:pPr>
        <w:rPr>
          <w:rFonts w:cs="v5.0.0"/>
          <w:bCs/>
        </w:rPr>
      </w:pPr>
      <w:r>
        <w:rPr>
          <w:rFonts w:cs="v5.0.0"/>
          <w:b/>
          <w:bCs/>
        </w:rPr>
        <w:t>Total radiated power:</w:t>
      </w:r>
      <w:r>
        <w:rPr>
          <w:rFonts w:cs="v5.0.0"/>
          <w:bCs/>
        </w:rPr>
        <w:t xml:space="preserve"> is the total power radiated by the antenna</w:t>
      </w:r>
    </w:p>
    <w:p>
      <w:pPr>
        <w:pStyle w:val="81"/>
      </w:pPr>
      <w:r>
        <w:t>NOTE:</w:t>
      </w:r>
      <w:r>
        <w:tab/>
      </w:r>
      <w:r>
        <w:t xml:space="preserve">The </w:t>
      </w:r>
      <w:r>
        <w:rPr>
          <w:i/>
        </w:rPr>
        <w:t>total radiated power</w:t>
      </w:r>
      <w:r>
        <w:t xml:space="preserve"> is the power radiating in all direction for two orthogonal polarizations.</w:t>
      </w:r>
      <w:r>
        <w:rPr>
          <w:rFonts w:hint="eastAsia"/>
        </w:rPr>
        <w:t xml:space="preserve"> </w:t>
      </w:r>
      <w:r>
        <w:rPr>
          <w:i/>
        </w:rPr>
        <w:t>Total radiated power</w:t>
      </w:r>
      <w:r>
        <w:t xml:space="preserve"> is defined in both the near-field region and the far-field region</w:t>
      </w:r>
    </w:p>
    <w:p>
      <w:pPr>
        <w:rPr>
          <w:lang w:val="en-US" w:eastAsia="zh-CN"/>
        </w:rPr>
      </w:pPr>
      <w:r>
        <w:rPr>
          <w:b/>
          <w:bCs/>
        </w:rPr>
        <w:t>Transmitter OFF state:</w:t>
      </w:r>
      <w:r>
        <w:t xml:space="preserve"> </w:t>
      </w:r>
      <w:r>
        <w:rPr>
          <w:lang w:val="en-US" w:eastAsia="ja-JP"/>
        </w:rPr>
        <w:t>Time period during which the repeater downlink or uplink is not allowed to transmit in the corresponding direction</w:t>
      </w:r>
      <w:r>
        <w:rPr>
          <w:rFonts w:hint="eastAsia"/>
          <w:lang w:val="en-US" w:eastAsia="zh-CN"/>
        </w:rPr>
        <w:t>.</w:t>
      </w:r>
    </w:p>
    <w:p>
      <w:pPr>
        <w:rPr>
          <w:rFonts w:eastAsia="等线"/>
          <w:lang w:eastAsia="ja-JP"/>
        </w:rPr>
      </w:pPr>
      <w:r>
        <w:rPr>
          <w:rFonts w:eastAsia="等线"/>
          <w:b/>
          <w:bCs/>
        </w:rPr>
        <w:t>Transmitter ON state:</w:t>
      </w:r>
      <w:r>
        <w:rPr>
          <w:rFonts w:eastAsia="等线"/>
        </w:rPr>
        <w:t xml:space="preserve"> </w:t>
      </w:r>
      <w:r>
        <w:rPr>
          <w:rFonts w:eastAsia="等线"/>
          <w:lang w:eastAsia="ja-JP"/>
        </w:rPr>
        <w:t xml:space="preserve">Time period during which the repeater </w:t>
      </w:r>
      <w:r>
        <w:rPr>
          <w:rFonts w:cs="v5.0.0"/>
          <w:bCs/>
          <w:lang w:eastAsia="ko-KR"/>
        </w:rPr>
        <w:t>is transmitting</w:t>
      </w:r>
      <w:r>
        <w:rPr>
          <w:rFonts w:eastAsia="等线"/>
          <w:lang w:eastAsia="ja-JP"/>
        </w:rPr>
        <w:t xml:space="preserve"> downlink or uplink </w:t>
      </w:r>
      <w:r>
        <w:t>signals</w:t>
      </w:r>
      <w:r>
        <w:rPr>
          <w:rFonts w:eastAsia="等线"/>
          <w:lang w:eastAsia="ja-JP"/>
        </w:rPr>
        <w:t xml:space="preserve"> in the corresponding direction.</w:t>
      </w:r>
    </w:p>
    <w:p>
      <w:pPr>
        <w:rPr>
          <w:lang w:val="en-US" w:eastAsia="zh-CN"/>
        </w:rPr>
      </w:pPr>
      <w:r>
        <w:rPr>
          <w:b/>
          <w:bCs/>
        </w:rPr>
        <w:t>Transmitter transient period:</w:t>
      </w:r>
      <w:r>
        <w:t xml:space="preserve"> Time period during which the repeater is changing from the OFF state to the ON state or vice versa.</w:t>
      </w:r>
    </w:p>
    <w:p>
      <w:pPr>
        <w:pStyle w:val="3"/>
      </w:pPr>
      <w:bookmarkStart w:id="58" w:name="_Toc30287"/>
      <w:bookmarkStart w:id="59" w:name="_Toc11242"/>
      <w:bookmarkStart w:id="60" w:name="_Toc121818536"/>
      <w:bookmarkStart w:id="61" w:name="_Toc121818312"/>
      <w:bookmarkStart w:id="62" w:name="_Toc124158291"/>
      <w:bookmarkStart w:id="63" w:name="_Toc138884954"/>
      <w:bookmarkStart w:id="64" w:name="_Toc138884730"/>
      <w:bookmarkStart w:id="65" w:name="_Toc7863"/>
      <w:bookmarkStart w:id="66" w:name="_Toc155475642"/>
      <w:bookmarkStart w:id="67" w:name="_Toc27559"/>
      <w:bookmarkStart w:id="68" w:name="_Toc145511165"/>
      <w:bookmarkStart w:id="69" w:name="_Toc137467084"/>
      <w:bookmarkStart w:id="70" w:name="_Toc130558359"/>
      <w:r>
        <w:t>3.2</w:t>
      </w:r>
      <w:r>
        <w:tab/>
      </w:r>
      <w:r>
        <w:t>Symbols</w:t>
      </w:r>
      <w:bookmarkEnd w:id="58"/>
      <w:bookmarkEnd w:id="59"/>
      <w:bookmarkEnd w:id="60"/>
      <w:bookmarkEnd w:id="61"/>
      <w:bookmarkEnd w:id="62"/>
      <w:bookmarkEnd w:id="63"/>
      <w:bookmarkEnd w:id="64"/>
      <w:bookmarkEnd w:id="65"/>
      <w:bookmarkEnd w:id="66"/>
      <w:bookmarkEnd w:id="67"/>
      <w:bookmarkEnd w:id="68"/>
      <w:bookmarkEnd w:id="69"/>
      <w:bookmarkEnd w:id="70"/>
    </w:p>
    <w:p>
      <w:r>
        <w:t>For the purposes of the present document, the following symbols apply:</w:t>
      </w:r>
    </w:p>
    <w:p>
      <w:pPr>
        <w:pStyle w:val="91"/>
        <w:rPr>
          <w:lang w:eastAsia="zh-CN"/>
        </w:rPr>
      </w:pPr>
      <w:r>
        <w:t>BW</w:t>
      </w:r>
      <w:r>
        <w:rPr>
          <w:vertAlign w:val="subscript"/>
        </w:rPr>
        <w:t>Config</w:t>
      </w:r>
      <w:r>
        <w:tab/>
      </w:r>
      <w:r>
        <w:t>Transmission bandwidth configuration, where BW</w:t>
      </w:r>
      <w:r>
        <w:rPr>
          <w:vertAlign w:val="subscript"/>
        </w:rPr>
        <w:t>Config</w:t>
      </w:r>
      <w:r>
        <w:t xml:space="preserve"> = </w:t>
      </w:r>
      <w:r>
        <w:rPr>
          <w:i/>
          <w:iCs/>
        </w:rPr>
        <w:t>N</w:t>
      </w:r>
      <w:r>
        <w:rPr>
          <w:vertAlign w:val="subscript"/>
        </w:rPr>
        <w:t>RB</w:t>
      </w:r>
      <w:r>
        <w:t xml:space="preserve"> x SCS x 12</w:t>
      </w:r>
    </w:p>
    <w:p>
      <w:pPr>
        <w:pStyle w:val="91"/>
        <w:rPr>
          <w:iCs/>
        </w:rPr>
      </w:pPr>
      <w:r>
        <w:t>BW</w:t>
      </w:r>
      <w:r>
        <w:rPr>
          <w:vertAlign w:val="subscript"/>
        </w:rPr>
        <w:t>Nominal</w:t>
      </w:r>
      <w:r>
        <w:tab/>
      </w:r>
      <w:r>
        <w:t>Nominal channel</w:t>
      </w:r>
      <w:r>
        <w:rPr>
          <w:i/>
        </w:rPr>
        <w:t xml:space="preserve"> </w:t>
      </w:r>
      <w:r>
        <w:rPr>
          <w:iCs/>
        </w:rPr>
        <w:t>bandwidth</w:t>
      </w:r>
    </w:p>
    <w:p>
      <w:pPr>
        <w:pStyle w:val="91"/>
        <w:rPr>
          <w:iCs/>
        </w:rPr>
      </w:pPr>
      <w:r>
        <w:t>BW</w:t>
      </w:r>
      <w:r>
        <w:rPr>
          <w:vertAlign w:val="subscript"/>
        </w:rPr>
        <w:t>Passband</w:t>
      </w:r>
      <w:r>
        <w:tab/>
      </w:r>
      <w:r>
        <w:rPr>
          <w:i/>
        </w:rPr>
        <w:t xml:space="preserve">Passband </w:t>
      </w:r>
      <w:r>
        <w:rPr>
          <w:iCs/>
        </w:rPr>
        <w:t>bandwidth</w:t>
      </w:r>
    </w:p>
    <w:p>
      <w:pPr>
        <w:pStyle w:val="91"/>
      </w:pPr>
      <w:r>
        <w:rPr>
          <w:rFonts w:cs="v5.0.0"/>
        </w:rPr>
        <w:sym w:font="Symbol" w:char="F044"/>
      </w:r>
      <w:r>
        <w:rPr>
          <w:rFonts w:cs="v5.0.0"/>
        </w:rPr>
        <w:t>f</w:t>
      </w:r>
      <w:r>
        <w:tab/>
      </w:r>
      <w:r>
        <w:t xml:space="preserve">Separation between the </w:t>
      </w:r>
      <w:r>
        <w:rPr>
          <w:i/>
        </w:rPr>
        <w:t>passband edge</w:t>
      </w:r>
      <w:r>
        <w:t xml:space="preserve"> frequency and the nominal -3 dB point of the measuring filter closest to the carrier frequency</w:t>
      </w:r>
    </w:p>
    <w:p>
      <w:pPr>
        <w:pStyle w:val="91"/>
        <w:rPr>
          <w:rFonts w:cs="v5.0.0"/>
        </w:rPr>
      </w:pPr>
      <w:r>
        <w:rPr>
          <w:rFonts w:cs="v5.0.0"/>
        </w:rPr>
        <w:sym w:font="Symbol" w:char="F044"/>
      </w:r>
      <w:r>
        <w:rPr>
          <w:rFonts w:cs="v5.0.0"/>
        </w:rPr>
        <w:t>f</w:t>
      </w:r>
      <w:r>
        <w:rPr>
          <w:rFonts w:cs="v5.0.0"/>
          <w:vertAlign w:val="subscript"/>
        </w:rPr>
        <w:t>max</w:t>
      </w:r>
      <w:r>
        <w:rPr>
          <w:rFonts w:cs="v5.0.0"/>
        </w:rPr>
        <w:tab/>
      </w:r>
      <w:r>
        <w:rPr>
          <w:rFonts w:cs="v5.0.0"/>
        </w:rPr>
        <w:t>f_offset</w:t>
      </w:r>
      <w:r>
        <w:rPr>
          <w:rFonts w:cs="v5.0.0"/>
          <w:vertAlign w:val="subscript"/>
        </w:rPr>
        <w:t>max</w:t>
      </w:r>
      <w:r>
        <w:rPr>
          <w:rFonts w:cs="v5.0.0"/>
        </w:rPr>
        <w:t xml:space="preserve"> minus half of the bandwidth of the measuring filter</w:t>
      </w:r>
    </w:p>
    <w:p>
      <w:pPr>
        <w:pStyle w:val="91"/>
      </w:pPr>
      <w:r>
        <w:t>Δf</w:t>
      </w:r>
      <w:r>
        <w:rPr>
          <w:vertAlign w:val="subscript"/>
        </w:rPr>
        <w:t>OBUE</w:t>
      </w:r>
      <w:r>
        <w:tab/>
      </w:r>
      <w:r>
        <w:t xml:space="preserve">Maximum offset of the </w:t>
      </w:r>
      <w:r>
        <w:rPr>
          <w:i/>
        </w:rPr>
        <w:t>operating band</w:t>
      </w:r>
      <w:r>
        <w:t xml:space="preserve"> unwanted emissions mask from the </w:t>
      </w:r>
      <w:r>
        <w:rPr>
          <w:i/>
        </w:rPr>
        <w:t>operating band</w:t>
      </w:r>
      <w:r>
        <w:t xml:space="preserve"> edgeF</w:t>
      </w:r>
      <w:r>
        <w:rPr>
          <w:vertAlign w:val="subscript"/>
        </w:rPr>
        <w:t>DL,low</w:t>
      </w:r>
      <w:r>
        <w:rPr>
          <w:vertAlign w:val="subscript"/>
        </w:rPr>
        <w:tab/>
      </w:r>
      <w:r>
        <w:t xml:space="preserve">The lowest frequency of the downlink </w:t>
      </w:r>
      <w:r>
        <w:rPr>
          <w:i/>
        </w:rPr>
        <w:t>operating band</w:t>
      </w:r>
    </w:p>
    <w:p>
      <w:pPr>
        <w:pStyle w:val="91"/>
        <w:rPr>
          <w:rFonts w:asciiTheme="minorHAnsi" w:hAnsiTheme="minorHAnsi" w:cstheme="minorBidi"/>
          <w:sz w:val="22"/>
          <w:szCs w:val="22"/>
          <w:lang w:val="en-US"/>
        </w:rPr>
      </w:pPr>
      <w:r>
        <w:t>F</w:t>
      </w:r>
      <w:r>
        <w:rPr>
          <w:vertAlign w:val="subscript"/>
        </w:rPr>
        <w:t>DL,high</w:t>
      </w:r>
      <w:r>
        <w:rPr>
          <w:vertAlign w:val="subscript"/>
        </w:rPr>
        <w:tab/>
      </w:r>
      <w:r>
        <w:t xml:space="preserve">The highest frequency of the downlink </w:t>
      </w:r>
      <w:r>
        <w:rPr>
          <w:i/>
        </w:rPr>
        <w:t>operating band</w:t>
      </w:r>
    </w:p>
    <w:p>
      <w:pPr>
        <w:pStyle w:val="91"/>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F</w:t>
      </w:r>
      <w:r>
        <w:rPr>
          <w:color w:val="000000" w:themeColor="text1"/>
          <w:vertAlign w:val="subscript"/>
          <w:lang w:eastAsia="zh-CN"/>
          <w14:textFill>
            <w14:solidFill>
              <w14:schemeClr w14:val="tx1"/>
            </w14:solidFill>
          </w14:textFill>
        </w:rPr>
        <w:t>FBWhigh</w:t>
      </w:r>
      <w:r>
        <w:rPr>
          <w:color w:val="000000" w:themeColor="text1"/>
          <w:vertAlign w:val="subscript"/>
          <w:lang w:eastAsia="zh-CN"/>
          <w14:textFill>
            <w14:solidFill>
              <w14:schemeClr w14:val="tx1"/>
            </w14:solidFill>
          </w14:textFill>
        </w:rPr>
        <w:tab/>
      </w:r>
      <w:r>
        <w:rPr>
          <w:color w:val="000000" w:themeColor="text1"/>
          <w:lang w:eastAsia="zh-CN"/>
          <w14:textFill>
            <w14:solidFill>
              <w14:schemeClr w14:val="tx1"/>
            </w14:solidFill>
          </w14:textFill>
        </w:rPr>
        <w:t xml:space="preserve">Highest supported frequency </w:t>
      </w:r>
      <w:r>
        <w:rPr>
          <w:color w:val="000000" w:themeColor="text1"/>
          <w14:textFill>
            <w14:solidFill>
              <w14:schemeClr w14:val="tx1"/>
            </w14:solidFill>
          </w14:textFill>
        </w:rPr>
        <w:t>within supportedoperating band</w:t>
      </w:r>
      <w:r>
        <w:rPr>
          <w:color w:val="000000" w:themeColor="text1"/>
          <w:lang w:eastAsia="zh-CN"/>
          <w14:textFill>
            <w14:solidFill>
              <w14:schemeClr w14:val="tx1"/>
            </w14:solidFill>
          </w14:textFill>
        </w:rPr>
        <w:t xml:space="preserve">, for which </w:t>
      </w:r>
      <w:r>
        <w:rPr>
          <w:i/>
          <w:color w:val="000000" w:themeColor="text1"/>
          <w:lang w:eastAsia="zh-CN"/>
          <w14:textFill>
            <w14:solidFill>
              <w14:schemeClr w14:val="tx1"/>
            </w14:solidFill>
          </w14:textFill>
        </w:rPr>
        <w:t>fractional bandwidth</w:t>
      </w:r>
      <w:r>
        <w:rPr>
          <w:color w:val="000000" w:themeColor="text1"/>
          <w:lang w:eastAsia="zh-CN"/>
          <w14:textFill>
            <w14:solidFill>
              <w14:schemeClr w14:val="tx1"/>
            </w14:solidFill>
          </w14:textFill>
        </w:rPr>
        <w:t xml:space="preserve"> support was declared</w:t>
      </w:r>
    </w:p>
    <w:p>
      <w:pPr>
        <w:pStyle w:val="91"/>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F</w:t>
      </w:r>
      <w:r>
        <w:rPr>
          <w:color w:val="000000" w:themeColor="text1"/>
          <w:vertAlign w:val="subscript"/>
          <w:lang w:eastAsia="zh-CN"/>
          <w14:textFill>
            <w14:solidFill>
              <w14:schemeClr w14:val="tx1"/>
            </w14:solidFill>
          </w14:textFill>
        </w:rPr>
        <w:t>FBWlow</w:t>
      </w:r>
      <w:r>
        <w:rPr>
          <w:color w:val="000000" w:themeColor="text1"/>
          <w:lang w:eastAsia="zh-CN"/>
          <w14:textFill>
            <w14:solidFill>
              <w14:schemeClr w14:val="tx1"/>
            </w14:solidFill>
          </w14:textFill>
        </w:rPr>
        <w:tab/>
      </w:r>
      <w:r>
        <w:rPr>
          <w:color w:val="000000" w:themeColor="text1"/>
          <w:lang w:eastAsia="zh-CN"/>
          <w14:textFill>
            <w14:solidFill>
              <w14:schemeClr w14:val="tx1"/>
            </w14:solidFill>
          </w14:textFill>
        </w:rPr>
        <w:t xml:space="preserve">Lowest supported frequency </w:t>
      </w:r>
      <w:r>
        <w:rPr>
          <w:color w:val="000000" w:themeColor="text1"/>
          <w14:textFill>
            <w14:solidFill>
              <w14:schemeClr w14:val="tx1"/>
            </w14:solidFill>
          </w14:textFill>
        </w:rPr>
        <w:t>within supported operating band</w:t>
      </w:r>
      <w:r>
        <w:rPr>
          <w:color w:val="000000" w:themeColor="text1"/>
          <w:lang w:eastAsia="zh-CN"/>
          <w14:textFill>
            <w14:solidFill>
              <w14:schemeClr w14:val="tx1"/>
            </w14:solidFill>
          </w14:textFill>
        </w:rPr>
        <w:t xml:space="preserve">, for which </w:t>
      </w:r>
      <w:r>
        <w:rPr>
          <w:i/>
          <w:color w:val="000000" w:themeColor="text1"/>
          <w:lang w:eastAsia="zh-CN"/>
          <w14:textFill>
            <w14:solidFill>
              <w14:schemeClr w14:val="tx1"/>
            </w14:solidFill>
          </w14:textFill>
        </w:rPr>
        <w:t>fractional bandwidth</w:t>
      </w:r>
      <w:r>
        <w:rPr>
          <w:color w:val="000000" w:themeColor="text1"/>
          <w:lang w:eastAsia="zh-CN"/>
          <w14:textFill>
            <w14:solidFill>
              <w14:schemeClr w14:val="tx1"/>
            </w14:solidFill>
          </w14:textFill>
        </w:rPr>
        <w:t xml:space="preserve"> support was declared</w:t>
      </w:r>
    </w:p>
    <w:p>
      <w:pPr>
        <w:pStyle w:val="91"/>
      </w:pPr>
      <w:r>
        <w:t>F</w:t>
      </w:r>
      <w:r>
        <w:rPr>
          <w:vertAlign w:val="subscript"/>
        </w:rPr>
        <w:t>filter</w:t>
      </w:r>
      <w:r>
        <w:tab/>
      </w:r>
      <w:r>
        <w:t>Filter centre frequency</w:t>
      </w:r>
    </w:p>
    <w:p>
      <w:pPr>
        <w:pStyle w:val="91"/>
      </w:pPr>
      <w:r>
        <w:t>F</w:t>
      </w:r>
      <w:r>
        <w:rPr>
          <w:vertAlign w:val="subscript"/>
        </w:rPr>
        <w:t>offset</w:t>
      </w:r>
      <w:r>
        <w:rPr>
          <w:vertAlign w:val="subscript"/>
          <w:lang w:val="en-US" w:eastAsia="zh-CN"/>
        </w:rPr>
        <w:t>,high</w:t>
      </w:r>
      <w:r>
        <w:tab/>
      </w:r>
      <w:r>
        <w:t>Frequency offset from F</w:t>
      </w:r>
      <w:r>
        <w:rPr>
          <w:vertAlign w:val="subscript"/>
        </w:rPr>
        <w:t>C,high</w:t>
      </w:r>
      <w:r>
        <w:t xml:space="preserve"> to the upper </w:t>
      </w:r>
      <w:r>
        <w:rPr>
          <w:i/>
          <w:iCs/>
        </w:rPr>
        <w:t>passband edge</w:t>
      </w:r>
    </w:p>
    <w:p>
      <w:pPr>
        <w:pStyle w:val="91"/>
        <w:rPr>
          <w:i/>
          <w:iCs/>
        </w:rPr>
      </w:pPr>
      <w:r>
        <w:t>F</w:t>
      </w:r>
      <w:r>
        <w:rPr>
          <w:vertAlign w:val="subscript"/>
        </w:rPr>
        <w:t>offset</w:t>
      </w:r>
      <w:r>
        <w:rPr>
          <w:vertAlign w:val="subscript"/>
          <w:lang w:val="en-US" w:eastAsia="zh-CN"/>
        </w:rPr>
        <w:t>,low</w:t>
      </w:r>
      <w:r>
        <w:tab/>
      </w:r>
      <w:r>
        <w:t>Frequency offset from F</w:t>
      </w:r>
      <w:r>
        <w:rPr>
          <w:vertAlign w:val="subscript"/>
        </w:rPr>
        <w:t>C,low</w:t>
      </w:r>
      <w:r>
        <w:t xml:space="preserve"> to the lower </w:t>
      </w:r>
      <w:r>
        <w:rPr>
          <w:i/>
          <w:iCs/>
        </w:rPr>
        <w:t>passband edge</w:t>
      </w:r>
    </w:p>
    <w:p>
      <w:pPr>
        <w:pStyle w:val="91"/>
        <w:rPr>
          <w:rFonts w:cs="v5.0.0"/>
        </w:rPr>
      </w:pPr>
      <w:r>
        <w:rPr>
          <w:rFonts w:cs="v5.0.0"/>
        </w:rPr>
        <w:t>f_offset</w:t>
      </w:r>
      <w:r>
        <w:rPr>
          <w:rFonts w:cs="v5.0.0"/>
        </w:rPr>
        <w:tab/>
      </w:r>
      <w:r>
        <w:rPr>
          <w:rFonts w:cs="v5.0.0"/>
        </w:rPr>
        <w:t xml:space="preserve">Separation between the </w:t>
      </w:r>
      <w:r>
        <w:rPr>
          <w:rFonts w:cs="v5.0.0"/>
          <w:i/>
        </w:rPr>
        <w:t>passband edge</w:t>
      </w:r>
      <w:r>
        <w:rPr>
          <w:rFonts w:cs="v5.0.0"/>
        </w:rPr>
        <w:t xml:space="preserve"> frequency and the centre of the measuring </w:t>
      </w:r>
    </w:p>
    <w:p>
      <w:pPr>
        <w:pStyle w:val="91"/>
        <w:rPr>
          <w:rFonts w:cs="v5.0.0"/>
          <w:i/>
        </w:rPr>
      </w:pPr>
      <w:r>
        <w:rPr>
          <w:rFonts w:cs="v5.0.0"/>
        </w:rPr>
        <w:t>f_offset</w:t>
      </w:r>
      <w:r>
        <w:rPr>
          <w:rFonts w:cs="v5.0.0"/>
          <w:vertAlign w:val="subscript"/>
        </w:rPr>
        <w:t>max</w:t>
      </w:r>
      <w:r>
        <w:rPr>
          <w:rFonts w:cs="v5.0.0"/>
          <w:vertAlign w:val="subscript"/>
        </w:rPr>
        <w:tab/>
      </w:r>
      <w:r>
        <w:rPr>
          <w:rFonts w:cs="v5.0.0"/>
        </w:rPr>
        <w:t xml:space="preserve">The offset to the frequency </w:t>
      </w:r>
      <w:r>
        <w:t>Δf</w:t>
      </w:r>
      <w:r>
        <w:rPr>
          <w:vertAlign w:val="subscript"/>
        </w:rPr>
        <w:t>OBUE</w:t>
      </w:r>
      <w:r>
        <w:rPr>
          <w:rFonts w:cs="v5.0.0"/>
        </w:rPr>
        <w:t xml:space="preserve"> outside the </w:t>
      </w:r>
      <w:r>
        <w:rPr>
          <w:rFonts w:cs="v5.0.0"/>
          <w:i/>
        </w:rPr>
        <w:t>operating band</w:t>
      </w:r>
    </w:p>
    <w:p>
      <w:pPr>
        <w:pStyle w:val="91"/>
        <w:rPr>
          <w:rFonts w:cs="v5.0.0"/>
        </w:rPr>
      </w:pPr>
      <w:r>
        <w:t>F</w:t>
      </w:r>
      <w:r>
        <w:rPr>
          <w:vertAlign w:val="subscript"/>
        </w:rPr>
        <w:t>step,X</w:t>
      </w:r>
      <w:r>
        <w:tab/>
      </w:r>
      <w:r>
        <w:t>Frequency steps for the OTA transmitter spurious emissions (Category B)</w:t>
      </w:r>
    </w:p>
    <w:p>
      <w:pPr>
        <w:pStyle w:val="91"/>
        <w:rPr>
          <w:rFonts w:cs="Arial"/>
          <w:lang w:eastAsia="zh-CN"/>
        </w:rPr>
      </w:pPr>
      <w:r>
        <w:t>F</w:t>
      </w:r>
      <w:r>
        <w:rPr>
          <w:vertAlign w:val="subscript"/>
        </w:rPr>
        <w:t>UL,low</w:t>
      </w:r>
      <w:r>
        <w:rPr>
          <w:vertAlign w:val="subscript"/>
        </w:rPr>
        <w:tab/>
      </w:r>
      <w:r>
        <w:t xml:space="preserve">The lowest frequency of the uplink </w:t>
      </w:r>
      <w:r>
        <w:rPr>
          <w:i/>
        </w:rPr>
        <w:t>operating band</w:t>
      </w:r>
    </w:p>
    <w:p>
      <w:pPr>
        <w:pStyle w:val="91"/>
        <w:rPr>
          <w:lang w:eastAsia="zh-CN"/>
        </w:rPr>
      </w:pPr>
      <w:r>
        <w:rPr>
          <w:rFonts w:cs="Arial"/>
        </w:rPr>
        <w:t>F</w:t>
      </w:r>
      <w:r>
        <w:rPr>
          <w:rFonts w:cs="Arial"/>
          <w:vertAlign w:val="subscript"/>
        </w:rPr>
        <w:t>UL,high</w:t>
      </w:r>
      <w:r>
        <w:rPr>
          <w:rFonts w:cs="Arial"/>
          <w:vertAlign w:val="subscript"/>
          <w:lang w:eastAsia="zh-CN"/>
        </w:rPr>
        <w:tab/>
      </w:r>
      <w:r>
        <w:t xml:space="preserve">The highest frequency of the uplink </w:t>
      </w:r>
      <w:r>
        <w:rPr>
          <w:i/>
        </w:rPr>
        <w:t>operating band</w:t>
      </w:r>
    </w:p>
    <w:p>
      <w:pPr>
        <w:pStyle w:val="91"/>
      </w:pPr>
      <w:r>
        <w:t>P</w:t>
      </w:r>
      <w:r>
        <w:rPr>
          <w:vertAlign w:val="subscript"/>
        </w:rPr>
        <w:t>EM,n50/n75,ind</w:t>
      </w:r>
      <w:r>
        <w:tab/>
      </w:r>
      <w:r>
        <w:t>Declared emission level for Band n50/n75; ind = a, b</w:t>
      </w:r>
    </w:p>
    <w:p>
      <w:pPr>
        <w:pStyle w:val="91"/>
      </w:pPr>
      <w:r>
        <w:t>P</w:t>
      </w:r>
      <w:r>
        <w:rPr>
          <w:vertAlign w:val="subscript"/>
        </w:rPr>
        <w:t>rated,in</w:t>
      </w:r>
      <w:r>
        <w:rPr>
          <w:rFonts w:hint="eastAsia"/>
          <w:vertAlign w:val="subscript"/>
          <w:lang w:eastAsia="zh-CN"/>
        </w:rPr>
        <w:tab/>
      </w:r>
      <w:r>
        <w:rPr>
          <w:rFonts w:hint="eastAsia" w:eastAsia="MS Mincho"/>
          <w:lang w:eastAsia="zh-CN"/>
        </w:rPr>
        <w:t>Rated</w:t>
      </w:r>
      <w:r>
        <w:rPr>
          <w:rFonts w:hint="eastAsia"/>
          <w:lang w:eastAsia="zh-CN"/>
        </w:rPr>
        <w:t xml:space="preserve"> pass band input power to </w:t>
      </w:r>
      <w:r>
        <w:t>the repeater for the test</w:t>
      </w:r>
    </w:p>
    <w:p>
      <w:pPr>
        <w:pStyle w:val="91"/>
        <w:rPr>
          <w:lang w:eastAsia="zh-CN"/>
        </w:rPr>
      </w:pPr>
      <w:r>
        <w:rPr>
          <w:rFonts w:eastAsia="MS Mincho"/>
        </w:rPr>
        <w:t>P</w:t>
      </w:r>
      <w:r>
        <w:rPr>
          <w:rFonts w:eastAsia="MS Mincho"/>
          <w:vertAlign w:val="subscript"/>
        </w:rPr>
        <w:t xml:space="preserve">rated,p,EIRP </w:t>
      </w:r>
      <w:r>
        <w:rPr>
          <w:rFonts w:eastAsia="MS Mincho"/>
          <w:vertAlign w:val="subscript"/>
        </w:rPr>
        <w:tab/>
      </w:r>
      <w:r>
        <w:rPr>
          <w:rFonts w:eastAsia="MS Mincho"/>
          <w:lang w:eastAsia="zh-CN"/>
        </w:rPr>
        <w:t>Rated passband EIRP output power</w:t>
      </w:r>
    </w:p>
    <w:p>
      <w:pPr>
        <w:pStyle w:val="91"/>
        <w:rPr>
          <w:rFonts w:eastAsia="MS Mincho"/>
          <w:lang w:eastAsia="zh-CN"/>
        </w:rPr>
      </w:pPr>
      <w:r>
        <w:rPr>
          <w:rFonts w:eastAsia="MS Mincho"/>
        </w:rPr>
        <w:t>P</w:t>
      </w:r>
      <w:r>
        <w:rPr>
          <w:rFonts w:eastAsia="MS Mincho"/>
          <w:vertAlign w:val="subscript"/>
        </w:rPr>
        <w:t>rated,p,TRP</w:t>
      </w:r>
      <w:r>
        <w:rPr>
          <w:rFonts w:eastAsia="MS Mincho"/>
          <w:vertAlign w:val="subscript"/>
        </w:rPr>
        <w:tab/>
      </w:r>
      <w:r>
        <w:rPr>
          <w:rFonts w:eastAsia="MS Mincho"/>
          <w:lang w:eastAsia="zh-CN"/>
        </w:rPr>
        <w:t>Rated passband TRP output power declared per RIB</w:t>
      </w:r>
    </w:p>
    <w:p>
      <w:pPr>
        <w:pStyle w:val="91"/>
        <w:rPr>
          <w:rFonts w:eastAsia="MS Mincho"/>
          <w:vertAlign w:val="subscript"/>
        </w:rPr>
      </w:pPr>
      <w:r>
        <w:rPr>
          <w:rFonts w:eastAsia="MS Mincho"/>
        </w:rPr>
        <w:t>P</w:t>
      </w:r>
      <w:r>
        <w:rPr>
          <w:rFonts w:eastAsia="MS Mincho"/>
          <w:vertAlign w:val="subscript"/>
        </w:rPr>
        <w:t>rated,t,TRP</w:t>
      </w:r>
      <w:r>
        <w:rPr>
          <w:rFonts w:eastAsia="MS Mincho"/>
          <w:vertAlign w:val="subscript"/>
        </w:rPr>
        <w:tab/>
      </w:r>
      <w:r>
        <w:rPr>
          <w:rFonts w:eastAsia="MS Mincho"/>
          <w:lang w:eastAsia="zh-CN"/>
        </w:rPr>
        <w:t>Rated total TRP output power declared per RIB</w:t>
      </w:r>
    </w:p>
    <w:p>
      <w:pPr>
        <w:pStyle w:val="91"/>
        <w:rPr>
          <w:i/>
          <w:lang w:eastAsia="zh-CN"/>
        </w:rPr>
      </w:pPr>
      <w:r>
        <w:rPr>
          <w:lang w:eastAsia="zh-CN"/>
        </w:rPr>
        <w:t>P</w:t>
      </w:r>
      <w:r>
        <w:rPr>
          <w:vertAlign w:val="subscript"/>
          <w:lang w:eastAsia="zh-CN"/>
        </w:rPr>
        <w:t>in,p,EIRP</w:t>
      </w:r>
      <w:r>
        <w:rPr>
          <w:lang w:eastAsia="zh-CN"/>
        </w:rPr>
        <w:tab/>
      </w:r>
      <w:r>
        <w:rPr>
          <w:lang w:eastAsia="zh-CN"/>
        </w:rPr>
        <w:t>Input power intended to produce the maximum rated output power (P</w:t>
      </w:r>
      <w:r>
        <w:rPr>
          <w:vertAlign w:val="subscript"/>
          <w:lang w:eastAsia="zh-CN"/>
        </w:rPr>
        <w:t>rated,p,TRP</w:t>
      </w:r>
      <w:r>
        <w:rPr>
          <w:lang w:eastAsia="zh-CN"/>
        </w:rPr>
        <w:t>) at the RIBP</w:t>
      </w:r>
      <w:r>
        <w:rPr>
          <w:vertAlign w:val="subscript"/>
          <w:lang w:eastAsia="zh-CN"/>
        </w:rPr>
        <w:t>rated,out,FBWhigh</w:t>
      </w:r>
      <w:r>
        <w:rPr>
          <w:vertAlign w:val="subscript"/>
          <w:lang w:eastAsia="zh-CN"/>
        </w:rPr>
        <w:tab/>
      </w:r>
      <w:r>
        <w:rPr>
          <w:lang w:eastAsia="zh-CN"/>
        </w:rPr>
        <w:t xml:space="preserve">The </w:t>
      </w:r>
      <w:r>
        <w:t>rated output EIRP</w:t>
      </w:r>
      <w:r>
        <w:rPr>
          <w:i/>
        </w:rPr>
        <w:t xml:space="preserve"> </w:t>
      </w:r>
      <w:r>
        <w:rPr>
          <w:lang w:eastAsia="zh-CN"/>
        </w:rPr>
        <w:t xml:space="preserve">for the higher supported frequency range </w:t>
      </w:r>
      <w:r>
        <w:t>within supported</w:t>
      </w:r>
      <w:r>
        <w:rPr>
          <w:i/>
        </w:rPr>
        <w:t xml:space="preserve"> operating band</w:t>
      </w:r>
      <w:r>
        <w:rPr>
          <w:i/>
          <w:lang w:eastAsia="zh-CN"/>
        </w:rPr>
        <w:t>,</w:t>
      </w:r>
      <w:r>
        <w:rPr>
          <w:lang w:eastAsia="zh-CN"/>
        </w:rPr>
        <w:t xml:space="preserve"> for which</w:t>
      </w:r>
      <w:r>
        <w:rPr>
          <w:i/>
          <w:lang w:eastAsia="zh-CN"/>
        </w:rPr>
        <w:t xml:space="preserve"> fractional bandwidth </w:t>
      </w:r>
      <w:r>
        <w:rPr>
          <w:lang w:eastAsia="zh-CN"/>
        </w:rPr>
        <w:t>support was declared</w:t>
      </w:r>
    </w:p>
    <w:p>
      <w:pPr>
        <w:pStyle w:val="91"/>
        <w:rPr>
          <w:rFonts w:eastAsia="MS Mincho" w:cs="v5.0.0"/>
        </w:rPr>
      </w:pPr>
      <w:r>
        <w:rPr>
          <w:lang w:eastAsia="zh-CN"/>
        </w:rPr>
        <w:t>P</w:t>
      </w:r>
      <w:r>
        <w:rPr>
          <w:vertAlign w:val="subscript"/>
          <w:lang w:eastAsia="zh-CN"/>
        </w:rPr>
        <w:t>rated,out,FBWlow</w:t>
      </w:r>
      <w:r>
        <w:rPr>
          <w:vertAlign w:val="subscript"/>
          <w:lang w:eastAsia="zh-CN"/>
        </w:rPr>
        <w:tab/>
      </w:r>
      <w:r>
        <w:rPr>
          <w:lang w:eastAsia="zh-CN"/>
        </w:rPr>
        <w:t xml:space="preserve">The </w:t>
      </w:r>
      <w:r>
        <w:t>rated output EIRP</w:t>
      </w:r>
      <w:r>
        <w:rPr>
          <w:lang w:eastAsia="zh-CN"/>
        </w:rPr>
        <w:t xml:space="preserve"> for the lower supported frequency range </w:t>
      </w:r>
      <w:r>
        <w:t xml:space="preserve">within supported </w:t>
      </w:r>
      <w:r>
        <w:rPr>
          <w:i/>
        </w:rPr>
        <w:t>operating band</w:t>
      </w:r>
      <w:r>
        <w:rPr>
          <w:i/>
          <w:lang w:eastAsia="zh-CN"/>
        </w:rPr>
        <w:t xml:space="preserve">, </w:t>
      </w:r>
      <w:r>
        <w:rPr>
          <w:lang w:eastAsia="zh-CN"/>
        </w:rPr>
        <w:t>for which</w:t>
      </w:r>
      <w:r>
        <w:rPr>
          <w:i/>
          <w:lang w:eastAsia="zh-CN"/>
        </w:rPr>
        <w:t xml:space="preserve"> fractional bandwidth </w:t>
      </w:r>
      <w:r>
        <w:rPr>
          <w:lang w:eastAsia="zh-CN"/>
        </w:rPr>
        <w:t>support was declared</w:t>
      </w:r>
      <w:r>
        <w:rPr>
          <w:rFonts w:eastAsia="MS Mincho"/>
        </w:rPr>
        <w:t>P</w:t>
      </w:r>
      <w:r>
        <w:rPr>
          <w:rFonts w:eastAsia="MS Mincho"/>
          <w:vertAlign w:val="subscript"/>
        </w:rPr>
        <w:t>max,p,EIRP</w:t>
      </w:r>
      <w:r>
        <w:rPr>
          <w:rFonts w:eastAsia="MS Mincho"/>
          <w:vertAlign w:val="subscript"/>
        </w:rPr>
        <w:tab/>
      </w:r>
      <w:r>
        <w:rPr>
          <w:rFonts w:eastAsia="MS Mincho"/>
          <w:i/>
          <w:lang w:eastAsia="zh-CN"/>
        </w:rPr>
        <w:t>M</w:t>
      </w:r>
      <w:r>
        <w:rPr>
          <w:rFonts w:eastAsia="MS Mincho"/>
          <w:i/>
        </w:rPr>
        <w:t xml:space="preserve">aximum passband EIRP output power </w:t>
      </w:r>
      <w:r>
        <w:rPr>
          <w:rFonts w:eastAsia="MS Mincho" w:cs="v5.0.0"/>
        </w:rPr>
        <w:t>when repeater is configured at the rated passband TRP output power (P</w:t>
      </w:r>
      <w:r>
        <w:rPr>
          <w:rFonts w:eastAsia="MS Mincho" w:cs="v5.0.0"/>
          <w:vertAlign w:val="subscript"/>
        </w:rPr>
        <w:t>rated,p,TRP</w:t>
      </w:r>
      <w:r>
        <w:rPr>
          <w:rFonts w:eastAsia="MS Mincho" w:cs="v5.0.0"/>
        </w:rPr>
        <w:t>)</w:t>
      </w:r>
    </w:p>
    <w:p>
      <w:pPr>
        <w:pStyle w:val="91"/>
        <w:rPr>
          <w:lang w:eastAsia="zh-CN"/>
        </w:rPr>
      </w:pPr>
      <w:r>
        <w:rPr>
          <w:rFonts w:eastAsia="MS Mincho"/>
        </w:rPr>
        <w:t>P</w:t>
      </w:r>
      <w:r>
        <w:rPr>
          <w:rFonts w:eastAsia="MS Mincho"/>
          <w:vertAlign w:val="subscript"/>
        </w:rPr>
        <w:t>max,p,TRP</w:t>
      </w:r>
      <w:r>
        <w:rPr>
          <w:rFonts w:eastAsia="MS Mincho"/>
          <w:vertAlign w:val="subscript"/>
        </w:rPr>
        <w:tab/>
      </w:r>
      <w:r>
        <w:rPr>
          <w:rFonts w:eastAsia="MS Mincho"/>
          <w:i/>
        </w:rPr>
        <w:t xml:space="preserve">Maximum passband TRP output power </w:t>
      </w:r>
      <w:r>
        <w:rPr>
          <w:rFonts w:eastAsia="MS Mincho"/>
        </w:rPr>
        <w:t>measured</w:t>
      </w:r>
      <w:r>
        <w:rPr>
          <w:rFonts w:eastAsia="MS Mincho"/>
          <w:i/>
        </w:rPr>
        <w:t xml:space="preserve"> </w:t>
      </w:r>
      <w:r>
        <w:rPr>
          <w:rFonts w:eastAsia="MS Mincho"/>
        </w:rPr>
        <w:t>per RIB</w:t>
      </w:r>
    </w:p>
    <w:p>
      <w:pPr>
        <w:pStyle w:val="91"/>
      </w:pPr>
      <w:r>
        <w:t>W</w:t>
      </w:r>
      <w:r>
        <w:rPr>
          <w:vertAlign w:val="subscript"/>
        </w:rPr>
        <w:t>gap</w:t>
      </w:r>
      <w:r>
        <w:rPr>
          <w:vertAlign w:val="subscript"/>
        </w:rPr>
        <w:tab/>
      </w:r>
      <w:r>
        <w:rPr>
          <w:i/>
        </w:rPr>
        <w:t>Inter passband Bandwidth gap</w:t>
      </w:r>
      <w:r>
        <w:t xml:space="preserve"> size</w:t>
      </w:r>
    </w:p>
    <w:p>
      <w:pPr>
        <w:pStyle w:val="91"/>
      </w:pPr>
    </w:p>
    <w:p>
      <w:pPr>
        <w:pStyle w:val="3"/>
      </w:pPr>
      <w:bookmarkStart w:id="71" w:name="_Toc2707"/>
      <w:bookmarkStart w:id="72" w:name="_Toc155475643"/>
      <w:bookmarkStart w:id="73" w:name="_Toc138884955"/>
      <w:bookmarkStart w:id="74" w:name="_Toc145511166"/>
      <w:bookmarkStart w:id="75" w:name="_Toc121818313"/>
      <w:bookmarkStart w:id="76" w:name="_Toc130558360"/>
      <w:bookmarkStart w:id="77" w:name="_Toc137467085"/>
      <w:bookmarkStart w:id="78" w:name="_Toc138884731"/>
      <w:bookmarkStart w:id="79" w:name="_Toc121818537"/>
      <w:bookmarkStart w:id="80" w:name="_Toc124158292"/>
      <w:bookmarkStart w:id="81" w:name="_Toc4917"/>
      <w:bookmarkStart w:id="82" w:name="_Toc31698"/>
      <w:bookmarkStart w:id="83" w:name="_Toc432"/>
      <w:r>
        <w:t>3.3</w:t>
      </w:r>
      <w:r>
        <w:tab/>
      </w:r>
      <w:r>
        <w:t>Abbreviations</w:t>
      </w:r>
      <w:bookmarkEnd w:id="71"/>
      <w:bookmarkEnd w:id="72"/>
      <w:bookmarkEnd w:id="73"/>
      <w:bookmarkEnd w:id="74"/>
      <w:bookmarkEnd w:id="75"/>
      <w:bookmarkEnd w:id="76"/>
      <w:bookmarkEnd w:id="77"/>
      <w:bookmarkEnd w:id="78"/>
      <w:bookmarkEnd w:id="79"/>
      <w:bookmarkEnd w:id="80"/>
      <w:bookmarkEnd w:id="81"/>
      <w:bookmarkEnd w:id="82"/>
      <w:bookmarkEnd w:id="83"/>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91"/>
      </w:pPr>
      <w:bookmarkStart w:id="84" w:name="_Hlk494631454"/>
      <w:r>
        <w:t>ACLR</w:t>
      </w:r>
      <w:r>
        <w:tab/>
      </w:r>
      <w:r>
        <w:t>Adjacent Channel Leakage Ratio</w:t>
      </w:r>
    </w:p>
    <w:p>
      <w:pPr>
        <w:pStyle w:val="91"/>
      </w:pPr>
      <w:r>
        <w:t>AoA</w:t>
      </w:r>
      <w:r>
        <w:tab/>
      </w:r>
      <w:r>
        <w:t>Angle of Arrival</w:t>
      </w:r>
    </w:p>
    <w:p>
      <w:pPr>
        <w:pStyle w:val="91"/>
      </w:pPr>
      <w:r>
        <w:t>BW</w:t>
      </w:r>
      <w:r>
        <w:tab/>
      </w:r>
      <w:r>
        <w:t>Bandwidth</w:t>
      </w:r>
    </w:p>
    <w:p>
      <w:pPr>
        <w:pStyle w:val="91"/>
      </w:pPr>
      <w:r>
        <w:t>CACLR</w:t>
      </w:r>
      <w:r>
        <w:tab/>
      </w:r>
      <w:r>
        <w:t>Cumulative ACLR</w:t>
      </w:r>
    </w:p>
    <w:p>
      <w:pPr>
        <w:pStyle w:val="91"/>
      </w:pPr>
      <w:r>
        <w:t>CP-OFDM</w:t>
      </w:r>
      <w:r>
        <w:tab/>
      </w:r>
      <w:r>
        <w:t>Cyclic Prefix-OFDM</w:t>
      </w:r>
    </w:p>
    <w:p>
      <w:pPr>
        <w:pStyle w:val="91"/>
      </w:pPr>
      <w:r>
        <w:rPr>
          <w:lang w:eastAsia="zh-CN"/>
        </w:rPr>
        <w:t>DFT-s-OFDM</w:t>
      </w:r>
      <w:r>
        <w:rPr>
          <w:lang w:eastAsia="zh-CN"/>
        </w:rPr>
        <w:tab/>
      </w:r>
      <w:r>
        <w:rPr>
          <w:lang w:eastAsia="zh-CN"/>
        </w:rPr>
        <w:t>Discrete Fourier Transform-spread-OFDM</w:t>
      </w:r>
    </w:p>
    <w:p>
      <w:pPr>
        <w:pStyle w:val="91"/>
      </w:pPr>
      <w:r>
        <w:t>DL</w:t>
      </w:r>
      <w:r>
        <w:tab/>
      </w:r>
      <w:r>
        <w:t>Downlink</w:t>
      </w:r>
    </w:p>
    <w:p>
      <w:pPr>
        <w:pStyle w:val="91"/>
      </w:pPr>
      <w:r>
        <w:t>EIRP</w:t>
      </w:r>
      <w:r>
        <w:tab/>
      </w:r>
      <w:r>
        <w:t>Effective Isotropic Radiated Power</w:t>
      </w:r>
    </w:p>
    <w:p>
      <w:pPr>
        <w:pStyle w:val="91"/>
        <w:rPr>
          <w:rFonts w:cs="v4.2.0"/>
        </w:rPr>
      </w:pPr>
      <w:r>
        <w:rPr>
          <w:rFonts w:cs="v4.2.0"/>
        </w:rPr>
        <w:t>EVM</w:t>
      </w:r>
      <w:r>
        <w:rPr>
          <w:rFonts w:cs="v4.2.0"/>
        </w:rPr>
        <w:tab/>
      </w:r>
      <w:r>
        <w:rPr>
          <w:rFonts w:cs="v4.2.0"/>
        </w:rPr>
        <w:t>Error Vector Magnitude</w:t>
      </w:r>
    </w:p>
    <w:p>
      <w:pPr>
        <w:pStyle w:val="91"/>
      </w:pPr>
      <w:r>
        <w:t>FBW</w:t>
      </w:r>
      <w:r>
        <w:tab/>
      </w:r>
      <w:r>
        <w:t>Fractional Bandwidth</w:t>
      </w:r>
    </w:p>
    <w:p>
      <w:pPr>
        <w:pStyle w:val="91"/>
      </w:pPr>
      <w:r>
        <w:t>FR</w:t>
      </w:r>
      <w:r>
        <w:tab/>
      </w:r>
      <w:r>
        <w:t>Frequency Range</w:t>
      </w:r>
    </w:p>
    <w:p>
      <w:pPr>
        <w:pStyle w:val="91"/>
      </w:pPr>
      <w:r>
        <w:t>ITU</w:t>
      </w:r>
      <w:r>
        <w:noBreakHyphen/>
      </w:r>
      <w:r>
        <w:t>R</w:t>
      </w:r>
      <w:r>
        <w:tab/>
      </w:r>
      <w:r>
        <w:t>Radiocommunication Sector of the International Telecommunication Union</w:t>
      </w:r>
    </w:p>
    <w:p>
      <w:pPr>
        <w:pStyle w:val="91"/>
      </w:pPr>
      <w:r>
        <w:t>LA</w:t>
      </w:r>
      <w:r>
        <w:tab/>
      </w:r>
      <w:r>
        <w:t>Local Area</w:t>
      </w:r>
    </w:p>
    <w:p>
      <w:pPr>
        <w:pStyle w:val="91"/>
      </w:pPr>
      <w:r>
        <w:t>MR</w:t>
      </w:r>
      <w:r>
        <w:tab/>
      </w:r>
      <w:r>
        <w:t>Medium Range</w:t>
      </w:r>
    </w:p>
    <w:p>
      <w:pPr>
        <w:pStyle w:val="91"/>
      </w:pPr>
      <w:r>
        <w:t>NR</w:t>
      </w:r>
      <w:r>
        <w:tab/>
      </w:r>
      <w:r>
        <w:t>New Radio</w:t>
      </w:r>
    </w:p>
    <w:p>
      <w:pPr>
        <w:pStyle w:val="91"/>
      </w:pPr>
      <w:r>
        <w:t>OBUE</w:t>
      </w:r>
      <w:r>
        <w:tab/>
      </w:r>
      <w:r>
        <w:t>Operating Band Unwanted Emissions</w:t>
      </w:r>
    </w:p>
    <w:p>
      <w:pPr>
        <w:pStyle w:val="91"/>
        <w:rPr>
          <w:lang w:val="en-US" w:eastAsia="zh-CN"/>
        </w:rPr>
      </w:pPr>
      <w:r>
        <w:t>OOB</w:t>
      </w:r>
      <w:r>
        <w:tab/>
      </w:r>
      <w:r>
        <w:t>Out-of-band</w:t>
      </w:r>
    </w:p>
    <w:p>
      <w:pPr>
        <w:pStyle w:val="91"/>
      </w:pPr>
      <w:r>
        <w:t>OTA</w:t>
      </w:r>
      <w:r>
        <w:tab/>
      </w:r>
      <w:r>
        <w:t>Over-The-Air</w:t>
      </w:r>
    </w:p>
    <w:p>
      <w:pPr>
        <w:pStyle w:val="91"/>
        <w:rPr>
          <w:lang w:val="fr-FR"/>
        </w:rPr>
      </w:pPr>
      <w:r>
        <w:rPr>
          <w:lang w:val="fr-FR"/>
        </w:rPr>
        <w:t>QAM</w:t>
      </w:r>
      <w:r>
        <w:rPr>
          <w:lang w:val="fr-FR"/>
        </w:rPr>
        <w:tab/>
      </w:r>
      <w:r>
        <w:rPr>
          <w:lang w:val="fr-FR"/>
        </w:rPr>
        <w:t>Quadrature Amplitude Modulation</w:t>
      </w:r>
    </w:p>
    <w:p>
      <w:pPr>
        <w:pStyle w:val="91"/>
        <w:rPr>
          <w:lang w:eastAsia="zh-CN"/>
        </w:rPr>
      </w:pPr>
      <w:r>
        <w:t>RF</w:t>
      </w:r>
      <w:r>
        <w:tab/>
      </w:r>
      <w:r>
        <w:t>Radio Frequency</w:t>
      </w:r>
    </w:p>
    <w:p>
      <w:pPr>
        <w:pStyle w:val="91"/>
      </w:pPr>
      <w:r>
        <w:t>RIB</w:t>
      </w:r>
      <w:r>
        <w:tab/>
      </w:r>
      <w:r>
        <w:t>Radiated Interface Boundary</w:t>
      </w:r>
    </w:p>
    <w:p>
      <w:pPr>
        <w:pStyle w:val="91"/>
      </w:pPr>
      <w:r>
        <w:t>RX</w:t>
      </w:r>
      <w:r>
        <w:tab/>
      </w:r>
      <w:r>
        <w:t>Receiver</w:t>
      </w:r>
    </w:p>
    <w:p>
      <w:pPr>
        <w:pStyle w:val="91"/>
      </w:pPr>
      <w:r>
        <w:t>SCS</w:t>
      </w:r>
      <w:r>
        <w:tab/>
      </w:r>
      <w:r>
        <w:t>Sub-Carrier Spacing</w:t>
      </w:r>
    </w:p>
    <w:p>
      <w:pPr>
        <w:pStyle w:val="91"/>
      </w:pPr>
      <w:r>
        <w:t>TX</w:t>
      </w:r>
      <w:r>
        <w:tab/>
      </w:r>
      <w:r>
        <w:t>Transmitter</w:t>
      </w:r>
    </w:p>
    <w:bookmarkEnd w:id="84"/>
    <w:p>
      <w:pPr>
        <w:pStyle w:val="91"/>
      </w:pPr>
      <w:r>
        <w:t>TRP</w:t>
      </w:r>
      <w:r>
        <w:tab/>
      </w:r>
      <w:r>
        <w:t>Total Radiated Power</w:t>
      </w:r>
    </w:p>
    <w:p>
      <w:pPr>
        <w:pStyle w:val="91"/>
      </w:pPr>
      <w:r>
        <w:t>UL</w:t>
      </w:r>
      <w:r>
        <w:tab/>
      </w:r>
      <w:r>
        <w:t>Uplink</w:t>
      </w:r>
    </w:p>
    <w:p>
      <w:pPr>
        <w:pStyle w:val="91"/>
        <w:rPr>
          <w:lang w:eastAsia="zh-CN"/>
        </w:rPr>
      </w:pPr>
      <w:r>
        <w:rPr>
          <w:lang w:eastAsia="zh-CN"/>
        </w:rPr>
        <w:t>WA</w:t>
      </w:r>
      <w:r>
        <w:rPr>
          <w:lang w:eastAsia="zh-CN"/>
        </w:rPr>
        <w:tab/>
      </w:r>
      <w:r>
        <w:rPr>
          <w:lang w:eastAsia="zh-CN"/>
        </w:rPr>
        <w:t>Wide Area</w:t>
      </w:r>
    </w:p>
    <w:p>
      <w:pPr>
        <w:pStyle w:val="2"/>
        <w:rPr>
          <w:lang w:eastAsia="zh-CN"/>
        </w:rPr>
      </w:pPr>
      <w:bookmarkStart w:id="85" w:name="clause4"/>
      <w:bookmarkEnd w:id="85"/>
      <w:bookmarkStart w:id="86" w:name="_Toc138884732"/>
      <w:bookmarkStart w:id="87" w:name="_Toc31210"/>
      <w:bookmarkStart w:id="88" w:name="_Toc138884956"/>
      <w:bookmarkStart w:id="89" w:name="_Toc145511167"/>
      <w:bookmarkStart w:id="90" w:name="_Toc130558361"/>
      <w:bookmarkStart w:id="91" w:name="_Toc19315"/>
      <w:bookmarkStart w:id="92" w:name="_Toc137467086"/>
      <w:bookmarkStart w:id="93" w:name="_Toc26178"/>
      <w:bookmarkStart w:id="94" w:name="_Toc121818538"/>
      <w:bookmarkStart w:id="95" w:name="_Toc124158293"/>
      <w:bookmarkStart w:id="96" w:name="_Toc121818314"/>
      <w:bookmarkStart w:id="97" w:name="_Toc29683"/>
      <w:bookmarkStart w:id="98" w:name="_Toc155475644"/>
      <w:r>
        <w:t>4</w:t>
      </w:r>
      <w:r>
        <w:tab/>
      </w:r>
      <w:r>
        <w:t>General radiated test conditions and declarations</w:t>
      </w:r>
      <w:bookmarkEnd w:id="86"/>
      <w:bookmarkEnd w:id="87"/>
      <w:bookmarkEnd w:id="88"/>
      <w:bookmarkEnd w:id="89"/>
      <w:bookmarkEnd w:id="90"/>
      <w:bookmarkEnd w:id="91"/>
      <w:bookmarkEnd w:id="92"/>
      <w:bookmarkEnd w:id="93"/>
      <w:bookmarkEnd w:id="94"/>
      <w:bookmarkEnd w:id="95"/>
      <w:bookmarkEnd w:id="96"/>
      <w:bookmarkEnd w:id="97"/>
      <w:bookmarkEnd w:id="98"/>
    </w:p>
    <w:p>
      <w:pPr>
        <w:pStyle w:val="3"/>
      </w:pPr>
      <w:bookmarkStart w:id="99" w:name="_Toc58915566"/>
      <w:bookmarkStart w:id="100" w:name="_Toc9758"/>
      <w:bookmarkStart w:id="101" w:name="_Toc53182899"/>
      <w:bookmarkStart w:id="102" w:name="_Toc76544079"/>
      <w:bookmarkStart w:id="103" w:name="_Toc130558362"/>
      <w:bookmarkStart w:id="104" w:name="_Toc58917747"/>
      <w:bookmarkStart w:id="105" w:name="_Toc98766310"/>
      <w:bookmarkStart w:id="106" w:name="_Toc89952494"/>
      <w:bookmarkStart w:id="107" w:name="_Toc14309"/>
      <w:bookmarkStart w:id="108" w:name="_Toc82536201"/>
      <w:bookmarkStart w:id="109" w:name="_Toc29810417"/>
      <w:bookmarkStart w:id="110" w:name="_Toc21102568"/>
      <w:bookmarkStart w:id="111" w:name="_Toc155475645"/>
      <w:bookmarkStart w:id="112" w:name="_Toc137467087"/>
      <w:bookmarkStart w:id="113" w:name="_Toc138884733"/>
      <w:bookmarkStart w:id="114" w:name="_Toc145511168"/>
      <w:bookmarkStart w:id="115" w:name="_Toc76114193"/>
      <w:bookmarkStart w:id="116" w:name="_Toc138884957"/>
      <w:bookmarkStart w:id="117" w:name="_Toc36635769"/>
      <w:bookmarkStart w:id="118" w:name="_Toc37272715"/>
      <w:bookmarkStart w:id="119" w:name="_Toc121818539"/>
      <w:bookmarkStart w:id="120" w:name="_Toc124158294"/>
      <w:bookmarkStart w:id="121" w:name="_Toc29512"/>
      <w:bookmarkStart w:id="122" w:name="_Toc66693616"/>
      <w:bookmarkStart w:id="123" w:name="_Toc45885790"/>
      <w:bookmarkStart w:id="124" w:name="_Toc121818315"/>
      <w:bookmarkStart w:id="125" w:name="_Toc74915568"/>
      <w:bookmarkStart w:id="126" w:name="_Toc5897"/>
      <w:bookmarkStart w:id="127" w:name="_Toc152656504"/>
      <w:r>
        <w:t>4.1</w:t>
      </w:r>
      <w:r>
        <w:tab/>
      </w:r>
      <w:r>
        <w:t>Measurement uncertainties and test requirements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pPr>
        <w:pStyle w:val="4"/>
      </w:pPr>
      <w:bookmarkStart w:id="128" w:name="_Toc137467088"/>
      <w:bookmarkStart w:id="129" w:name="_Toc145511169"/>
      <w:bookmarkStart w:id="130" w:name="_Toc155475646"/>
      <w:bookmarkStart w:id="131" w:name="_Toc138884734"/>
      <w:bookmarkStart w:id="132" w:name="_Toc130558363"/>
      <w:bookmarkStart w:id="133" w:name="_Toc22723"/>
      <w:bookmarkStart w:id="134" w:name="_Toc76544911"/>
      <w:bookmarkStart w:id="135" w:name="_Toc29809602"/>
      <w:bookmarkStart w:id="136" w:name="_Toc106201224"/>
      <w:bookmarkStart w:id="137" w:name="_Toc36644977"/>
      <w:bookmarkStart w:id="138" w:name="_Toc82595011"/>
      <w:bookmarkStart w:id="139" w:name="_Toc53182300"/>
      <w:bookmarkStart w:id="140" w:name="_Toc58862545"/>
      <w:bookmarkStart w:id="141" w:name="_Toc115191077"/>
      <w:bookmarkStart w:id="142" w:name="_Toc98773465"/>
      <w:bookmarkStart w:id="143" w:name="_Toc61182538"/>
      <w:bookmarkStart w:id="144" w:name="_Toc75242565"/>
      <w:bookmarkStart w:id="145" w:name="_Toc66727851"/>
      <w:bookmarkStart w:id="146" w:name="_Toc58860041"/>
      <w:bookmarkStart w:id="147" w:name="_Toc21099804"/>
      <w:bookmarkStart w:id="148" w:name="_Toc45884277"/>
      <w:bookmarkStart w:id="149" w:name="_Toc74961654"/>
      <w:bookmarkStart w:id="150" w:name="_Toc37272031"/>
      <w:bookmarkStart w:id="151" w:name="_Toc89955042"/>
      <w:bookmarkStart w:id="152" w:name="_Toc23366"/>
      <w:bookmarkStart w:id="153" w:name="_Toc124158295"/>
      <w:bookmarkStart w:id="154" w:name="_Toc121818540"/>
      <w:bookmarkStart w:id="155" w:name="_Toc138884958"/>
      <w:bookmarkStart w:id="156" w:name="_Toc121818316"/>
      <w:r>
        <w:t>4.1.1</w:t>
      </w:r>
      <w:r>
        <w:tab/>
      </w:r>
      <w:r>
        <w:t>General</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pPr>
        <w:pStyle w:val="4"/>
      </w:pPr>
      <w:bookmarkStart w:id="157" w:name="_Toc76544912"/>
      <w:bookmarkStart w:id="158" w:name="_Toc53182301"/>
      <w:bookmarkStart w:id="159" w:name="_Toc45884278"/>
      <w:bookmarkStart w:id="160" w:name="_Toc29809603"/>
      <w:bookmarkStart w:id="161" w:name="_Toc145511170"/>
      <w:bookmarkStart w:id="162" w:name="_Toc121818541"/>
      <w:bookmarkStart w:id="163" w:name="_Toc89955043"/>
      <w:bookmarkStart w:id="164" w:name="_Toc155475647"/>
      <w:bookmarkStart w:id="165" w:name="_Toc124158296"/>
      <w:bookmarkStart w:id="166" w:name="_Toc74961655"/>
      <w:bookmarkStart w:id="167" w:name="_Toc36644978"/>
      <w:bookmarkStart w:id="168" w:name="_Toc58860042"/>
      <w:bookmarkStart w:id="169" w:name="_Toc19906"/>
      <w:bookmarkStart w:id="170" w:name="_Toc115191078"/>
      <w:bookmarkStart w:id="171" w:name="_Toc121818317"/>
      <w:bookmarkStart w:id="172" w:name="_Toc138884959"/>
      <w:bookmarkStart w:id="173" w:name="_Toc21099805"/>
      <w:bookmarkStart w:id="174" w:name="_Toc137467089"/>
      <w:bookmarkStart w:id="175" w:name="_Toc75242566"/>
      <w:bookmarkStart w:id="176" w:name="_Toc61182539"/>
      <w:bookmarkStart w:id="177" w:name="_Toc130558364"/>
      <w:bookmarkStart w:id="178" w:name="_Toc138884735"/>
      <w:bookmarkStart w:id="179" w:name="_Toc31062"/>
      <w:bookmarkStart w:id="180" w:name="_Toc98773466"/>
      <w:bookmarkStart w:id="181" w:name="_Toc82595012"/>
      <w:bookmarkStart w:id="182" w:name="_Toc106201225"/>
      <w:bookmarkStart w:id="183" w:name="_Toc58862546"/>
      <w:bookmarkStart w:id="184" w:name="_Toc37272032"/>
      <w:bookmarkStart w:id="185" w:name="_Toc66727852"/>
      <w:r>
        <w:t>4.1.2</w:t>
      </w:r>
      <w:r>
        <w:tab/>
      </w:r>
      <w:r>
        <w:t>Acceptable uncertainty of Test System</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pPr>
        <w:pStyle w:val="5"/>
        <w:rPr>
          <w:rFonts w:cs="Arial"/>
        </w:rPr>
      </w:pPr>
      <w:bookmarkStart w:id="186" w:name="_Toc145511171"/>
      <w:bookmarkStart w:id="187" w:name="_Toc121818318"/>
      <w:bookmarkStart w:id="188" w:name="_Toc124158297"/>
      <w:bookmarkStart w:id="189" w:name="_Toc137"/>
      <w:bookmarkStart w:id="190" w:name="_Toc137467090"/>
      <w:bookmarkStart w:id="191" w:name="_Toc155475648"/>
      <w:bookmarkStart w:id="192" w:name="_Toc121818542"/>
      <w:bookmarkStart w:id="193" w:name="_Toc138884960"/>
      <w:bookmarkStart w:id="194" w:name="_Toc138884736"/>
      <w:bookmarkStart w:id="195" w:name="_Toc23591"/>
      <w:bookmarkStart w:id="196" w:name="_Toc130558365"/>
      <w:r>
        <w:rPr>
          <w:rFonts w:cs="Arial"/>
        </w:rPr>
        <w:t>4.1.2.1</w:t>
      </w:r>
      <w:r>
        <w:rPr>
          <w:rFonts w:cs="Arial"/>
        </w:rPr>
        <w:tab/>
      </w:r>
      <w:r>
        <w:rPr>
          <w:rFonts w:cs="Arial"/>
        </w:rPr>
        <w:t>General</w:t>
      </w:r>
      <w:bookmarkEnd w:id="186"/>
      <w:bookmarkEnd w:id="187"/>
      <w:bookmarkEnd w:id="188"/>
      <w:bookmarkEnd w:id="189"/>
      <w:bookmarkEnd w:id="190"/>
      <w:bookmarkEnd w:id="191"/>
      <w:bookmarkEnd w:id="192"/>
      <w:bookmarkEnd w:id="193"/>
      <w:bookmarkEnd w:id="194"/>
      <w:bookmarkEnd w:id="195"/>
      <w:bookmarkEnd w:id="196"/>
    </w:p>
    <w:p>
      <w:pPr>
        <w:pStyle w:val="5"/>
        <w:rPr>
          <w:rFonts w:cs="Arial"/>
        </w:rPr>
      </w:pPr>
      <w:bookmarkStart w:id="197" w:name="_Toc36644980"/>
      <w:bookmarkStart w:id="198" w:name="_Toc37272034"/>
      <w:bookmarkStart w:id="199" w:name="_Toc21099807"/>
      <w:bookmarkStart w:id="200" w:name="_Toc76544914"/>
      <w:bookmarkStart w:id="201" w:name="_Toc82595014"/>
      <w:bookmarkStart w:id="202" w:name="_Toc115191080"/>
      <w:bookmarkStart w:id="203" w:name="_Toc53182303"/>
      <w:bookmarkStart w:id="204" w:name="_Toc89955045"/>
      <w:bookmarkStart w:id="205" w:name="_Toc58860044"/>
      <w:bookmarkStart w:id="206" w:name="_Toc106201227"/>
      <w:bookmarkStart w:id="207" w:name="_Toc29809605"/>
      <w:bookmarkStart w:id="208" w:name="_Toc98773468"/>
      <w:bookmarkStart w:id="209" w:name="_Toc74961657"/>
      <w:bookmarkStart w:id="210" w:name="_Toc66727854"/>
      <w:bookmarkStart w:id="211" w:name="_Toc61182541"/>
      <w:bookmarkStart w:id="212" w:name="_Toc75242568"/>
      <w:bookmarkStart w:id="213" w:name="_Toc45884280"/>
      <w:bookmarkStart w:id="214" w:name="_Toc58862548"/>
      <w:bookmarkStart w:id="215" w:name="_Toc121818319"/>
      <w:bookmarkStart w:id="216" w:name="_Toc145511172"/>
      <w:bookmarkStart w:id="217" w:name="_Toc130558366"/>
      <w:bookmarkStart w:id="218" w:name="_Toc137467091"/>
      <w:bookmarkStart w:id="219" w:name="_Toc138884961"/>
      <w:bookmarkStart w:id="220" w:name="_Toc138884737"/>
      <w:bookmarkStart w:id="221" w:name="_Toc121818543"/>
      <w:bookmarkStart w:id="222" w:name="_Toc155475649"/>
      <w:bookmarkStart w:id="223" w:name="_Toc21789"/>
      <w:bookmarkStart w:id="224" w:name="_Toc124158298"/>
      <w:bookmarkStart w:id="225" w:name="_Toc14561"/>
      <w:r>
        <w:rPr>
          <w:rFonts w:cs="Arial"/>
        </w:rPr>
        <w:t>4.1.2.2</w:t>
      </w:r>
      <w:r>
        <w:rPr>
          <w:rFonts w:cs="Arial"/>
        </w:rPr>
        <w:tab/>
      </w:r>
      <w:r>
        <w:rPr>
          <w:rFonts w:cs="Arial"/>
        </w:rPr>
        <w:t>Radiated characteristics measurement</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r>
        <w:rPr>
          <w:rFonts w:cs="Arial"/>
        </w:rPr>
        <w:t>s</w:t>
      </w:r>
      <w:bookmarkEnd w:id="215"/>
      <w:bookmarkEnd w:id="216"/>
      <w:bookmarkEnd w:id="217"/>
      <w:bookmarkEnd w:id="218"/>
      <w:bookmarkEnd w:id="219"/>
      <w:bookmarkEnd w:id="220"/>
      <w:bookmarkEnd w:id="221"/>
      <w:bookmarkEnd w:id="222"/>
      <w:bookmarkEnd w:id="223"/>
      <w:bookmarkEnd w:id="224"/>
      <w:bookmarkEnd w:id="225"/>
    </w:p>
    <w:p>
      <w:pPr>
        <w:rPr>
          <w:rFonts w:cs="v5.0.0"/>
          <w:snapToGrid w:val="0"/>
        </w:rPr>
      </w:pPr>
      <w:r>
        <w:rPr>
          <w:rFonts w:cs="v5.0.0"/>
          <w:snapToGrid w:val="0"/>
        </w:rPr>
        <w:t xml:space="preserve">The </w:t>
      </w:r>
      <w:r>
        <w:t>maximum OTA Test System uncertainty for radiated characteristics measurements are given in tables 4.1.2.2-1. Details for derivation of OTA Test System uncertainty</w:t>
      </w:r>
      <w:r>
        <w:rPr>
          <w:rFonts w:cs="v5.0.0"/>
          <w:snapToGrid w:val="0"/>
        </w:rPr>
        <w:t xml:space="preserve"> are given in corresponding clauses in </w:t>
      </w:r>
      <w:r>
        <w:t>TR 37.941 [</w:t>
      </w:r>
      <w:r>
        <w:rPr>
          <w:rFonts w:hint="eastAsia"/>
          <w:lang w:val="en-US" w:eastAsia="zh-CN"/>
        </w:rPr>
        <w:t>13</w:t>
      </w:r>
      <w:r>
        <w:t>]</w:t>
      </w:r>
      <w:r>
        <w:rPr>
          <w:rFonts w:cs="v5.0.0"/>
          <w:snapToGrid w:val="0"/>
        </w:rPr>
        <w:t>.</w:t>
      </w:r>
    </w:p>
    <w:p>
      <w:pPr>
        <w:pStyle w:val="94"/>
        <w:rPr>
          <w:rFonts w:hint="default" w:eastAsia="宋体"/>
          <w:lang w:val="en-US" w:eastAsia="zh-CN"/>
        </w:rPr>
      </w:pPr>
      <w:r>
        <w:t>Table 4.1.2.2-1: Maximum Test System uncertainty for radiated characteristics tests</w:t>
      </w:r>
      <w:ins w:id="0" w:author="ZTE, Fei Xue" w:date="2024-02-17T11:05:36Z">
        <w:r>
          <w:rPr>
            <w:rFonts w:hint="eastAsia" w:eastAsia="宋体"/>
            <w:lang w:val="en-US" w:eastAsia="zh-CN"/>
          </w:rPr>
          <w:t xml:space="preserve"> for </w:t>
        </w:r>
      </w:ins>
      <w:ins w:id="1" w:author="ZTE, Fei Xue" w:date="2024-02-17T11:05:37Z">
        <w:r>
          <w:rPr>
            <w:rFonts w:hint="eastAsia" w:eastAsia="宋体"/>
            <w:lang w:val="en-US" w:eastAsia="zh-CN"/>
          </w:rPr>
          <w:t>RF re</w:t>
        </w:r>
      </w:ins>
      <w:ins w:id="2" w:author="ZTE, Fei Xue" w:date="2024-02-17T11:05:38Z">
        <w:r>
          <w:rPr>
            <w:rFonts w:hint="eastAsia" w:eastAsia="宋体"/>
            <w:lang w:val="en-US" w:eastAsia="zh-CN"/>
          </w:rPr>
          <w:t>pea</w:t>
        </w:r>
      </w:ins>
      <w:ins w:id="3" w:author="ZTE, Fei Xue" w:date="2024-02-17T11:05:39Z">
        <w:r>
          <w:rPr>
            <w:rFonts w:hint="eastAsia" w:eastAsia="宋体"/>
            <w:lang w:val="en-US" w:eastAsia="zh-CN"/>
          </w:rPr>
          <w:t>ter</w:t>
        </w:r>
      </w:ins>
    </w:p>
    <w:tbl>
      <w:tblPr>
        <w:tblStyle w:val="63"/>
        <w:tblW w:w="96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70" w:type="dxa"/>
        </w:tblCellMar>
      </w:tblPr>
      <w:tblGrid>
        <w:gridCol w:w="2436"/>
        <w:gridCol w:w="4536"/>
        <w:gridCol w:w="2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tblHeader/>
          <w:jc w:val="center"/>
        </w:trPr>
        <w:tc>
          <w:tcPr>
            <w:tcW w:w="2436" w:type="dxa"/>
          </w:tcPr>
          <w:p>
            <w:pPr>
              <w:pStyle w:val="85"/>
            </w:pPr>
            <w:r>
              <w:t>Clause</w:t>
            </w:r>
          </w:p>
        </w:tc>
        <w:tc>
          <w:tcPr>
            <w:tcW w:w="4536" w:type="dxa"/>
          </w:tcPr>
          <w:p>
            <w:pPr>
              <w:pStyle w:val="85"/>
            </w:pPr>
            <w:r>
              <w:t>Maximum Test System Uncertainty</w:t>
            </w:r>
          </w:p>
        </w:tc>
        <w:tc>
          <w:tcPr>
            <w:tcW w:w="2721" w:type="dxa"/>
          </w:tcPr>
          <w:p>
            <w:pPr>
              <w:pStyle w:val="85"/>
            </w:pPr>
            <w:r>
              <w:t>Derivation of Test System Uncertainty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trHeight w:val="210" w:hRule="atLeast"/>
          <w:jc w:val="center"/>
        </w:trPr>
        <w:tc>
          <w:tcPr>
            <w:tcW w:w="2436" w:type="dxa"/>
            <w:vMerge w:val="restart"/>
          </w:tcPr>
          <w:p>
            <w:pPr>
              <w:pStyle w:val="84"/>
            </w:pPr>
            <w:r>
              <w:t xml:space="preserve">6.2 </w:t>
            </w:r>
            <w:r>
              <w:rPr>
                <w:lang w:eastAsia="zh-CN"/>
              </w:rPr>
              <w:t>Radiated transmit power (EIRP)</w:t>
            </w:r>
          </w:p>
        </w:tc>
        <w:tc>
          <w:tcPr>
            <w:tcW w:w="4536" w:type="dxa"/>
          </w:tcPr>
          <w:p>
            <w:pPr>
              <w:pStyle w:val="84"/>
              <w:rPr>
                <w:lang w:val="fr-FR"/>
              </w:rPr>
            </w:pPr>
            <w:r>
              <w:rPr>
                <w:lang w:val="fr-FR"/>
              </w:rPr>
              <w:t>Normal condition:</w:t>
            </w:r>
          </w:p>
          <w:p>
            <w:pPr>
              <w:pStyle w:val="84"/>
              <w:rPr>
                <w:lang w:val="fr-FR"/>
              </w:rPr>
            </w:pPr>
            <w:r>
              <w:rPr>
                <w:lang w:val="fr-FR"/>
              </w:rPr>
              <w:t xml:space="preserve">±1.7 dB (24.25 </w:t>
            </w:r>
            <w:r>
              <w:rPr>
                <w:rFonts w:cs="v4.2.0"/>
                <w:lang w:val="fr-FR"/>
              </w:rPr>
              <w:t xml:space="preserve">– </w:t>
            </w:r>
            <w:r>
              <w:rPr>
                <w:lang w:val="fr-FR"/>
              </w:rPr>
              <w:t>29.5 GHz)</w:t>
            </w:r>
          </w:p>
          <w:p>
            <w:pPr>
              <w:pStyle w:val="84"/>
              <w:rPr>
                <w:lang w:val="fr-FR"/>
              </w:rPr>
            </w:pPr>
            <w:r>
              <w:rPr>
                <w:rFonts w:cs="Arial"/>
                <w:lang w:val="fr-FR"/>
              </w:rPr>
              <w:t>±</w:t>
            </w:r>
            <w:r>
              <w:rPr>
                <w:lang w:val="fr-FR"/>
              </w:rPr>
              <w:t>2.0 dB (37 – 43.5 GHz)</w:t>
            </w:r>
          </w:p>
          <w:p>
            <w:pPr>
              <w:pStyle w:val="84"/>
              <w:rPr>
                <w:rFonts w:eastAsia="宋体" w:cs="v4.2.0"/>
                <w:highlight w:val="yellow"/>
              </w:rPr>
            </w:pPr>
            <w:r>
              <w:rPr>
                <w:rFonts w:cs="Arial"/>
                <w:lang w:val="fr-FR"/>
              </w:rPr>
              <w:t>±</w:t>
            </w:r>
            <w:r>
              <w:rPr>
                <w:lang w:val="fr-FR"/>
              </w:rPr>
              <w:t xml:space="preserve">2.2 dB (43.5 GHz &lt; </w:t>
            </w:r>
            <w:r>
              <w:t>f ≤</w:t>
            </w:r>
            <w:r>
              <w:rPr>
                <w:lang w:val="fr-FR"/>
              </w:rPr>
              <w:t xml:space="preserve"> 48.2 GHz)</w:t>
            </w:r>
          </w:p>
        </w:tc>
        <w:tc>
          <w:tcPr>
            <w:tcW w:w="2721" w:type="dxa"/>
            <w:vMerge w:val="restart"/>
          </w:tcPr>
          <w:p>
            <w:pPr>
              <w:pStyle w:val="84"/>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trHeight w:val="210" w:hRule="atLeast"/>
          <w:jc w:val="center"/>
        </w:trPr>
        <w:tc>
          <w:tcPr>
            <w:tcW w:w="2436" w:type="dxa"/>
            <w:vMerge w:val="continue"/>
          </w:tcPr>
          <w:p>
            <w:pPr>
              <w:pStyle w:val="84"/>
            </w:pPr>
          </w:p>
        </w:tc>
        <w:tc>
          <w:tcPr>
            <w:tcW w:w="4536" w:type="dxa"/>
          </w:tcPr>
          <w:p>
            <w:pPr>
              <w:pStyle w:val="84"/>
            </w:pPr>
            <w:r>
              <w:t>Extreme condition:</w:t>
            </w:r>
          </w:p>
          <w:p>
            <w:pPr>
              <w:pStyle w:val="84"/>
            </w:pPr>
            <w:r>
              <w:t xml:space="preserve">±3.1 dB (24.25 </w:t>
            </w:r>
            <w:r>
              <w:rPr>
                <w:rFonts w:cs="v4.2.0"/>
              </w:rPr>
              <w:t xml:space="preserve">– </w:t>
            </w:r>
            <w:r>
              <w:t>29.5 GHz)</w:t>
            </w:r>
          </w:p>
          <w:p>
            <w:pPr>
              <w:pStyle w:val="84"/>
            </w:pPr>
            <w:r>
              <w:rPr>
                <w:rFonts w:cs="Arial"/>
              </w:rPr>
              <w:t>±</w:t>
            </w:r>
            <w:r>
              <w:t>3.3 dB (37 – 43.5 GHz)</w:t>
            </w:r>
          </w:p>
          <w:p>
            <w:pPr>
              <w:pStyle w:val="84"/>
              <w:rPr>
                <w:rFonts w:eastAsia="宋体" w:cs="v4.2.0"/>
                <w:highlight w:val="yellow"/>
              </w:rPr>
            </w:pPr>
            <w:r>
              <w:rPr>
                <w:rFonts w:cs="Arial"/>
                <w:lang w:val="fr-FR"/>
              </w:rPr>
              <w:t>±3</w:t>
            </w:r>
            <w:r>
              <w:rPr>
                <w:lang w:val="fr-FR"/>
              </w:rPr>
              <w:t xml:space="preserve">.5 dB (43.5 GHz &lt; </w:t>
            </w:r>
            <w:r>
              <w:t>f ≤</w:t>
            </w:r>
            <w:r>
              <w:rPr>
                <w:lang w:val="fr-FR"/>
              </w:rPr>
              <w:t xml:space="preserve"> 48.2 GHz)</w:t>
            </w:r>
          </w:p>
        </w:tc>
        <w:tc>
          <w:tcPr>
            <w:tcW w:w="2721" w:type="dxa"/>
            <w:vMerge w:val="continue"/>
          </w:tcPr>
          <w:p>
            <w:pPr>
              <w:pStyle w:val="84"/>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84"/>
            </w:pPr>
            <w:r>
              <w:t>6.3 OTA repeater output power</w:t>
            </w:r>
            <w:r>
              <w:rPr>
                <w:lang w:eastAsia="zh-CN"/>
              </w:rPr>
              <w:t xml:space="preserve"> (TRP)</w:t>
            </w:r>
          </w:p>
        </w:tc>
        <w:tc>
          <w:tcPr>
            <w:tcW w:w="4536" w:type="dxa"/>
          </w:tcPr>
          <w:p>
            <w:pPr>
              <w:pStyle w:val="84"/>
            </w:pPr>
            <w:r>
              <w:t>±2.1 dB (24.25 – 29.5 GHz)</w:t>
            </w:r>
          </w:p>
          <w:p>
            <w:pPr>
              <w:pStyle w:val="84"/>
            </w:pPr>
            <w:r>
              <w:t xml:space="preserve">±2.4 dB (37 – </w:t>
            </w:r>
            <w:r>
              <w:rPr>
                <w:rFonts w:cs="v4.2.0"/>
              </w:rPr>
              <w:t xml:space="preserve">43.5 </w:t>
            </w:r>
            <w:r>
              <w:t>GHz)</w:t>
            </w:r>
          </w:p>
          <w:p>
            <w:pPr>
              <w:pStyle w:val="84"/>
              <w:rPr>
                <w:highlight w:val="yellow"/>
              </w:rPr>
            </w:pPr>
            <w:r>
              <w:rPr>
                <w:rFonts w:cs="Arial"/>
              </w:rPr>
              <w:t>±</w:t>
            </w:r>
            <w:r>
              <w:t>2.6 dB (43.5 GHz &lt; f ≤ 48.2 GHz)</w:t>
            </w:r>
          </w:p>
        </w:tc>
        <w:tc>
          <w:tcPr>
            <w:tcW w:w="2721" w:type="dxa"/>
          </w:tcPr>
          <w:p>
            <w:pPr>
              <w:pStyle w:val="84"/>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84"/>
            </w:pPr>
            <w:r>
              <w:rPr>
                <w:lang w:eastAsia="ja-JP"/>
              </w:rPr>
              <w:t>6</w:t>
            </w:r>
            <w:r>
              <w:rPr>
                <w:rFonts w:hint="eastAsia"/>
                <w:lang w:eastAsia="ja-JP"/>
              </w:rPr>
              <w:t>.</w:t>
            </w:r>
            <w:r>
              <w:rPr>
                <w:lang w:eastAsia="ja-JP"/>
              </w:rPr>
              <w:t>4</w:t>
            </w:r>
            <w:r>
              <w:rPr>
                <w:rFonts w:hint="eastAsia"/>
                <w:lang w:eastAsia="ja-JP"/>
              </w:rPr>
              <w:t xml:space="preserve"> </w:t>
            </w:r>
            <w:r>
              <w:rPr>
                <w:lang w:eastAsia="ja-JP"/>
              </w:rPr>
              <w:t>OTA f</w:t>
            </w:r>
            <w:r>
              <w:rPr>
                <w:rFonts w:hint="eastAsia"/>
                <w:lang w:eastAsia="zh-CN"/>
              </w:rPr>
              <w:t>requency stability</w:t>
            </w:r>
          </w:p>
        </w:tc>
        <w:tc>
          <w:tcPr>
            <w:tcW w:w="4536" w:type="dxa"/>
          </w:tcPr>
          <w:p>
            <w:pPr>
              <w:pStyle w:val="84"/>
              <w:rPr>
                <w:rFonts w:cs="v4.2.0"/>
                <w:lang w:eastAsia="sv-SE"/>
              </w:rPr>
            </w:pPr>
            <w:r>
              <w:rPr>
                <w:rFonts w:cs="v4.2.0"/>
                <w:lang w:eastAsia="sv-SE"/>
              </w:rPr>
              <w:t>±1] Hz</w:t>
            </w:r>
          </w:p>
          <w:p>
            <w:pPr>
              <w:pStyle w:val="84"/>
              <w:rPr>
                <w:rFonts w:cs="v4.2.0"/>
                <w:lang w:eastAsia="sv-SE"/>
              </w:rPr>
            </w:pPr>
            <w:r>
              <w:rPr>
                <w:rFonts w:cs="v4.2.0"/>
                <w:lang w:val="en-US" w:eastAsia="sv-SE"/>
              </w:rPr>
              <w:t xml:space="preserve">Measurement results of </w:t>
            </w:r>
            <w:r>
              <w:rPr>
                <w:rFonts w:cs="v4.2.0"/>
              </w:rPr>
              <w:sym w:font="Symbol" w:char="F0B1"/>
            </w:r>
            <w:r>
              <w:rPr>
                <w:rFonts w:cs="v4.2.0"/>
                <w:lang w:val="en-US"/>
              </w:rPr>
              <w:t xml:space="preserve"> [</w:t>
            </w:r>
            <w:r>
              <w:rPr>
                <w:rFonts w:cs="v4.2.0"/>
                <w:lang w:val="en-US" w:eastAsia="zh-CN"/>
              </w:rPr>
              <w:t>5000]</w:t>
            </w:r>
            <w:r>
              <w:rPr>
                <w:rFonts w:cs="v4.2.0"/>
                <w:lang w:val="en-US"/>
              </w:rPr>
              <w:t xml:space="preserve"> Hz</w:t>
            </w:r>
          </w:p>
        </w:tc>
        <w:tc>
          <w:tcPr>
            <w:tcW w:w="2721" w:type="dxa"/>
          </w:tcPr>
          <w:p>
            <w:pPr>
              <w:pStyle w:val="84"/>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84"/>
              <w:rPr>
                <w:lang w:eastAsia="ja-JP"/>
              </w:rPr>
            </w:pPr>
            <w:r>
              <w:rPr>
                <w:lang w:eastAsia="ja-JP"/>
              </w:rPr>
              <w:t>6.5 OTA ou</w:t>
            </w:r>
            <w:r>
              <w:rPr>
                <w:rFonts w:cs="v4.2.0"/>
              </w:rPr>
              <w:t>t of band gain</w:t>
            </w:r>
          </w:p>
        </w:tc>
        <w:tc>
          <w:tcPr>
            <w:tcW w:w="4536" w:type="dxa"/>
          </w:tcPr>
          <w:p>
            <w:pPr>
              <w:pStyle w:val="84"/>
              <w:rPr>
                <w:lang w:val="de-DE" w:eastAsia="ja-JP"/>
              </w:rPr>
            </w:pPr>
            <w:r>
              <w:rPr>
                <w:lang w:val="de-DE" w:eastAsia="ja-JP"/>
              </w:rPr>
              <w:t xml:space="preserve">±2.1 dB, 24.25GHz &lt; f </w:t>
            </w:r>
            <w:r>
              <w:rPr>
                <w:rFonts w:hint="eastAsia"/>
                <w:lang w:val="de-DE" w:eastAsia="ja-JP"/>
              </w:rPr>
              <w:t>≦</w:t>
            </w:r>
            <w:r>
              <w:rPr>
                <w:lang w:val="de-DE" w:eastAsia="ja-JP"/>
              </w:rPr>
              <w:t xml:space="preserve"> 29.5GHz</w:t>
            </w:r>
          </w:p>
          <w:p>
            <w:pPr>
              <w:pStyle w:val="84"/>
              <w:rPr>
                <w:lang w:val="de-DE" w:eastAsia="ja-JP"/>
              </w:rPr>
            </w:pPr>
            <w:r>
              <w:rPr>
                <w:lang w:val="de-DE" w:eastAsia="ja-JP"/>
              </w:rPr>
              <w:t xml:space="preserve">±2.4 dB, 37GHz &lt; f </w:t>
            </w:r>
            <w:r>
              <w:rPr>
                <w:rFonts w:hint="eastAsia"/>
                <w:lang w:val="de-DE" w:eastAsia="ja-JP"/>
              </w:rPr>
              <w:t>≦</w:t>
            </w:r>
            <w:r>
              <w:rPr>
                <w:lang w:val="de-DE" w:eastAsia="ja-JP"/>
              </w:rPr>
              <w:t xml:space="preserve"> 43,5GHz</w:t>
            </w:r>
          </w:p>
          <w:p>
            <w:pPr>
              <w:pStyle w:val="84"/>
              <w:rPr>
                <w:lang w:val="de-DE" w:eastAsia="ja-JP"/>
              </w:rPr>
            </w:pPr>
            <w:r>
              <w:rPr>
                <w:lang w:val="de-DE" w:eastAsia="ja-JP"/>
              </w:rPr>
              <w:t xml:space="preserve">±2.6 dB, 43.5GHz &lt; f </w:t>
            </w:r>
            <w:r>
              <w:rPr>
                <w:rFonts w:hint="eastAsia"/>
                <w:lang w:val="de-DE" w:eastAsia="ja-JP"/>
              </w:rPr>
              <w:t>≦</w:t>
            </w:r>
            <w:r>
              <w:rPr>
                <w:lang w:val="de-DE" w:eastAsia="ja-JP"/>
              </w:rPr>
              <w:t xml:space="preserve"> 48.2GHz</w:t>
            </w:r>
          </w:p>
          <w:p>
            <w:pPr>
              <w:pStyle w:val="84"/>
              <w:rPr>
                <w:rFonts w:cs="v4.2.0"/>
                <w:lang w:eastAsia="sv-SE"/>
              </w:rPr>
            </w:pPr>
          </w:p>
        </w:tc>
        <w:tc>
          <w:tcPr>
            <w:tcW w:w="2721" w:type="dxa"/>
          </w:tcPr>
          <w:p>
            <w:pPr>
              <w:pStyle w:val="84"/>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84"/>
              <w:rPr>
                <w:lang w:eastAsia="ja-JP"/>
              </w:rPr>
            </w:pPr>
            <w:r>
              <w:rPr>
                <w:lang w:eastAsia="ja-JP"/>
              </w:rPr>
              <w:t xml:space="preserve">6.6.2 OTA </w:t>
            </w:r>
            <w:r>
              <w:t>ACLR</w:t>
            </w:r>
          </w:p>
        </w:tc>
        <w:tc>
          <w:tcPr>
            <w:tcW w:w="4536" w:type="dxa"/>
          </w:tcPr>
          <w:p>
            <w:pPr>
              <w:pStyle w:val="84"/>
            </w:pPr>
            <w:r>
              <w:t>Relative ACLR:</w:t>
            </w:r>
          </w:p>
          <w:p>
            <w:pPr>
              <w:pStyle w:val="84"/>
            </w:pPr>
            <w:r>
              <w:t xml:space="preserve">±2.3 dB (24.25 </w:t>
            </w:r>
            <w:r>
              <w:rPr>
                <w:rFonts w:cs="v4.2.0"/>
              </w:rPr>
              <w:t xml:space="preserve">– </w:t>
            </w:r>
            <w:r>
              <w:t>29.5 GHz)</w:t>
            </w:r>
          </w:p>
          <w:p>
            <w:pPr>
              <w:pStyle w:val="84"/>
            </w:pPr>
            <w:r>
              <w:rPr>
                <w:rFonts w:cs="Arial"/>
              </w:rPr>
              <w:t>±</w:t>
            </w:r>
            <w:r>
              <w:t>2.6 dB (37 – 43.5 GHz)</w:t>
            </w:r>
          </w:p>
          <w:p>
            <w:pPr>
              <w:pStyle w:val="84"/>
            </w:pPr>
            <w:r>
              <w:rPr>
                <w:rFonts w:cs="Arial"/>
              </w:rPr>
              <w:t>±</w:t>
            </w:r>
            <w:r>
              <w:t>2.8 dB (43.5 GHz &lt; f ≤ 48.2 GHz)</w:t>
            </w:r>
          </w:p>
          <w:p>
            <w:pPr>
              <w:pStyle w:val="84"/>
            </w:pPr>
          </w:p>
          <w:p>
            <w:pPr>
              <w:pStyle w:val="84"/>
            </w:pPr>
            <w:r>
              <w:t xml:space="preserve">Absolute ACLR: </w:t>
            </w:r>
          </w:p>
          <w:p>
            <w:pPr>
              <w:pStyle w:val="84"/>
            </w:pPr>
            <w:r>
              <w:t>±2.7 dB (24.25 – 29.5 GHz)</w:t>
            </w:r>
          </w:p>
          <w:p>
            <w:pPr>
              <w:pStyle w:val="84"/>
            </w:pPr>
            <w:r>
              <w:t>±2.7 dB (37 – 43.5 GHz)</w:t>
            </w:r>
          </w:p>
          <w:p>
            <w:pPr>
              <w:pStyle w:val="84"/>
              <w:rPr>
                <w:rFonts w:eastAsia="宋体" w:cs="v4.2.0"/>
              </w:rPr>
            </w:pPr>
            <w:r>
              <w:t>±2.9 dB (43.5 GHz &lt; f ≤ 48.2 GHz)</w:t>
            </w:r>
          </w:p>
        </w:tc>
        <w:tc>
          <w:tcPr>
            <w:tcW w:w="2721" w:type="dxa"/>
          </w:tcPr>
          <w:p>
            <w:pPr>
              <w:pStyle w:val="84"/>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84"/>
              <w:rPr>
                <w:lang w:eastAsia="ja-JP"/>
              </w:rPr>
            </w:pPr>
            <w:r>
              <w:rPr>
                <w:rFonts w:cs="v4.2.0"/>
              </w:rPr>
              <w:t>6.6.3 OTA operating band unwanted emission</w:t>
            </w:r>
          </w:p>
        </w:tc>
        <w:tc>
          <w:tcPr>
            <w:tcW w:w="4536" w:type="dxa"/>
          </w:tcPr>
          <w:p>
            <w:pPr>
              <w:pStyle w:val="84"/>
            </w:pPr>
            <w:r>
              <w:t>±2.7 dB (24.25 – 29.5 GHz)</w:t>
            </w:r>
          </w:p>
          <w:p>
            <w:pPr>
              <w:pStyle w:val="84"/>
            </w:pPr>
            <w:r>
              <w:t>±2.7 dB (37 – 43.5 GHz)</w:t>
            </w:r>
          </w:p>
          <w:p>
            <w:pPr>
              <w:pStyle w:val="84"/>
              <w:rPr>
                <w:rFonts w:cs="v4.2.0"/>
                <w:lang w:eastAsia="sv-SE"/>
              </w:rPr>
            </w:pPr>
            <w:r>
              <w:t>±2.9 dB (43.5 GHz &lt; f ≤ 48.2 GHz)</w:t>
            </w:r>
          </w:p>
        </w:tc>
        <w:tc>
          <w:tcPr>
            <w:tcW w:w="2721" w:type="dxa"/>
          </w:tcPr>
          <w:p>
            <w:pPr>
              <w:pStyle w:val="84"/>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84"/>
              <w:rPr>
                <w:rFonts w:cs="v4.2.0"/>
              </w:rPr>
            </w:pPr>
            <w:r>
              <w:rPr>
                <w:rFonts w:cs="v4.2.0"/>
              </w:rPr>
              <w:t>6.6.4 OTA s</w:t>
            </w:r>
            <w:r>
              <w:t>purious emissions</w:t>
            </w:r>
          </w:p>
        </w:tc>
        <w:tc>
          <w:tcPr>
            <w:tcW w:w="4536" w:type="dxa"/>
          </w:tcPr>
          <w:p>
            <w:pPr>
              <w:pStyle w:val="84"/>
            </w:pPr>
            <w:r>
              <w:t>±2.3 dB, 30 MHz ≤ f ≤ 6 GHz</w:t>
            </w:r>
          </w:p>
          <w:p>
            <w:pPr>
              <w:pStyle w:val="84"/>
            </w:pPr>
            <w:r>
              <w:t>±2.7 dB, 6 GHz &lt; f ≤ 40 GHz</w:t>
            </w:r>
          </w:p>
          <w:p>
            <w:pPr>
              <w:pStyle w:val="84"/>
              <w:rPr>
                <w:rFonts w:ascii="Symbol" w:hAnsi="Symbol" w:cs="v4.2.0"/>
                <w:lang w:eastAsia="sv-SE"/>
              </w:rPr>
            </w:pPr>
            <w:r>
              <w:t>±5.0 dB, 40 GHz &lt; f ≤ 60 GHz</w:t>
            </w:r>
          </w:p>
        </w:tc>
        <w:tc>
          <w:tcPr>
            <w:tcW w:w="2721" w:type="dxa"/>
          </w:tcPr>
          <w:p>
            <w:pPr>
              <w:pStyle w:val="84"/>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84"/>
              <w:rPr>
                <w:rFonts w:cs="v4.2.0"/>
              </w:rPr>
            </w:pPr>
            <w:r>
              <w:rPr>
                <w:rFonts w:cs="v4.2.0"/>
              </w:rPr>
              <w:t>6.7 OTA EVM</w:t>
            </w:r>
          </w:p>
        </w:tc>
        <w:tc>
          <w:tcPr>
            <w:tcW w:w="4536" w:type="dxa"/>
          </w:tcPr>
          <w:p>
            <w:pPr>
              <w:pStyle w:val="84"/>
              <w:rPr>
                <w:rFonts w:cs="v4.2.0"/>
              </w:rPr>
            </w:pPr>
            <w:r>
              <w:rPr>
                <w:rFonts w:cs="v4.2.0"/>
              </w:rPr>
              <w:t>1.25% signal analyser</w:t>
            </w:r>
          </w:p>
          <w:p>
            <w:pPr>
              <w:pStyle w:val="84"/>
              <w:rPr>
                <w:rFonts w:cs="v4.2.0"/>
                <w:lang w:eastAsia="sv-SE"/>
              </w:rPr>
            </w:pPr>
            <w:r>
              <w:rPr>
                <w:rFonts w:cs="v4.2.0"/>
              </w:rPr>
              <w:t>2% stimulus signal</w:t>
            </w:r>
          </w:p>
        </w:tc>
        <w:tc>
          <w:tcPr>
            <w:tcW w:w="2721" w:type="dxa"/>
          </w:tcPr>
          <w:p>
            <w:pPr>
              <w:pStyle w:val="84"/>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84"/>
              <w:rPr>
                <w:rFonts w:cs="v4.2.0"/>
              </w:rPr>
            </w:pPr>
            <w:r>
              <w:rPr>
                <w:rFonts w:cs="v4.2.0"/>
              </w:rPr>
              <w:t>6.8 OTA input intermodulation</w:t>
            </w:r>
          </w:p>
        </w:tc>
        <w:tc>
          <w:tcPr>
            <w:tcW w:w="4536" w:type="dxa"/>
          </w:tcPr>
          <w:p>
            <w:pPr>
              <w:pStyle w:val="84"/>
              <w:rPr>
                <w:lang w:val="de-DE" w:eastAsia="ja-JP"/>
              </w:rPr>
            </w:pPr>
            <w:r>
              <w:rPr>
                <w:lang w:val="de-DE" w:eastAsia="ja-JP"/>
              </w:rPr>
              <w:t>±2.0 dB, f ≤ 3.0 GHz</w:t>
            </w:r>
          </w:p>
          <w:p>
            <w:pPr>
              <w:pStyle w:val="84"/>
              <w:rPr>
                <w:lang w:val="de-DE" w:eastAsia="ja-JP"/>
              </w:rPr>
            </w:pPr>
            <w:r>
              <w:rPr>
                <w:lang w:val="de-DE" w:eastAsia="ja-JP"/>
              </w:rPr>
              <w:t>±2.6 dB, 3.0 GHz &lt; f ≤ 4.2 GHz</w:t>
            </w:r>
          </w:p>
          <w:p>
            <w:pPr>
              <w:pStyle w:val="84"/>
              <w:rPr>
                <w:rFonts w:cs="v4.2.0"/>
              </w:rPr>
            </w:pPr>
            <w:r>
              <w:rPr>
                <w:lang w:val="de-DE" w:eastAsia="ja-JP"/>
              </w:rPr>
              <w:t xml:space="preserve">±3.2 dB, 4.2 GHz &lt; f </w:t>
            </w:r>
            <w:r>
              <w:rPr>
                <w:rFonts w:hint="eastAsia"/>
                <w:lang w:val="de-DE" w:eastAsia="ja-JP"/>
              </w:rPr>
              <w:t>≤</w:t>
            </w:r>
            <w:r>
              <w:rPr>
                <w:lang w:val="de-DE" w:eastAsia="ja-JP"/>
              </w:rPr>
              <w:t xml:space="preserve"> 6.0 GHz</w:t>
            </w:r>
          </w:p>
        </w:tc>
        <w:tc>
          <w:tcPr>
            <w:tcW w:w="2721" w:type="dxa"/>
          </w:tcPr>
          <w:p>
            <w:pPr>
              <w:pStyle w:val="84"/>
              <w:rPr>
                <w:rFonts w:cs="v4.2.0"/>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84"/>
            </w:pPr>
            <w:r>
              <w:t>6.9 OTA ACRR</w:t>
            </w:r>
          </w:p>
        </w:tc>
        <w:tc>
          <w:tcPr>
            <w:tcW w:w="4536" w:type="dxa"/>
          </w:tcPr>
          <w:p>
            <w:pPr>
              <w:pStyle w:val="84"/>
              <w:rPr>
                <w:lang w:val="en-US"/>
              </w:rPr>
            </w:pPr>
            <w:r>
              <w:rPr>
                <w:lang w:val="en-US"/>
              </w:rPr>
              <w:t>±2.7 dB (24.25 – 29.5 GHz)</w:t>
            </w:r>
          </w:p>
          <w:p>
            <w:pPr>
              <w:pStyle w:val="84"/>
              <w:rPr>
                <w:lang w:val="en-US"/>
              </w:rPr>
            </w:pPr>
            <w:r>
              <w:rPr>
                <w:lang w:val="en-US"/>
              </w:rPr>
              <w:t>±2.7 dB (37 – 43.5 GHz)</w:t>
            </w:r>
          </w:p>
          <w:p>
            <w:pPr>
              <w:pStyle w:val="84"/>
              <w:rPr>
                <w:rFonts w:ascii="Symbol" w:hAnsi="Symbol"/>
                <w:lang w:eastAsia="sv-SE"/>
              </w:rPr>
            </w:pPr>
            <w:r>
              <w:rPr>
                <w:lang w:val="en-US"/>
              </w:rPr>
              <w:t xml:space="preserve">±2.9 dB (43.5 </w:t>
            </w:r>
            <w:r>
              <w:rPr>
                <w:lang w:val="fr-FR"/>
              </w:rPr>
              <w:t xml:space="preserve">GHz &lt; </w:t>
            </w:r>
            <w:r>
              <w:rPr>
                <w:lang w:val="en-US"/>
              </w:rPr>
              <w:t xml:space="preserve">f </w:t>
            </w:r>
            <w:r>
              <w:rPr>
                <w:rFonts w:hint="eastAsia"/>
                <w:lang w:val="en-US"/>
              </w:rPr>
              <w:t>≤</w:t>
            </w:r>
            <w:r>
              <w:rPr>
                <w:lang w:val="en-US"/>
              </w:rPr>
              <w:t xml:space="preserve"> 48.2 GHz)</w:t>
            </w:r>
          </w:p>
        </w:tc>
        <w:tc>
          <w:tcPr>
            <w:tcW w:w="2721" w:type="dxa"/>
          </w:tcPr>
          <w:p>
            <w:pPr>
              <w:pStyle w:val="84"/>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84"/>
            </w:pPr>
            <w:r>
              <w:t xml:space="preserve">6.10.1 </w:t>
            </w:r>
            <w:r>
              <w:rPr>
                <w:lang w:eastAsia="zh-CN"/>
              </w:rPr>
              <w:t>OTA transmitter OFF power</w:t>
            </w:r>
          </w:p>
        </w:tc>
        <w:tc>
          <w:tcPr>
            <w:tcW w:w="4536" w:type="dxa"/>
          </w:tcPr>
          <w:p>
            <w:pPr>
              <w:pStyle w:val="84"/>
            </w:pPr>
            <w:r>
              <w:t>±2.9 dB (24.25 – 29.5 GHz)</w:t>
            </w:r>
          </w:p>
          <w:p>
            <w:pPr>
              <w:pStyle w:val="84"/>
            </w:pPr>
            <w:r>
              <w:t xml:space="preserve">±3.3 dB (37 – </w:t>
            </w:r>
            <w:r>
              <w:rPr>
                <w:rFonts w:cs="v4.2.0"/>
              </w:rPr>
              <w:t xml:space="preserve">43.5 </w:t>
            </w:r>
            <w:r>
              <w:t>GHz)</w:t>
            </w:r>
          </w:p>
          <w:p>
            <w:pPr>
              <w:pStyle w:val="84"/>
              <w:rPr>
                <w:highlight w:val="yellow"/>
                <w:lang w:eastAsia="sv-SE"/>
              </w:rPr>
            </w:pPr>
            <w:r>
              <w:rPr>
                <w:rFonts w:cs="Arial"/>
              </w:rPr>
              <w:t>±3</w:t>
            </w:r>
            <w:r>
              <w:t>.6 dB (43.5 GHz &lt; f ≤ 48.2 GHz)</w:t>
            </w:r>
          </w:p>
        </w:tc>
        <w:tc>
          <w:tcPr>
            <w:tcW w:w="2721" w:type="dxa"/>
          </w:tcPr>
          <w:p>
            <w:pPr>
              <w:pStyle w:val="84"/>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84"/>
            </w:pPr>
            <w:r>
              <w:rPr>
                <w:lang w:eastAsia="ja-JP"/>
              </w:rPr>
              <w:t xml:space="preserve">6.10.2 </w:t>
            </w:r>
            <w:r>
              <w:t>OTA transient period</w:t>
            </w:r>
          </w:p>
        </w:tc>
        <w:tc>
          <w:tcPr>
            <w:tcW w:w="4536" w:type="dxa"/>
          </w:tcPr>
          <w:p>
            <w:pPr>
              <w:pStyle w:val="84"/>
              <w:rPr>
                <w:lang w:eastAsia="sv-SE"/>
              </w:rPr>
            </w:pPr>
            <w:r>
              <w:rPr>
                <w:rFonts w:cs="v4.2.0"/>
                <w:kern w:val="2"/>
                <w:lang w:eastAsia="ja-JP"/>
              </w:rPr>
              <w:t>N/A</w:t>
            </w:r>
          </w:p>
        </w:tc>
        <w:tc>
          <w:tcPr>
            <w:tcW w:w="2721" w:type="dxa"/>
          </w:tcPr>
          <w:p>
            <w:pPr>
              <w:pStyle w:val="84"/>
              <w:rPr>
                <w:highlight w:val="yellow"/>
              </w:rPr>
            </w:pPr>
          </w:p>
        </w:tc>
      </w:tr>
    </w:tbl>
    <w:p>
      <w:pPr>
        <w:rPr>
          <w:ins w:id="4" w:author="ZTE, Fei Xue" w:date="2024-02-17T11:05:28Z"/>
          <w:highlight w:val="yellow"/>
        </w:rPr>
      </w:pPr>
    </w:p>
    <w:p>
      <w:pPr>
        <w:pStyle w:val="94"/>
        <w:rPr>
          <w:ins w:id="5" w:author="ZTE, Fei Xue" w:date="2024-02-17T11:05:29Z"/>
          <w:rFonts w:hint="default" w:eastAsia="宋体"/>
          <w:lang w:val="en-US" w:eastAsia="zh-CN"/>
        </w:rPr>
      </w:pPr>
      <w:ins w:id="6" w:author="ZTE, Fei Xue" w:date="2024-02-17T11:05:29Z">
        <w:r>
          <w:rPr/>
          <w:t>Table 4.1.2.2-</w:t>
        </w:r>
      </w:ins>
      <w:ins w:id="7" w:author="ZTE, Fei Xue" w:date="2024-02-17T11:05:45Z">
        <w:r>
          <w:rPr>
            <w:rFonts w:hint="eastAsia" w:eastAsia="宋体"/>
            <w:lang w:val="en-US" w:eastAsia="zh-CN"/>
          </w:rPr>
          <w:t>2</w:t>
        </w:r>
      </w:ins>
      <w:ins w:id="8" w:author="ZTE, Fei Xue" w:date="2024-02-17T11:05:29Z">
        <w:r>
          <w:rPr/>
          <w:t>: Maximum Test System uncertainty for radiated characteristics tests</w:t>
        </w:r>
      </w:ins>
      <w:ins w:id="9" w:author="ZTE, Fei Xue" w:date="2024-02-17T11:05:47Z">
        <w:r>
          <w:rPr>
            <w:rFonts w:hint="eastAsia" w:eastAsia="宋体"/>
            <w:lang w:val="en-US" w:eastAsia="zh-CN"/>
          </w:rPr>
          <w:t xml:space="preserve"> for </w:t>
        </w:r>
      </w:ins>
      <w:ins w:id="10" w:author="ZTE, Fei Xue" w:date="2024-02-17T11:05:48Z">
        <w:r>
          <w:rPr>
            <w:rFonts w:hint="eastAsia" w:eastAsia="宋体"/>
            <w:lang w:val="en-US" w:eastAsia="zh-CN"/>
          </w:rPr>
          <w:t>NC</w:t>
        </w:r>
      </w:ins>
      <w:ins w:id="11" w:author="ZTE, Fei Xue" w:date="2024-02-17T11:05:49Z">
        <w:r>
          <w:rPr>
            <w:rFonts w:hint="eastAsia" w:eastAsia="宋体"/>
            <w:lang w:val="en-US" w:eastAsia="zh-CN"/>
          </w:rPr>
          <w:t>R</w:t>
        </w:r>
      </w:ins>
    </w:p>
    <w:tbl>
      <w:tblPr>
        <w:tblStyle w:val="63"/>
        <w:tblW w:w="96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70" w:type="dxa"/>
        </w:tblCellMar>
      </w:tblPr>
      <w:tblGrid>
        <w:gridCol w:w="2436"/>
        <w:gridCol w:w="4536"/>
        <w:gridCol w:w="2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tblHeader/>
          <w:jc w:val="center"/>
          <w:ins w:id="12" w:author="ZTE, Fei Xue" w:date="2024-02-17T11:05:29Z"/>
        </w:trPr>
        <w:tc>
          <w:tcPr>
            <w:tcW w:w="2436" w:type="dxa"/>
          </w:tcPr>
          <w:p>
            <w:pPr>
              <w:pStyle w:val="85"/>
              <w:rPr>
                <w:ins w:id="13" w:author="ZTE, Fei Xue" w:date="2024-02-17T11:05:29Z"/>
              </w:rPr>
            </w:pPr>
            <w:ins w:id="14" w:author="ZTE, Fei Xue" w:date="2024-02-17T11:05:29Z">
              <w:r>
                <w:rPr/>
                <w:t>Clause</w:t>
              </w:r>
            </w:ins>
          </w:p>
        </w:tc>
        <w:tc>
          <w:tcPr>
            <w:tcW w:w="4536" w:type="dxa"/>
          </w:tcPr>
          <w:p>
            <w:pPr>
              <w:pStyle w:val="85"/>
              <w:rPr>
                <w:ins w:id="15" w:author="ZTE, Fei Xue" w:date="2024-02-17T11:05:29Z"/>
              </w:rPr>
            </w:pPr>
            <w:ins w:id="16" w:author="ZTE, Fei Xue" w:date="2024-02-17T11:05:29Z">
              <w:r>
                <w:rPr/>
                <w:t>Maximum Test System Uncertainty</w:t>
              </w:r>
            </w:ins>
          </w:p>
        </w:tc>
        <w:tc>
          <w:tcPr>
            <w:tcW w:w="2721" w:type="dxa"/>
          </w:tcPr>
          <w:p>
            <w:pPr>
              <w:pStyle w:val="85"/>
              <w:rPr>
                <w:ins w:id="17" w:author="ZTE, Fei Xue" w:date="2024-02-17T11:05:29Z"/>
              </w:rPr>
            </w:pPr>
            <w:ins w:id="18" w:author="ZTE, Fei Xue" w:date="2024-02-17T11:05:29Z">
              <w:r>
                <w:rPr/>
                <w:t>Derivation of Test System Uncertainty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trHeight w:val="210" w:hRule="atLeast"/>
          <w:jc w:val="center"/>
          <w:ins w:id="19" w:author="ZTE, Fei Xue" w:date="2024-02-17T11:05:29Z"/>
        </w:trPr>
        <w:tc>
          <w:tcPr>
            <w:tcW w:w="2436" w:type="dxa"/>
            <w:vMerge w:val="restart"/>
          </w:tcPr>
          <w:p>
            <w:pPr>
              <w:pStyle w:val="84"/>
              <w:rPr>
                <w:ins w:id="20" w:author="ZTE, Fei Xue" w:date="2024-02-17T11:05:29Z"/>
              </w:rPr>
            </w:pPr>
            <w:ins w:id="21" w:author="ZTE, Fei Xue" w:date="2024-02-17T11:05:29Z">
              <w:r>
                <w:rPr/>
                <w:t xml:space="preserve">6.2 </w:t>
              </w:r>
            </w:ins>
            <w:ins w:id="22" w:author="ZTE, Fei Xue" w:date="2024-02-17T11:05:29Z">
              <w:r>
                <w:rPr>
                  <w:lang w:eastAsia="zh-CN"/>
                </w:rPr>
                <w:t>Radiated transmit power (EIRP)</w:t>
              </w:r>
            </w:ins>
          </w:p>
        </w:tc>
        <w:tc>
          <w:tcPr>
            <w:tcW w:w="4536" w:type="dxa"/>
          </w:tcPr>
          <w:p>
            <w:pPr>
              <w:pStyle w:val="84"/>
              <w:rPr>
                <w:ins w:id="23" w:author="ZTE, Fei Xue" w:date="2024-02-17T11:05:29Z"/>
                <w:lang w:val="fr-FR"/>
              </w:rPr>
            </w:pPr>
            <w:ins w:id="24" w:author="ZTE, Fei Xue" w:date="2024-02-17T11:05:29Z">
              <w:r>
                <w:rPr>
                  <w:lang w:val="fr-FR"/>
                </w:rPr>
                <w:t>Normal condition:</w:t>
              </w:r>
            </w:ins>
          </w:p>
          <w:p>
            <w:pPr>
              <w:pStyle w:val="84"/>
              <w:rPr>
                <w:ins w:id="25" w:author="ZTE, Fei Xue" w:date="2024-02-17T11:05:29Z"/>
                <w:lang w:val="fr-FR"/>
              </w:rPr>
            </w:pPr>
            <w:ins w:id="26" w:author="ZTE, Fei Xue" w:date="2024-02-17T11:05:29Z">
              <w:r>
                <w:rPr>
                  <w:lang w:val="fr-FR"/>
                </w:rPr>
                <w:t xml:space="preserve">±1.7 dB (24.25 </w:t>
              </w:r>
            </w:ins>
            <w:ins w:id="27" w:author="ZTE, Fei Xue" w:date="2024-02-17T11:05:29Z">
              <w:r>
                <w:rPr>
                  <w:rFonts w:cs="v4.2.0"/>
                  <w:lang w:val="fr-FR"/>
                </w:rPr>
                <w:t xml:space="preserve">– </w:t>
              </w:r>
            </w:ins>
            <w:ins w:id="28" w:author="ZTE, Fei Xue" w:date="2024-02-17T11:05:29Z">
              <w:r>
                <w:rPr>
                  <w:lang w:val="fr-FR"/>
                </w:rPr>
                <w:t>29.5 GHz)</w:t>
              </w:r>
            </w:ins>
          </w:p>
          <w:p>
            <w:pPr>
              <w:pStyle w:val="84"/>
              <w:rPr>
                <w:ins w:id="29" w:author="ZTE, Fei Xue" w:date="2024-02-17T11:05:29Z"/>
                <w:lang w:val="fr-FR"/>
              </w:rPr>
            </w:pPr>
            <w:ins w:id="30" w:author="ZTE, Fei Xue" w:date="2024-02-17T11:05:29Z">
              <w:r>
                <w:rPr>
                  <w:rFonts w:cs="Arial"/>
                  <w:lang w:val="fr-FR"/>
                </w:rPr>
                <w:t>±</w:t>
              </w:r>
            </w:ins>
            <w:ins w:id="31" w:author="ZTE, Fei Xue" w:date="2024-02-17T11:05:29Z">
              <w:r>
                <w:rPr>
                  <w:lang w:val="fr-FR"/>
                </w:rPr>
                <w:t>2.0 dB (37 – 43.5 GHz)</w:t>
              </w:r>
            </w:ins>
          </w:p>
          <w:p>
            <w:pPr>
              <w:pStyle w:val="84"/>
              <w:rPr>
                <w:ins w:id="32" w:author="ZTE, Fei Xue" w:date="2024-02-17T11:05:29Z"/>
                <w:rFonts w:eastAsia="宋体" w:cs="v4.2.0"/>
                <w:highlight w:val="yellow"/>
              </w:rPr>
            </w:pPr>
            <w:ins w:id="33" w:author="ZTE, Fei Xue" w:date="2024-02-17T11:05:29Z">
              <w:r>
                <w:rPr>
                  <w:rFonts w:cs="Arial"/>
                  <w:lang w:val="fr-FR"/>
                </w:rPr>
                <w:t>±</w:t>
              </w:r>
            </w:ins>
            <w:ins w:id="34" w:author="ZTE, Fei Xue" w:date="2024-02-17T11:05:29Z">
              <w:r>
                <w:rPr>
                  <w:lang w:val="fr-FR"/>
                </w:rPr>
                <w:t xml:space="preserve">2.2 dB (43.5 GHz &lt; </w:t>
              </w:r>
            </w:ins>
            <w:ins w:id="35" w:author="ZTE, Fei Xue" w:date="2024-02-17T11:05:29Z">
              <w:r>
                <w:rPr/>
                <w:t>f ≤</w:t>
              </w:r>
            </w:ins>
            <w:ins w:id="36" w:author="ZTE, Fei Xue" w:date="2024-02-17T11:05:29Z">
              <w:r>
                <w:rPr>
                  <w:lang w:val="fr-FR"/>
                </w:rPr>
                <w:t xml:space="preserve"> 48.2 GHz)</w:t>
              </w:r>
            </w:ins>
          </w:p>
        </w:tc>
        <w:tc>
          <w:tcPr>
            <w:tcW w:w="2721" w:type="dxa"/>
            <w:vMerge w:val="restart"/>
          </w:tcPr>
          <w:p>
            <w:pPr>
              <w:pStyle w:val="84"/>
              <w:rPr>
                <w:ins w:id="37" w:author="ZTE, Fei Xue" w:date="2024-02-17T11:05:29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trHeight w:val="210" w:hRule="atLeast"/>
          <w:jc w:val="center"/>
          <w:ins w:id="38" w:author="ZTE, Fei Xue" w:date="2024-02-17T11:05:29Z"/>
        </w:trPr>
        <w:tc>
          <w:tcPr>
            <w:tcW w:w="2436" w:type="dxa"/>
            <w:vMerge w:val="continue"/>
          </w:tcPr>
          <w:p>
            <w:pPr>
              <w:pStyle w:val="84"/>
              <w:rPr>
                <w:ins w:id="39" w:author="ZTE, Fei Xue" w:date="2024-02-17T11:05:29Z"/>
              </w:rPr>
            </w:pPr>
          </w:p>
        </w:tc>
        <w:tc>
          <w:tcPr>
            <w:tcW w:w="4536" w:type="dxa"/>
          </w:tcPr>
          <w:p>
            <w:pPr>
              <w:pStyle w:val="84"/>
              <w:rPr>
                <w:ins w:id="40" w:author="ZTE, Fei Xue" w:date="2024-02-17T11:05:29Z"/>
              </w:rPr>
            </w:pPr>
            <w:ins w:id="41" w:author="ZTE, Fei Xue" w:date="2024-02-17T11:05:29Z">
              <w:r>
                <w:rPr/>
                <w:t>Extreme condition:</w:t>
              </w:r>
            </w:ins>
          </w:p>
          <w:p>
            <w:pPr>
              <w:pStyle w:val="84"/>
              <w:rPr>
                <w:ins w:id="42" w:author="ZTE, Fei Xue" w:date="2024-02-17T11:05:29Z"/>
              </w:rPr>
            </w:pPr>
            <w:ins w:id="43" w:author="ZTE, Fei Xue" w:date="2024-02-17T11:05:29Z">
              <w:r>
                <w:rPr/>
                <w:t xml:space="preserve">±3.1 dB (24.25 </w:t>
              </w:r>
            </w:ins>
            <w:ins w:id="44" w:author="ZTE, Fei Xue" w:date="2024-02-17T11:05:29Z">
              <w:r>
                <w:rPr>
                  <w:rFonts w:cs="v4.2.0"/>
                </w:rPr>
                <w:t xml:space="preserve">– </w:t>
              </w:r>
            </w:ins>
            <w:ins w:id="45" w:author="ZTE, Fei Xue" w:date="2024-02-17T11:05:29Z">
              <w:r>
                <w:rPr/>
                <w:t>29.5 GHz)</w:t>
              </w:r>
            </w:ins>
          </w:p>
          <w:p>
            <w:pPr>
              <w:pStyle w:val="84"/>
              <w:rPr>
                <w:ins w:id="46" w:author="ZTE, Fei Xue" w:date="2024-02-17T11:05:29Z"/>
              </w:rPr>
            </w:pPr>
            <w:ins w:id="47" w:author="ZTE, Fei Xue" w:date="2024-02-17T11:05:29Z">
              <w:r>
                <w:rPr>
                  <w:rFonts w:cs="Arial"/>
                </w:rPr>
                <w:t>±</w:t>
              </w:r>
            </w:ins>
            <w:ins w:id="48" w:author="ZTE, Fei Xue" w:date="2024-02-17T11:05:29Z">
              <w:r>
                <w:rPr/>
                <w:t>3.3 dB (37 – 43.5 GHz)</w:t>
              </w:r>
            </w:ins>
          </w:p>
          <w:p>
            <w:pPr>
              <w:pStyle w:val="84"/>
              <w:rPr>
                <w:ins w:id="49" w:author="ZTE, Fei Xue" w:date="2024-02-17T11:05:29Z"/>
                <w:rFonts w:eastAsia="宋体" w:cs="v4.2.0"/>
                <w:highlight w:val="yellow"/>
              </w:rPr>
            </w:pPr>
            <w:ins w:id="50" w:author="ZTE, Fei Xue" w:date="2024-02-17T11:05:29Z">
              <w:r>
                <w:rPr>
                  <w:rFonts w:cs="Arial"/>
                  <w:lang w:val="fr-FR"/>
                </w:rPr>
                <w:t>±3</w:t>
              </w:r>
            </w:ins>
            <w:ins w:id="51" w:author="ZTE, Fei Xue" w:date="2024-02-17T11:05:29Z">
              <w:r>
                <w:rPr>
                  <w:lang w:val="fr-FR"/>
                </w:rPr>
                <w:t xml:space="preserve">.5 dB (43.5 GHz &lt; </w:t>
              </w:r>
            </w:ins>
            <w:ins w:id="52" w:author="ZTE, Fei Xue" w:date="2024-02-17T11:05:29Z">
              <w:r>
                <w:rPr/>
                <w:t>f ≤</w:t>
              </w:r>
            </w:ins>
            <w:ins w:id="53" w:author="ZTE, Fei Xue" w:date="2024-02-17T11:05:29Z">
              <w:r>
                <w:rPr>
                  <w:lang w:val="fr-FR"/>
                </w:rPr>
                <w:t xml:space="preserve"> 48.2 GHz)</w:t>
              </w:r>
            </w:ins>
          </w:p>
        </w:tc>
        <w:tc>
          <w:tcPr>
            <w:tcW w:w="2721" w:type="dxa"/>
            <w:vMerge w:val="continue"/>
          </w:tcPr>
          <w:p>
            <w:pPr>
              <w:pStyle w:val="84"/>
              <w:rPr>
                <w:ins w:id="54" w:author="ZTE, Fei Xue" w:date="2024-02-17T11:05:29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ins w:id="55" w:author="ZTE, Fei Xue" w:date="2024-02-17T11:05:29Z"/>
        </w:trPr>
        <w:tc>
          <w:tcPr>
            <w:tcW w:w="2436" w:type="dxa"/>
          </w:tcPr>
          <w:p>
            <w:pPr>
              <w:pStyle w:val="84"/>
              <w:rPr>
                <w:ins w:id="56" w:author="ZTE, Fei Xue" w:date="2024-02-17T11:05:29Z"/>
              </w:rPr>
            </w:pPr>
            <w:ins w:id="57" w:author="ZTE, Fei Xue" w:date="2024-02-17T11:05:29Z">
              <w:r>
                <w:rPr/>
                <w:t>6.3 OTA repeater output power</w:t>
              </w:r>
            </w:ins>
            <w:ins w:id="58" w:author="ZTE, Fei Xue" w:date="2024-02-17T11:05:29Z">
              <w:r>
                <w:rPr>
                  <w:lang w:eastAsia="zh-CN"/>
                </w:rPr>
                <w:t xml:space="preserve"> (TRP)</w:t>
              </w:r>
            </w:ins>
          </w:p>
        </w:tc>
        <w:tc>
          <w:tcPr>
            <w:tcW w:w="4536" w:type="dxa"/>
          </w:tcPr>
          <w:p>
            <w:pPr>
              <w:pStyle w:val="84"/>
              <w:rPr>
                <w:ins w:id="59" w:author="ZTE, Fei Xue" w:date="2024-02-17T11:05:29Z"/>
              </w:rPr>
            </w:pPr>
            <w:ins w:id="60" w:author="ZTE, Fei Xue" w:date="2024-02-17T11:05:29Z">
              <w:r>
                <w:rPr/>
                <w:t>±2.1 dB (24.25 – 29.5 GHz)</w:t>
              </w:r>
            </w:ins>
          </w:p>
          <w:p>
            <w:pPr>
              <w:pStyle w:val="84"/>
              <w:rPr>
                <w:ins w:id="61" w:author="ZTE, Fei Xue" w:date="2024-02-17T11:05:29Z"/>
              </w:rPr>
            </w:pPr>
            <w:ins w:id="62" w:author="ZTE, Fei Xue" w:date="2024-02-17T11:05:29Z">
              <w:r>
                <w:rPr/>
                <w:t xml:space="preserve">±2.4 dB (37 – </w:t>
              </w:r>
            </w:ins>
            <w:ins w:id="63" w:author="ZTE, Fei Xue" w:date="2024-02-17T11:05:29Z">
              <w:r>
                <w:rPr>
                  <w:rFonts w:cs="v4.2.0"/>
                </w:rPr>
                <w:t xml:space="preserve">43.5 </w:t>
              </w:r>
            </w:ins>
            <w:ins w:id="64" w:author="ZTE, Fei Xue" w:date="2024-02-17T11:05:29Z">
              <w:r>
                <w:rPr/>
                <w:t>GHz)</w:t>
              </w:r>
            </w:ins>
          </w:p>
          <w:p>
            <w:pPr>
              <w:pStyle w:val="84"/>
              <w:rPr>
                <w:ins w:id="65" w:author="ZTE, Fei Xue" w:date="2024-02-17T11:05:29Z"/>
                <w:highlight w:val="yellow"/>
              </w:rPr>
            </w:pPr>
            <w:ins w:id="66" w:author="ZTE, Fei Xue" w:date="2024-02-17T11:05:29Z">
              <w:r>
                <w:rPr>
                  <w:rFonts w:cs="Arial"/>
                </w:rPr>
                <w:t>±</w:t>
              </w:r>
            </w:ins>
            <w:ins w:id="67" w:author="ZTE, Fei Xue" w:date="2024-02-17T11:05:29Z">
              <w:r>
                <w:rPr/>
                <w:t>2.6 dB (43.5 GHz &lt; f ≤ 48.2 GHz)</w:t>
              </w:r>
            </w:ins>
          </w:p>
        </w:tc>
        <w:tc>
          <w:tcPr>
            <w:tcW w:w="2721" w:type="dxa"/>
          </w:tcPr>
          <w:p>
            <w:pPr>
              <w:pStyle w:val="84"/>
              <w:rPr>
                <w:ins w:id="68" w:author="ZTE, Fei Xue" w:date="2024-02-17T11:05:29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ins w:id="69" w:author="ZTE, Fei Xue" w:date="2024-02-17T11:05:29Z"/>
        </w:trPr>
        <w:tc>
          <w:tcPr>
            <w:tcW w:w="2436" w:type="dxa"/>
          </w:tcPr>
          <w:p>
            <w:pPr>
              <w:pStyle w:val="84"/>
              <w:rPr>
                <w:ins w:id="70" w:author="ZTE, Fei Xue" w:date="2024-02-17T11:05:29Z"/>
              </w:rPr>
            </w:pPr>
            <w:ins w:id="71" w:author="ZTE, Fei Xue" w:date="2024-02-17T11:05:29Z">
              <w:r>
                <w:rPr>
                  <w:lang w:eastAsia="ja-JP"/>
                </w:rPr>
                <w:t>6</w:t>
              </w:r>
            </w:ins>
            <w:ins w:id="72" w:author="ZTE, Fei Xue" w:date="2024-02-17T11:05:29Z">
              <w:r>
                <w:rPr>
                  <w:rFonts w:hint="eastAsia"/>
                  <w:lang w:eastAsia="ja-JP"/>
                </w:rPr>
                <w:t>.</w:t>
              </w:r>
            </w:ins>
            <w:ins w:id="73" w:author="ZTE, Fei Xue" w:date="2024-02-17T11:05:29Z">
              <w:r>
                <w:rPr>
                  <w:lang w:eastAsia="ja-JP"/>
                </w:rPr>
                <w:t>4</w:t>
              </w:r>
            </w:ins>
            <w:ins w:id="74" w:author="ZTE, Fei Xue" w:date="2024-02-17T11:05:29Z">
              <w:r>
                <w:rPr>
                  <w:rFonts w:hint="eastAsia"/>
                  <w:lang w:eastAsia="ja-JP"/>
                </w:rPr>
                <w:t xml:space="preserve"> </w:t>
              </w:r>
            </w:ins>
            <w:ins w:id="75" w:author="ZTE, Fei Xue" w:date="2024-02-17T11:05:29Z">
              <w:r>
                <w:rPr>
                  <w:lang w:eastAsia="ja-JP"/>
                </w:rPr>
                <w:t>OTA f</w:t>
              </w:r>
            </w:ins>
            <w:ins w:id="76" w:author="ZTE, Fei Xue" w:date="2024-02-17T11:05:29Z">
              <w:r>
                <w:rPr>
                  <w:rFonts w:hint="eastAsia"/>
                  <w:lang w:eastAsia="zh-CN"/>
                </w:rPr>
                <w:t>requency stability</w:t>
              </w:r>
            </w:ins>
          </w:p>
        </w:tc>
        <w:tc>
          <w:tcPr>
            <w:tcW w:w="4536" w:type="dxa"/>
          </w:tcPr>
          <w:p>
            <w:pPr>
              <w:pStyle w:val="84"/>
              <w:rPr>
                <w:ins w:id="77" w:author="ZTE, Fei Xue" w:date="2024-02-17T11:05:29Z"/>
                <w:rFonts w:cs="v4.2.0"/>
                <w:lang w:eastAsia="sv-SE"/>
              </w:rPr>
            </w:pPr>
            <w:ins w:id="78" w:author="ZTE, Fei Xue" w:date="2024-02-17T11:05:29Z">
              <w:r>
                <w:rPr>
                  <w:rFonts w:cs="v4.2.0"/>
                  <w:lang w:eastAsia="sv-SE"/>
                </w:rPr>
                <w:t>±1] Hz</w:t>
              </w:r>
            </w:ins>
          </w:p>
          <w:p>
            <w:pPr>
              <w:pStyle w:val="84"/>
              <w:rPr>
                <w:ins w:id="79" w:author="ZTE, Fei Xue" w:date="2024-02-17T11:05:29Z"/>
                <w:rFonts w:cs="v4.2.0"/>
                <w:lang w:eastAsia="sv-SE"/>
              </w:rPr>
            </w:pPr>
            <w:ins w:id="80" w:author="ZTE, Fei Xue" w:date="2024-02-17T11:05:29Z">
              <w:r>
                <w:rPr>
                  <w:rFonts w:cs="v4.2.0"/>
                  <w:lang w:val="en-US" w:eastAsia="sv-SE"/>
                </w:rPr>
                <w:t xml:space="preserve">Measurement results of </w:t>
              </w:r>
            </w:ins>
            <w:ins w:id="81" w:author="ZTE, Fei Xue" w:date="2024-02-17T11:05:29Z">
              <w:r>
                <w:rPr>
                  <w:rFonts w:cs="v4.2.0"/>
                </w:rPr>
                <w:sym w:font="Symbol" w:char="F0B1"/>
              </w:r>
            </w:ins>
            <w:ins w:id="82" w:author="ZTE, Fei Xue" w:date="2024-02-17T11:05:29Z">
              <w:r>
                <w:rPr>
                  <w:rFonts w:cs="v4.2.0"/>
                  <w:lang w:val="en-US"/>
                </w:rPr>
                <w:t xml:space="preserve"> [</w:t>
              </w:r>
            </w:ins>
            <w:ins w:id="83" w:author="ZTE, Fei Xue" w:date="2024-02-17T11:05:29Z">
              <w:r>
                <w:rPr>
                  <w:rFonts w:cs="v4.2.0"/>
                  <w:lang w:val="en-US" w:eastAsia="zh-CN"/>
                </w:rPr>
                <w:t>5000]</w:t>
              </w:r>
            </w:ins>
            <w:ins w:id="84" w:author="ZTE, Fei Xue" w:date="2024-02-17T11:05:29Z">
              <w:r>
                <w:rPr>
                  <w:rFonts w:cs="v4.2.0"/>
                  <w:lang w:val="en-US"/>
                </w:rPr>
                <w:t xml:space="preserve"> Hz</w:t>
              </w:r>
            </w:ins>
          </w:p>
        </w:tc>
        <w:tc>
          <w:tcPr>
            <w:tcW w:w="2721" w:type="dxa"/>
          </w:tcPr>
          <w:p>
            <w:pPr>
              <w:pStyle w:val="84"/>
              <w:rPr>
                <w:ins w:id="85" w:author="ZTE, Fei Xue" w:date="2024-02-17T11:05:29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ins w:id="86" w:author="ZTE, Fei Xue" w:date="2024-02-17T11:05:29Z"/>
        </w:trPr>
        <w:tc>
          <w:tcPr>
            <w:tcW w:w="2436" w:type="dxa"/>
          </w:tcPr>
          <w:p>
            <w:pPr>
              <w:pStyle w:val="84"/>
              <w:rPr>
                <w:ins w:id="87" w:author="ZTE, Fei Xue" w:date="2024-02-17T11:05:29Z"/>
                <w:lang w:eastAsia="ja-JP"/>
              </w:rPr>
            </w:pPr>
            <w:ins w:id="88" w:author="ZTE, Fei Xue" w:date="2024-02-17T11:05:29Z">
              <w:r>
                <w:rPr>
                  <w:lang w:eastAsia="ja-JP"/>
                </w:rPr>
                <w:t>6.5 OTA ou</w:t>
              </w:r>
            </w:ins>
            <w:ins w:id="89" w:author="ZTE, Fei Xue" w:date="2024-02-17T11:05:29Z">
              <w:r>
                <w:rPr>
                  <w:rFonts w:cs="v4.2.0"/>
                </w:rPr>
                <w:t>t of band gain</w:t>
              </w:r>
            </w:ins>
          </w:p>
        </w:tc>
        <w:tc>
          <w:tcPr>
            <w:tcW w:w="4536" w:type="dxa"/>
          </w:tcPr>
          <w:p>
            <w:pPr>
              <w:pStyle w:val="84"/>
              <w:rPr>
                <w:ins w:id="90" w:author="ZTE, Fei Xue" w:date="2024-02-17T11:05:29Z"/>
                <w:lang w:val="de-DE" w:eastAsia="ja-JP"/>
              </w:rPr>
            </w:pPr>
            <w:ins w:id="91" w:author="ZTE, Fei Xue" w:date="2024-02-17T11:05:29Z">
              <w:r>
                <w:rPr>
                  <w:lang w:val="de-DE" w:eastAsia="ja-JP"/>
                </w:rPr>
                <w:t xml:space="preserve">±2.1 dB, 24.25GHz &lt; f </w:t>
              </w:r>
            </w:ins>
            <w:ins w:id="92" w:author="ZTE, Fei Xue" w:date="2024-02-17T11:05:29Z">
              <w:r>
                <w:rPr>
                  <w:rFonts w:hint="eastAsia"/>
                  <w:lang w:val="de-DE" w:eastAsia="ja-JP"/>
                </w:rPr>
                <w:t>≦</w:t>
              </w:r>
            </w:ins>
            <w:ins w:id="93" w:author="ZTE, Fei Xue" w:date="2024-02-17T11:05:29Z">
              <w:r>
                <w:rPr>
                  <w:lang w:val="de-DE" w:eastAsia="ja-JP"/>
                </w:rPr>
                <w:t xml:space="preserve"> 29.5GHz</w:t>
              </w:r>
            </w:ins>
          </w:p>
          <w:p>
            <w:pPr>
              <w:pStyle w:val="84"/>
              <w:rPr>
                <w:ins w:id="94" w:author="ZTE, Fei Xue" w:date="2024-02-17T11:05:29Z"/>
                <w:lang w:val="de-DE" w:eastAsia="ja-JP"/>
              </w:rPr>
            </w:pPr>
            <w:ins w:id="95" w:author="ZTE, Fei Xue" w:date="2024-02-17T11:05:29Z">
              <w:r>
                <w:rPr>
                  <w:lang w:val="de-DE" w:eastAsia="ja-JP"/>
                </w:rPr>
                <w:t xml:space="preserve">±2.4 dB, 37GHz &lt; f </w:t>
              </w:r>
            </w:ins>
            <w:ins w:id="96" w:author="ZTE, Fei Xue" w:date="2024-02-17T11:05:29Z">
              <w:r>
                <w:rPr>
                  <w:rFonts w:hint="eastAsia"/>
                  <w:lang w:val="de-DE" w:eastAsia="ja-JP"/>
                </w:rPr>
                <w:t>≦</w:t>
              </w:r>
            </w:ins>
            <w:ins w:id="97" w:author="ZTE, Fei Xue" w:date="2024-02-17T11:05:29Z">
              <w:r>
                <w:rPr>
                  <w:lang w:val="de-DE" w:eastAsia="ja-JP"/>
                </w:rPr>
                <w:t xml:space="preserve"> 43,5GHz</w:t>
              </w:r>
            </w:ins>
          </w:p>
          <w:p>
            <w:pPr>
              <w:pStyle w:val="84"/>
              <w:rPr>
                <w:ins w:id="98" w:author="ZTE, Fei Xue" w:date="2024-02-17T11:05:29Z"/>
                <w:lang w:val="de-DE" w:eastAsia="ja-JP"/>
              </w:rPr>
            </w:pPr>
            <w:ins w:id="99" w:author="ZTE, Fei Xue" w:date="2024-02-17T11:05:29Z">
              <w:r>
                <w:rPr>
                  <w:lang w:val="de-DE" w:eastAsia="ja-JP"/>
                </w:rPr>
                <w:t xml:space="preserve">±2.6 dB, 43.5GHz &lt; f </w:t>
              </w:r>
            </w:ins>
            <w:ins w:id="100" w:author="ZTE, Fei Xue" w:date="2024-02-17T11:05:29Z">
              <w:r>
                <w:rPr>
                  <w:rFonts w:hint="eastAsia"/>
                  <w:lang w:val="de-DE" w:eastAsia="ja-JP"/>
                </w:rPr>
                <w:t>≦</w:t>
              </w:r>
            </w:ins>
            <w:ins w:id="101" w:author="ZTE, Fei Xue" w:date="2024-02-17T11:05:29Z">
              <w:r>
                <w:rPr>
                  <w:lang w:val="de-DE" w:eastAsia="ja-JP"/>
                </w:rPr>
                <w:t xml:space="preserve"> 48.2GHz</w:t>
              </w:r>
            </w:ins>
          </w:p>
          <w:p>
            <w:pPr>
              <w:pStyle w:val="84"/>
              <w:rPr>
                <w:ins w:id="102" w:author="ZTE, Fei Xue" w:date="2024-02-17T11:05:29Z"/>
                <w:rFonts w:cs="v4.2.0"/>
                <w:lang w:eastAsia="sv-SE"/>
              </w:rPr>
            </w:pPr>
          </w:p>
        </w:tc>
        <w:tc>
          <w:tcPr>
            <w:tcW w:w="2721" w:type="dxa"/>
          </w:tcPr>
          <w:p>
            <w:pPr>
              <w:pStyle w:val="84"/>
              <w:rPr>
                <w:ins w:id="103" w:author="ZTE, Fei Xue" w:date="2024-02-17T11:05:29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ins w:id="104" w:author="ZTE, Fei Xue" w:date="2024-02-17T11:05:29Z"/>
        </w:trPr>
        <w:tc>
          <w:tcPr>
            <w:tcW w:w="2436" w:type="dxa"/>
          </w:tcPr>
          <w:p>
            <w:pPr>
              <w:pStyle w:val="84"/>
              <w:rPr>
                <w:ins w:id="105" w:author="ZTE, Fei Xue" w:date="2024-02-17T11:05:29Z"/>
                <w:lang w:eastAsia="ja-JP"/>
              </w:rPr>
            </w:pPr>
            <w:ins w:id="106" w:author="ZTE, Fei Xue" w:date="2024-02-17T11:05:29Z">
              <w:r>
                <w:rPr>
                  <w:lang w:eastAsia="ja-JP"/>
                </w:rPr>
                <w:t xml:space="preserve">6.6.2 OTA </w:t>
              </w:r>
            </w:ins>
            <w:ins w:id="107" w:author="ZTE, Fei Xue" w:date="2024-02-17T11:05:29Z">
              <w:r>
                <w:rPr/>
                <w:t>ACLR</w:t>
              </w:r>
            </w:ins>
          </w:p>
        </w:tc>
        <w:tc>
          <w:tcPr>
            <w:tcW w:w="4536" w:type="dxa"/>
          </w:tcPr>
          <w:p>
            <w:pPr>
              <w:pStyle w:val="84"/>
              <w:rPr>
                <w:ins w:id="108" w:author="ZTE, Fei Xue" w:date="2024-02-17T11:05:29Z"/>
              </w:rPr>
            </w:pPr>
            <w:ins w:id="109" w:author="ZTE, Fei Xue" w:date="2024-02-17T11:05:29Z">
              <w:r>
                <w:rPr/>
                <w:t>Relative ACLR:</w:t>
              </w:r>
            </w:ins>
          </w:p>
          <w:p>
            <w:pPr>
              <w:pStyle w:val="84"/>
              <w:rPr>
                <w:ins w:id="110" w:author="ZTE, Fei Xue" w:date="2024-02-17T11:05:29Z"/>
              </w:rPr>
            </w:pPr>
            <w:ins w:id="111" w:author="ZTE, Fei Xue" w:date="2024-02-17T11:05:29Z">
              <w:r>
                <w:rPr/>
                <w:t xml:space="preserve">±2.3 dB (24.25 </w:t>
              </w:r>
            </w:ins>
            <w:ins w:id="112" w:author="ZTE, Fei Xue" w:date="2024-02-17T11:05:29Z">
              <w:r>
                <w:rPr>
                  <w:rFonts w:cs="v4.2.0"/>
                </w:rPr>
                <w:t xml:space="preserve">– </w:t>
              </w:r>
            </w:ins>
            <w:ins w:id="113" w:author="ZTE, Fei Xue" w:date="2024-02-17T11:05:29Z">
              <w:r>
                <w:rPr/>
                <w:t>29.5 GHz)</w:t>
              </w:r>
            </w:ins>
          </w:p>
          <w:p>
            <w:pPr>
              <w:pStyle w:val="84"/>
              <w:rPr>
                <w:ins w:id="114" w:author="ZTE, Fei Xue" w:date="2024-02-17T11:05:29Z"/>
              </w:rPr>
            </w:pPr>
            <w:ins w:id="115" w:author="ZTE, Fei Xue" w:date="2024-02-17T11:05:29Z">
              <w:r>
                <w:rPr>
                  <w:rFonts w:cs="Arial"/>
                </w:rPr>
                <w:t>±</w:t>
              </w:r>
            </w:ins>
            <w:ins w:id="116" w:author="ZTE, Fei Xue" w:date="2024-02-17T11:05:29Z">
              <w:r>
                <w:rPr/>
                <w:t>2.6 dB (37 – 43.5 GHz)</w:t>
              </w:r>
            </w:ins>
          </w:p>
          <w:p>
            <w:pPr>
              <w:pStyle w:val="84"/>
              <w:rPr>
                <w:ins w:id="117" w:author="ZTE, Fei Xue" w:date="2024-02-17T11:05:29Z"/>
              </w:rPr>
            </w:pPr>
            <w:ins w:id="118" w:author="ZTE, Fei Xue" w:date="2024-02-17T11:05:29Z">
              <w:r>
                <w:rPr>
                  <w:rFonts w:cs="Arial"/>
                </w:rPr>
                <w:t>±</w:t>
              </w:r>
            </w:ins>
            <w:ins w:id="119" w:author="ZTE, Fei Xue" w:date="2024-02-17T11:05:29Z">
              <w:r>
                <w:rPr/>
                <w:t>2.8 dB (43.5 GHz &lt; f ≤ 48.2 GHz)</w:t>
              </w:r>
            </w:ins>
          </w:p>
          <w:p>
            <w:pPr>
              <w:pStyle w:val="84"/>
              <w:rPr>
                <w:ins w:id="120" w:author="ZTE, Fei Xue" w:date="2024-02-17T11:05:29Z"/>
              </w:rPr>
            </w:pPr>
          </w:p>
          <w:p>
            <w:pPr>
              <w:pStyle w:val="84"/>
              <w:rPr>
                <w:ins w:id="121" w:author="ZTE, Fei Xue" w:date="2024-02-17T11:05:29Z"/>
              </w:rPr>
            </w:pPr>
            <w:ins w:id="122" w:author="ZTE, Fei Xue" w:date="2024-02-17T11:05:29Z">
              <w:r>
                <w:rPr/>
                <w:t xml:space="preserve">Absolute ACLR: </w:t>
              </w:r>
            </w:ins>
          </w:p>
          <w:p>
            <w:pPr>
              <w:pStyle w:val="84"/>
              <w:rPr>
                <w:ins w:id="123" w:author="ZTE, Fei Xue" w:date="2024-02-17T11:05:29Z"/>
              </w:rPr>
            </w:pPr>
            <w:ins w:id="124" w:author="ZTE, Fei Xue" w:date="2024-02-17T11:05:29Z">
              <w:r>
                <w:rPr/>
                <w:t>±2.7 dB (24.25 – 29.5 GHz)</w:t>
              </w:r>
            </w:ins>
          </w:p>
          <w:p>
            <w:pPr>
              <w:pStyle w:val="84"/>
              <w:rPr>
                <w:ins w:id="125" w:author="ZTE, Fei Xue" w:date="2024-02-17T11:05:29Z"/>
              </w:rPr>
            </w:pPr>
            <w:ins w:id="126" w:author="ZTE, Fei Xue" w:date="2024-02-17T11:05:29Z">
              <w:r>
                <w:rPr/>
                <w:t>±2.7 dB (37 – 43.5 GHz)</w:t>
              </w:r>
            </w:ins>
          </w:p>
          <w:p>
            <w:pPr>
              <w:pStyle w:val="84"/>
              <w:rPr>
                <w:ins w:id="127" w:author="ZTE, Fei Xue" w:date="2024-02-17T11:05:29Z"/>
                <w:rFonts w:eastAsia="宋体" w:cs="v4.2.0"/>
              </w:rPr>
            </w:pPr>
            <w:ins w:id="128" w:author="ZTE, Fei Xue" w:date="2024-02-17T11:05:29Z">
              <w:r>
                <w:rPr/>
                <w:t>±2.9 dB (43.5 GHz &lt; f ≤ 48.2 GHz)</w:t>
              </w:r>
            </w:ins>
          </w:p>
        </w:tc>
        <w:tc>
          <w:tcPr>
            <w:tcW w:w="2721" w:type="dxa"/>
          </w:tcPr>
          <w:p>
            <w:pPr>
              <w:pStyle w:val="84"/>
              <w:rPr>
                <w:ins w:id="129" w:author="ZTE, Fei Xue" w:date="2024-02-17T11:05:29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ins w:id="130" w:author="ZTE, Fei Xue" w:date="2024-02-17T11:05:29Z"/>
        </w:trPr>
        <w:tc>
          <w:tcPr>
            <w:tcW w:w="2436" w:type="dxa"/>
          </w:tcPr>
          <w:p>
            <w:pPr>
              <w:pStyle w:val="84"/>
              <w:rPr>
                <w:ins w:id="131" w:author="ZTE, Fei Xue" w:date="2024-02-17T11:05:29Z"/>
                <w:lang w:eastAsia="ja-JP"/>
              </w:rPr>
            </w:pPr>
            <w:ins w:id="132" w:author="ZTE, Fei Xue" w:date="2024-02-17T11:05:29Z">
              <w:r>
                <w:rPr>
                  <w:rFonts w:cs="v4.2.0"/>
                </w:rPr>
                <w:t>6.6.3 OTA operating band unwanted emission</w:t>
              </w:r>
            </w:ins>
          </w:p>
        </w:tc>
        <w:tc>
          <w:tcPr>
            <w:tcW w:w="4536" w:type="dxa"/>
          </w:tcPr>
          <w:p>
            <w:pPr>
              <w:pStyle w:val="84"/>
              <w:rPr>
                <w:ins w:id="133" w:author="ZTE, Fei Xue" w:date="2024-02-17T11:05:29Z"/>
              </w:rPr>
            </w:pPr>
            <w:ins w:id="134" w:author="ZTE, Fei Xue" w:date="2024-02-17T11:05:29Z">
              <w:r>
                <w:rPr/>
                <w:t>±2.7 dB (24.25 – 29.5 GHz)</w:t>
              </w:r>
            </w:ins>
          </w:p>
          <w:p>
            <w:pPr>
              <w:pStyle w:val="84"/>
              <w:rPr>
                <w:ins w:id="135" w:author="ZTE, Fei Xue" w:date="2024-02-17T11:05:29Z"/>
              </w:rPr>
            </w:pPr>
            <w:ins w:id="136" w:author="ZTE, Fei Xue" w:date="2024-02-17T11:05:29Z">
              <w:r>
                <w:rPr/>
                <w:t>±2.7 dB (37 – 43.5 GHz)</w:t>
              </w:r>
            </w:ins>
          </w:p>
          <w:p>
            <w:pPr>
              <w:pStyle w:val="84"/>
              <w:rPr>
                <w:ins w:id="137" w:author="ZTE, Fei Xue" w:date="2024-02-17T11:05:29Z"/>
                <w:rFonts w:cs="v4.2.0"/>
                <w:lang w:eastAsia="sv-SE"/>
              </w:rPr>
            </w:pPr>
            <w:ins w:id="138" w:author="ZTE, Fei Xue" w:date="2024-02-17T11:05:29Z">
              <w:r>
                <w:rPr/>
                <w:t>±2.9 dB (43.5 GHz &lt; f ≤ 48.2 GHz)</w:t>
              </w:r>
            </w:ins>
          </w:p>
        </w:tc>
        <w:tc>
          <w:tcPr>
            <w:tcW w:w="2721" w:type="dxa"/>
          </w:tcPr>
          <w:p>
            <w:pPr>
              <w:pStyle w:val="84"/>
              <w:rPr>
                <w:ins w:id="139" w:author="ZTE, Fei Xue" w:date="2024-02-17T11:05:29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ins w:id="140" w:author="ZTE, Fei Xue" w:date="2024-02-17T11:05:29Z"/>
        </w:trPr>
        <w:tc>
          <w:tcPr>
            <w:tcW w:w="2436" w:type="dxa"/>
          </w:tcPr>
          <w:p>
            <w:pPr>
              <w:pStyle w:val="84"/>
              <w:rPr>
                <w:ins w:id="141" w:author="ZTE, Fei Xue" w:date="2024-02-17T11:05:29Z"/>
                <w:rFonts w:cs="v4.2.0"/>
              </w:rPr>
            </w:pPr>
            <w:ins w:id="142" w:author="ZTE, Fei Xue" w:date="2024-02-17T11:05:29Z">
              <w:r>
                <w:rPr>
                  <w:rFonts w:cs="v4.2.0"/>
                </w:rPr>
                <w:t>6.6.4 OTA s</w:t>
              </w:r>
            </w:ins>
            <w:ins w:id="143" w:author="ZTE, Fei Xue" w:date="2024-02-17T11:05:29Z">
              <w:r>
                <w:rPr/>
                <w:t>purious emissions</w:t>
              </w:r>
            </w:ins>
          </w:p>
        </w:tc>
        <w:tc>
          <w:tcPr>
            <w:tcW w:w="4536" w:type="dxa"/>
          </w:tcPr>
          <w:p>
            <w:pPr>
              <w:pStyle w:val="84"/>
              <w:rPr>
                <w:ins w:id="144" w:author="ZTE, Fei Xue" w:date="2024-02-17T11:05:29Z"/>
              </w:rPr>
            </w:pPr>
            <w:ins w:id="145" w:author="ZTE, Fei Xue" w:date="2024-02-17T11:05:29Z">
              <w:r>
                <w:rPr/>
                <w:t>±2.3 dB, 30 MHz ≤ f ≤ 6 GHz</w:t>
              </w:r>
            </w:ins>
          </w:p>
          <w:p>
            <w:pPr>
              <w:pStyle w:val="84"/>
              <w:rPr>
                <w:ins w:id="146" w:author="ZTE, Fei Xue" w:date="2024-02-17T11:05:29Z"/>
              </w:rPr>
            </w:pPr>
            <w:ins w:id="147" w:author="ZTE, Fei Xue" w:date="2024-02-17T11:05:29Z">
              <w:r>
                <w:rPr/>
                <w:t>±2.7 dB, 6 GHz &lt; f ≤ 40 GHz</w:t>
              </w:r>
            </w:ins>
          </w:p>
          <w:p>
            <w:pPr>
              <w:pStyle w:val="84"/>
              <w:rPr>
                <w:ins w:id="148" w:author="ZTE, Fei Xue" w:date="2024-02-17T11:05:29Z"/>
                <w:rFonts w:ascii="Symbol" w:hAnsi="Symbol" w:cs="v4.2.0"/>
                <w:lang w:eastAsia="sv-SE"/>
              </w:rPr>
            </w:pPr>
            <w:ins w:id="149" w:author="ZTE, Fei Xue" w:date="2024-02-17T11:05:29Z">
              <w:r>
                <w:rPr/>
                <w:t>±5.0 dB, 40 GHz &lt; f ≤ 60 GHz</w:t>
              </w:r>
            </w:ins>
          </w:p>
        </w:tc>
        <w:tc>
          <w:tcPr>
            <w:tcW w:w="2721" w:type="dxa"/>
          </w:tcPr>
          <w:p>
            <w:pPr>
              <w:pStyle w:val="84"/>
              <w:rPr>
                <w:ins w:id="150" w:author="ZTE, Fei Xue" w:date="2024-02-17T11:05:29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ins w:id="151" w:author="ZTE, Fei Xue" w:date="2024-02-17T11:05:29Z"/>
        </w:trPr>
        <w:tc>
          <w:tcPr>
            <w:tcW w:w="2436" w:type="dxa"/>
          </w:tcPr>
          <w:p>
            <w:pPr>
              <w:pStyle w:val="84"/>
              <w:rPr>
                <w:ins w:id="152" w:author="ZTE, Fei Xue" w:date="2024-02-17T11:05:29Z"/>
                <w:rFonts w:cs="v4.2.0"/>
              </w:rPr>
            </w:pPr>
            <w:ins w:id="153" w:author="ZTE, Fei Xue" w:date="2024-02-17T11:05:29Z">
              <w:r>
                <w:rPr>
                  <w:rFonts w:cs="v4.2.0"/>
                </w:rPr>
                <w:t>6.7 OTA EVM</w:t>
              </w:r>
            </w:ins>
          </w:p>
        </w:tc>
        <w:tc>
          <w:tcPr>
            <w:tcW w:w="4536" w:type="dxa"/>
          </w:tcPr>
          <w:p>
            <w:pPr>
              <w:pStyle w:val="84"/>
              <w:rPr>
                <w:ins w:id="154" w:author="ZTE, Fei Xue" w:date="2024-02-17T11:05:29Z"/>
                <w:rFonts w:cs="v4.2.0"/>
              </w:rPr>
            </w:pPr>
            <w:ins w:id="155" w:author="ZTE, Fei Xue" w:date="2024-02-17T11:05:29Z">
              <w:r>
                <w:rPr>
                  <w:rFonts w:cs="v4.2.0"/>
                </w:rPr>
                <w:t>1.25% signal analyser</w:t>
              </w:r>
            </w:ins>
          </w:p>
          <w:p>
            <w:pPr>
              <w:pStyle w:val="84"/>
              <w:rPr>
                <w:ins w:id="156" w:author="ZTE, Fei Xue" w:date="2024-02-17T11:05:29Z"/>
                <w:rFonts w:cs="v4.2.0"/>
                <w:lang w:eastAsia="sv-SE"/>
              </w:rPr>
            </w:pPr>
            <w:ins w:id="157" w:author="ZTE, Fei Xue" w:date="2024-02-17T11:05:29Z">
              <w:r>
                <w:rPr>
                  <w:rFonts w:cs="v4.2.0"/>
                </w:rPr>
                <w:t>2% stimulus signal</w:t>
              </w:r>
            </w:ins>
          </w:p>
        </w:tc>
        <w:tc>
          <w:tcPr>
            <w:tcW w:w="2721" w:type="dxa"/>
          </w:tcPr>
          <w:p>
            <w:pPr>
              <w:pStyle w:val="84"/>
              <w:rPr>
                <w:ins w:id="158" w:author="ZTE, Fei Xue" w:date="2024-02-17T11:05:29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ins w:id="159" w:author="ZTE, Fei Xue" w:date="2024-02-17T11:05:29Z"/>
        </w:trPr>
        <w:tc>
          <w:tcPr>
            <w:tcW w:w="2436" w:type="dxa"/>
          </w:tcPr>
          <w:p>
            <w:pPr>
              <w:pStyle w:val="84"/>
              <w:rPr>
                <w:ins w:id="160" w:author="ZTE, Fei Xue" w:date="2024-02-17T11:05:29Z"/>
                <w:rFonts w:cs="v4.2.0"/>
              </w:rPr>
            </w:pPr>
            <w:ins w:id="161" w:author="ZTE, Fei Xue" w:date="2024-02-17T11:05:29Z">
              <w:r>
                <w:rPr>
                  <w:rFonts w:cs="v4.2.0"/>
                </w:rPr>
                <w:t>6.8 OTA input intermodulation</w:t>
              </w:r>
            </w:ins>
          </w:p>
        </w:tc>
        <w:tc>
          <w:tcPr>
            <w:tcW w:w="4536" w:type="dxa"/>
          </w:tcPr>
          <w:p>
            <w:pPr>
              <w:pStyle w:val="84"/>
              <w:rPr>
                <w:ins w:id="162" w:author="ZTE, Fei Xue" w:date="2024-02-17T11:05:29Z"/>
                <w:lang w:val="de-DE" w:eastAsia="ja-JP"/>
              </w:rPr>
            </w:pPr>
            <w:ins w:id="163" w:author="ZTE, Fei Xue" w:date="2024-02-17T11:05:29Z">
              <w:r>
                <w:rPr>
                  <w:lang w:val="de-DE" w:eastAsia="ja-JP"/>
                </w:rPr>
                <w:t>±2.0 dB, f ≤ 3.0 GHz</w:t>
              </w:r>
            </w:ins>
          </w:p>
          <w:p>
            <w:pPr>
              <w:pStyle w:val="84"/>
              <w:rPr>
                <w:ins w:id="164" w:author="ZTE, Fei Xue" w:date="2024-02-17T11:05:29Z"/>
                <w:lang w:val="de-DE" w:eastAsia="ja-JP"/>
              </w:rPr>
            </w:pPr>
            <w:ins w:id="165" w:author="ZTE, Fei Xue" w:date="2024-02-17T11:05:29Z">
              <w:r>
                <w:rPr>
                  <w:lang w:val="de-DE" w:eastAsia="ja-JP"/>
                </w:rPr>
                <w:t>±2.6 dB, 3.0 GHz &lt; f ≤ 4.2 GHz</w:t>
              </w:r>
            </w:ins>
          </w:p>
          <w:p>
            <w:pPr>
              <w:pStyle w:val="84"/>
              <w:rPr>
                <w:ins w:id="166" w:author="ZTE, Fei Xue" w:date="2024-02-17T11:05:29Z"/>
                <w:rFonts w:cs="v4.2.0"/>
              </w:rPr>
            </w:pPr>
            <w:ins w:id="167" w:author="ZTE, Fei Xue" w:date="2024-02-17T11:05:29Z">
              <w:r>
                <w:rPr>
                  <w:lang w:val="de-DE" w:eastAsia="ja-JP"/>
                </w:rPr>
                <w:t xml:space="preserve">±3.2 dB, 4.2 GHz &lt; f </w:t>
              </w:r>
            </w:ins>
            <w:ins w:id="168" w:author="ZTE, Fei Xue" w:date="2024-02-17T11:05:29Z">
              <w:r>
                <w:rPr>
                  <w:rFonts w:hint="eastAsia"/>
                  <w:lang w:val="de-DE" w:eastAsia="ja-JP"/>
                </w:rPr>
                <w:t>≤</w:t>
              </w:r>
            </w:ins>
            <w:ins w:id="169" w:author="ZTE, Fei Xue" w:date="2024-02-17T11:05:29Z">
              <w:r>
                <w:rPr>
                  <w:lang w:val="de-DE" w:eastAsia="ja-JP"/>
                </w:rPr>
                <w:t xml:space="preserve"> 6.0 GHz</w:t>
              </w:r>
            </w:ins>
          </w:p>
        </w:tc>
        <w:tc>
          <w:tcPr>
            <w:tcW w:w="2721" w:type="dxa"/>
          </w:tcPr>
          <w:p>
            <w:pPr>
              <w:pStyle w:val="84"/>
              <w:rPr>
                <w:ins w:id="170" w:author="ZTE, Fei Xue" w:date="2024-02-17T11:05:29Z"/>
                <w:rFonts w:cs="v4.2.0"/>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ins w:id="171" w:author="ZTE, Fei Xue" w:date="2024-02-17T11:05:29Z"/>
        </w:trPr>
        <w:tc>
          <w:tcPr>
            <w:tcW w:w="2436" w:type="dxa"/>
          </w:tcPr>
          <w:p>
            <w:pPr>
              <w:pStyle w:val="84"/>
              <w:rPr>
                <w:ins w:id="172" w:author="ZTE, Fei Xue" w:date="2024-02-17T11:05:29Z"/>
              </w:rPr>
            </w:pPr>
            <w:ins w:id="173" w:author="ZTE, Fei Xue" w:date="2024-02-17T11:05:29Z">
              <w:r>
                <w:rPr/>
                <w:t>6.9 OTA ACRR</w:t>
              </w:r>
            </w:ins>
          </w:p>
        </w:tc>
        <w:tc>
          <w:tcPr>
            <w:tcW w:w="4536" w:type="dxa"/>
          </w:tcPr>
          <w:p>
            <w:pPr>
              <w:pStyle w:val="84"/>
              <w:rPr>
                <w:ins w:id="174" w:author="ZTE, Fei Xue" w:date="2024-02-17T11:05:29Z"/>
                <w:lang w:val="en-US"/>
              </w:rPr>
            </w:pPr>
            <w:ins w:id="175" w:author="ZTE, Fei Xue" w:date="2024-02-17T11:05:29Z">
              <w:r>
                <w:rPr>
                  <w:lang w:val="en-US"/>
                </w:rPr>
                <w:t>±2.7 dB (24.25 – 29.5 GHz)</w:t>
              </w:r>
            </w:ins>
          </w:p>
          <w:p>
            <w:pPr>
              <w:pStyle w:val="84"/>
              <w:rPr>
                <w:ins w:id="176" w:author="ZTE, Fei Xue" w:date="2024-02-17T11:05:29Z"/>
                <w:lang w:val="en-US"/>
              </w:rPr>
            </w:pPr>
            <w:ins w:id="177" w:author="ZTE, Fei Xue" w:date="2024-02-17T11:05:29Z">
              <w:r>
                <w:rPr>
                  <w:lang w:val="en-US"/>
                </w:rPr>
                <w:t>±2.7 dB (37 – 43.5 GHz)</w:t>
              </w:r>
            </w:ins>
          </w:p>
          <w:p>
            <w:pPr>
              <w:pStyle w:val="84"/>
              <w:rPr>
                <w:ins w:id="178" w:author="ZTE, Fei Xue" w:date="2024-02-17T11:05:29Z"/>
                <w:rFonts w:ascii="Symbol" w:hAnsi="Symbol"/>
                <w:lang w:eastAsia="sv-SE"/>
              </w:rPr>
            </w:pPr>
            <w:ins w:id="179" w:author="ZTE, Fei Xue" w:date="2024-02-17T11:05:29Z">
              <w:r>
                <w:rPr>
                  <w:lang w:val="en-US"/>
                </w:rPr>
                <w:t xml:space="preserve">±2.9 dB (43.5 </w:t>
              </w:r>
            </w:ins>
            <w:ins w:id="180" w:author="ZTE, Fei Xue" w:date="2024-02-17T11:05:29Z">
              <w:r>
                <w:rPr>
                  <w:lang w:val="fr-FR"/>
                </w:rPr>
                <w:t xml:space="preserve">GHz &lt; </w:t>
              </w:r>
            </w:ins>
            <w:ins w:id="181" w:author="ZTE, Fei Xue" w:date="2024-02-17T11:05:29Z">
              <w:r>
                <w:rPr>
                  <w:lang w:val="en-US"/>
                </w:rPr>
                <w:t xml:space="preserve">f </w:t>
              </w:r>
            </w:ins>
            <w:ins w:id="182" w:author="ZTE, Fei Xue" w:date="2024-02-17T11:05:29Z">
              <w:r>
                <w:rPr>
                  <w:rFonts w:hint="eastAsia"/>
                  <w:lang w:val="en-US"/>
                </w:rPr>
                <w:t>≤</w:t>
              </w:r>
            </w:ins>
            <w:ins w:id="183" w:author="ZTE, Fei Xue" w:date="2024-02-17T11:05:29Z">
              <w:r>
                <w:rPr>
                  <w:lang w:val="en-US"/>
                </w:rPr>
                <w:t xml:space="preserve"> 48.2 GHz)</w:t>
              </w:r>
            </w:ins>
          </w:p>
        </w:tc>
        <w:tc>
          <w:tcPr>
            <w:tcW w:w="2721" w:type="dxa"/>
          </w:tcPr>
          <w:p>
            <w:pPr>
              <w:pStyle w:val="84"/>
              <w:rPr>
                <w:ins w:id="184" w:author="ZTE, Fei Xue" w:date="2024-02-17T11:05:29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ins w:id="185" w:author="ZTE, Fei Xue" w:date="2024-02-17T11:05:29Z"/>
        </w:trPr>
        <w:tc>
          <w:tcPr>
            <w:tcW w:w="2436" w:type="dxa"/>
          </w:tcPr>
          <w:p>
            <w:pPr>
              <w:pStyle w:val="84"/>
              <w:rPr>
                <w:ins w:id="186" w:author="ZTE, Fei Xue" w:date="2024-02-17T11:05:29Z"/>
              </w:rPr>
            </w:pPr>
            <w:ins w:id="187" w:author="ZTE, Fei Xue" w:date="2024-02-17T11:05:29Z">
              <w:r>
                <w:rPr/>
                <w:t xml:space="preserve">6.10.1 </w:t>
              </w:r>
            </w:ins>
            <w:ins w:id="188" w:author="ZTE, Fei Xue" w:date="2024-02-17T11:05:29Z">
              <w:r>
                <w:rPr>
                  <w:lang w:eastAsia="zh-CN"/>
                </w:rPr>
                <w:t>OTA transmitter OFF power</w:t>
              </w:r>
            </w:ins>
          </w:p>
        </w:tc>
        <w:tc>
          <w:tcPr>
            <w:tcW w:w="4536" w:type="dxa"/>
          </w:tcPr>
          <w:p>
            <w:pPr>
              <w:pStyle w:val="84"/>
              <w:rPr>
                <w:ins w:id="189" w:author="ZTE, Fei Xue" w:date="2024-02-17T11:05:29Z"/>
              </w:rPr>
            </w:pPr>
            <w:ins w:id="190" w:author="ZTE, Fei Xue" w:date="2024-02-17T11:05:29Z">
              <w:r>
                <w:rPr/>
                <w:t>±2.9 dB (24.25 – 29.5 GHz)</w:t>
              </w:r>
            </w:ins>
          </w:p>
          <w:p>
            <w:pPr>
              <w:pStyle w:val="84"/>
              <w:rPr>
                <w:ins w:id="191" w:author="ZTE, Fei Xue" w:date="2024-02-17T11:05:29Z"/>
              </w:rPr>
            </w:pPr>
            <w:ins w:id="192" w:author="ZTE, Fei Xue" w:date="2024-02-17T11:05:29Z">
              <w:r>
                <w:rPr/>
                <w:t xml:space="preserve">±3.3 dB (37 – </w:t>
              </w:r>
            </w:ins>
            <w:ins w:id="193" w:author="ZTE, Fei Xue" w:date="2024-02-17T11:05:29Z">
              <w:r>
                <w:rPr>
                  <w:rFonts w:cs="v4.2.0"/>
                </w:rPr>
                <w:t xml:space="preserve">43.5 </w:t>
              </w:r>
            </w:ins>
            <w:ins w:id="194" w:author="ZTE, Fei Xue" w:date="2024-02-17T11:05:29Z">
              <w:r>
                <w:rPr/>
                <w:t>GHz)</w:t>
              </w:r>
            </w:ins>
          </w:p>
          <w:p>
            <w:pPr>
              <w:pStyle w:val="84"/>
              <w:rPr>
                <w:ins w:id="195" w:author="ZTE, Fei Xue" w:date="2024-02-17T11:05:29Z"/>
                <w:highlight w:val="yellow"/>
                <w:lang w:eastAsia="sv-SE"/>
              </w:rPr>
            </w:pPr>
            <w:ins w:id="196" w:author="ZTE, Fei Xue" w:date="2024-02-17T11:05:29Z">
              <w:r>
                <w:rPr>
                  <w:rFonts w:cs="Arial"/>
                </w:rPr>
                <w:t>±3</w:t>
              </w:r>
            </w:ins>
            <w:ins w:id="197" w:author="ZTE, Fei Xue" w:date="2024-02-17T11:05:29Z">
              <w:r>
                <w:rPr/>
                <w:t>.6 dB (43.5 GHz &lt; f ≤ 48.2 GHz)</w:t>
              </w:r>
            </w:ins>
          </w:p>
        </w:tc>
        <w:tc>
          <w:tcPr>
            <w:tcW w:w="2721" w:type="dxa"/>
          </w:tcPr>
          <w:p>
            <w:pPr>
              <w:pStyle w:val="84"/>
              <w:rPr>
                <w:ins w:id="198" w:author="ZTE, Fei Xue" w:date="2024-02-17T11:05:29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ins w:id="199" w:author="ZTE, Fei Xue" w:date="2024-02-17T11:05:29Z"/>
        </w:trPr>
        <w:tc>
          <w:tcPr>
            <w:tcW w:w="2436" w:type="dxa"/>
          </w:tcPr>
          <w:p>
            <w:pPr>
              <w:pStyle w:val="84"/>
              <w:rPr>
                <w:ins w:id="200" w:author="ZTE, Fei Xue" w:date="2024-02-17T11:05:29Z"/>
              </w:rPr>
            </w:pPr>
            <w:ins w:id="201" w:author="ZTE, Fei Xue" w:date="2024-02-17T11:05:29Z">
              <w:r>
                <w:rPr>
                  <w:lang w:eastAsia="ja-JP"/>
                </w:rPr>
                <w:t xml:space="preserve">6.10.2 </w:t>
              </w:r>
            </w:ins>
            <w:ins w:id="202" w:author="ZTE, Fei Xue" w:date="2024-02-17T11:05:29Z">
              <w:r>
                <w:rPr/>
                <w:t>OTA transient period</w:t>
              </w:r>
            </w:ins>
          </w:p>
        </w:tc>
        <w:tc>
          <w:tcPr>
            <w:tcW w:w="4536" w:type="dxa"/>
          </w:tcPr>
          <w:p>
            <w:pPr>
              <w:pStyle w:val="84"/>
              <w:rPr>
                <w:ins w:id="203" w:author="ZTE, Fei Xue" w:date="2024-02-17T11:05:29Z"/>
                <w:lang w:eastAsia="sv-SE"/>
              </w:rPr>
            </w:pPr>
            <w:ins w:id="204" w:author="ZTE, Fei Xue" w:date="2024-02-17T11:05:29Z">
              <w:r>
                <w:rPr>
                  <w:rFonts w:cs="v4.2.0"/>
                  <w:kern w:val="2"/>
                  <w:lang w:eastAsia="ja-JP"/>
                </w:rPr>
                <w:t>N/A</w:t>
              </w:r>
            </w:ins>
          </w:p>
        </w:tc>
        <w:tc>
          <w:tcPr>
            <w:tcW w:w="2721" w:type="dxa"/>
          </w:tcPr>
          <w:p>
            <w:pPr>
              <w:pStyle w:val="84"/>
              <w:rPr>
                <w:ins w:id="205" w:author="ZTE, Fei Xue" w:date="2024-02-17T11:05:29Z"/>
                <w:highlight w:val="yellow"/>
              </w:rPr>
            </w:pPr>
          </w:p>
        </w:tc>
      </w:tr>
    </w:tbl>
    <w:p>
      <w:pPr>
        <w:rPr>
          <w:highlight w:val="yellow"/>
        </w:rPr>
      </w:pPr>
    </w:p>
    <w:p>
      <w:pPr>
        <w:pStyle w:val="4"/>
        <w:rPr>
          <w:lang w:eastAsia="sv-SE"/>
        </w:rPr>
      </w:pPr>
      <w:bookmarkStart w:id="226" w:name="_Toc76544917"/>
      <w:bookmarkStart w:id="227" w:name="_Toc106201230"/>
      <w:bookmarkStart w:id="228" w:name="_Toc53182306"/>
      <w:bookmarkStart w:id="229" w:name="_Toc58862551"/>
      <w:bookmarkStart w:id="230" w:name="_Toc29809608"/>
      <w:bookmarkStart w:id="231" w:name="_Toc21099810"/>
      <w:bookmarkStart w:id="232" w:name="_Toc15554"/>
      <w:bookmarkStart w:id="233" w:name="_Toc115191083"/>
      <w:bookmarkStart w:id="234" w:name="_Toc36644983"/>
      <w:bookmarkStart w:id="235" w:name="_Toc58860047"/>
      <w:bookmarkStart w:id="236" w:name="_Toc82595017"/>
      <w:bookmarkStart w:id="237" w:name="_Toc155475650"/>
      <w:bookmarkStart w:id="238" w:name="_Toc19446"/>
      <w:bookmarkStart w:id="239" w:name="_Toc61182544"/>
      <w:bookmarkStart w:id="240" w:name="_Toc37272037"/>
      <w:bookmarkStart w:id="241" w:name="_Toc137467092"/>
      <w:bookmarkStart w:id="242" w:name="_Toc121818544"/>
      <w:bookmarkStart w:id="243" w:name="_Toc121818320"/>
      <w:bookmarkStart w:id="244" w:name="_Toc98773471"/>
      <w:bookmarkStart w:id="245" w:name="_Toc74961660"/>
      <w:bookmarkStart w:id="246" w:name="_Toc66727857"/>
      <w:bookmarkStart w:id="247" w:name="_Toc75242571"/>
      <w:bookmarkStart w:id="248" w:name="_Toc138884962"/>
      <w:bookmarkStart w:id="249" w:name="_Toc124158299"/>
      <w:bookmarkStart w:id="250" w:name="_Toc89955048"/>
      <w:bookmarkStart w:id="251" w:name="_Toc145511173"/>
      <w:bookmarkStart w:id="252" w:name="_Toc138884738"/>
      <w:bookmarkStart w:id="253" w:name="_Toc130558367"/>
      <w:bookmarkStart w:id="254" w:name="_Toc45884283"/>
      <w:r>
        <w:rPr>
          <w:lang w:eastAsia="sv-SE"/>
        </w:rPr>
        <w:t>4.1.</w:t>
      </w:r>
      <w:r>
        <w:t>3</w:t>
      </w:r>
      <w:r>
        <w:rPr>
          <w:lang w:eastAsia="sv-SE"/>
        </w:rPr>
        <w:tab/>
      </w:r>
      <w:r>
        <w:rPr>
          <w:lang w:eastAsia="sv-SE"/>
        </w:rPr>
        <w:t>Interpretation of measurement results</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pPr>
        <w:pStyle w:val="3"/>
      </w:pPr>
      <w:bookmarkStart w:id="255" w:name="_Toc121818321"/>
      <w:bookmarkStart w:id="256" w:name="_Toc121818545"/>
      <w:bookmarkStart w:id="257" w:name="_Toc98766318"/>
      <w:bookmarkStart w:id="258" w:name="_Toc76114201"/>
      <w:bookmarkStart w:id="259" w:name="_Toc58917755"/>
      <w:bookmarkStart w:id="260" w:name="_Toc82536209"/>
      <w:bookmarkStart w:id="261" w:name="_Toc36635777"/>
      <w:bookmarkStart w:id="262" w:name="_Toc58915574"/>
      <w:bookmarkStart w:id="263" w:name="_Toc53182907"/>
      <w:bookmarkStart w:id="264" w:name="_Toc124158300"/>
      <w:bookmarkStart w:id="265" w:name="_Toc28143"/>
      <w:bookmarkStart w:id="266" w:name="_Toc74915576"/>
      <w:bookmarkStart w:id="267" w:name="_Toc89952502"/>
      <w:bookmarkStart w:id="268" w:name="_Toc66693624"/>
      <w:bookmarkStart w:id="269" w:name="_Toc21102576"/>
      <w:bookmarkStart w:id="270" w:name="_Toc37272723"/>
      <w:bookmarkStart w:id="271" w:name="_Toc29810425"/>
      <w:bookmarkStart w:id="272" w:name="_Toc145511174"/>
      <w:bookmarkStart w:id="273" w:name="_Toc5901"/>
      <w:bookmarkStart w:id="274" w:name="_Toc45885798"/>
      <w:bookmarkStart w:id="275" w:name="_Toc76544087"/>
      <w:bookmarkStart w:id="276" w:name="_Toc11403"/>
      <w:bookmarkStart w:id="277" w:name="_Toc4461"/>
      <w:bookmarkStart w:id="278" w:name="_Toc130558368"/>
      <w:bookmarkStart w:id="279" w:name="_Toc138884963"/>
      <w:bookmarkStart w:id="280" w:name="_Toc137467093"/>
      <w:bookmarkStart w:id="281" w:name="_Toc138884739"/>
      <w:bookmarkStart w:id="282" w:name="_Toc155475651"/>
      <w:r>
        <w:t>4.2</w:t>
      </w:r>
      <w:r>
        <w:tab/>
      </w:r>
      <w:r>
        <w:t>Radiated requirement reference points</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r>
        <w:t xml:space="preserve">For </w:t>
      </w:r>
      <w:r>
        <w:rPr>
          <w:i/>
          <w:iCs/>
        </w:rPr>
        <w:t>repeater type 2-O</w:t>
      </w:r>
      <w:r>
        <w:t>, the radiated characteristics are defined over the air (OTA), where the operating band specific radiated interface is referred to as the Radiated Interface Boundary (RIB). Radiated requirements are also referred to as OTA requirements. The (spatial) characteristics in which the OTA requirements apply are detailed for each requirement.</w:t>
      </w:r>
    </w:p>
    <w:p>
      <w:pPr>
        <w:pStyle w:val="94"/>
      </w:pPr>
      <w:r>
        <w:rPr>
          <w:lang w:val="en-US" w:eastAsia="zh-CN"/>
        </w:rPr>
        <w:drawing>
          <wp:inline distT="0" distB="0" distL="0" distR="0">
            <wp:extent cx="4610100" cy="2128520"/>
            <wp:effectExtent l="0" t="0" r="0" b="444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611377" cy="2129153"/>
                    </a:xfrm>
                    <a:prstGeom prst="rect">
                      <a:avLst/>
                    </a:prstGeom>
                    <a:noFill/>
                  </pic:spPr>
                </pic:pic>
              </a:graphicData>
            </a:graphic>
          </wp:inline>
        </w:drawing>
      </w:r>
    </w:p>
    <w:p>
      <w:pPr>
        <w:pStyle w:val="101"/>
      </w:pPr>
      <w:r>
        <w:t xml:space="preserve">Figure 4.2-1: Radiated reference points for </w:t>
      </w:r>
      <w:r>
        <w:rPr>
          <w:i/>
          <w:iCs/>
        </w:rPr>
        <w:t>repeater type 2-O</w:t>
      </w:r>
      <w:r>
        <w:t xml:space="preserve"> </w:t>
      </w:r>
    </w:p>
    <w:p>
      <w:pPr>
        <w:rPr>
          <w:ins w:id="206" w:author="ZTE, Fei Xue" w:date="2024-02-17T10:48:24Z"/>
        </w:rPr>
      </w:pPr>
      <w:ins w:id="207" w:author="ZTE, Fei Xue" w:date="2024-02-17T10:48:24Z">
        <w:r>
          <w:rPr/>
          <w:t>For</w:t>
        </w:r>
      </w:ins>
      <w:ins w:id="208" w:author="ZTE, Fei Xue" w:date="2024-02-17T10:48:24Z">
        <w:r>
          <w:rPr>
            <w:rFonts w:hint="eastAsia"/>
          </w:rPr>
          <w:t xml:space="preserve"> </w:t>
        </w:r>
      </w:ins>
      <w:ins w:id="209" w:author="ZTE, Fei Xue" w:date="2024-02-17T10:48:24Z">
        <w:r>
          <w:rPr>
            <w:rFonts w:hint="eastAsia"/>
            <w:i/>
            <w:iCs/>
          </w:rPr>
          <w:t>NCR</w:t>
        </w:r>
      </w:ins>
      <w:ins w:id="210" w:author="ZTE, Fei Xue" w:date="2024-02-17T10:48:24Z">
        <w:r>
          <w:rPr>
            <w:i/>
            <w:iCs/>
          </w:rPr>
          <w:t xml:space="preserve"> type</w:t>
        </w:r>
      </w:ins>
      <w:ins w:id="211" w:author="ZTE, Fei Xue" w:date="2024-02-17T10:48:24Z">
        <w:r>
          <w:rPr>
            <w:rFonts w:hint="eastAsia"/>
            <w:i/>
            <w:iCs/>
          </w:rPr>
          <w:t xml:space="preserve"> 2</w:t>
        </w:r>
      </w:ins>
      <w:ins w:id="212" w:author="ZTE, Fei Xue" w:date="2024-02-17T10:48:24Z">
        <w:r>
          <w:rPr>
            <w:i/>
            <w:iCs/>
          </w:rPr>
          <w:t>-O</w:t>
        </w:r>
      </w:ins>
      <w:ins w:id="213" w:author="ZTE, Fei Xue" w:date="2024-02-17T10:48:24Z">
        <w:r>
          <w:rPr/>
          <w:t>, the radiated characteristics</w:t>
        </w:r>
      </w:ins>
      <w:ins w:id="214" w:author="ZTE, Fei Xue" w:date="2024-02-17T10:48:24Z">
        <w:r>
          <w:rPr>
            <w:rFonts w:hint="eastAsia"/>
          </w:rPr>
          <w:t xml:space="preserve"> for NCR-Fwd and NCR-MT</w:t>
        </w:r>
      </w:ins>
      <w:ins w:id="215" w:author="ZTE, Fei Xue" w:date="2024-02-17T10:48:24Z">
        <w:r>
          <w:rPr/>
          <w:t xml:space="preserve"> are defined over the air (OTA), where the operating band specific radiated interface is referred to as the Radiated Interface Boundary (RIB). Radiated requirements are also referred to as OTA requirements. The (spatial) characteristics in which the OTA requirements apply are detailed for each requirement.</w:t>
        </w:r>
      </w:ins>
    </w:p>
    <w:p>
      <w:pPr>
        <w:rPr>
          <w:ins w:id="216" w:author="ZTE, Fei Xue" w:date="2024-02-17T10:48:24Z"/>
        </w:rPr>
      </w:pPr>
      <w:ins w:id="217" w:author="ZTE, Fei Xue" w:date="2024-02-17T10:48:24Z">
        <w:r>
          <w:rPr/>
          <w:t xml:space="preserve">For </w:t>
        </w:r>
      </w:ins>
      <w:ins w:id="218" w:author="ZTE, Fei Xue" w:date="2024-02-17T10:48:24Z">
        <w:r>
          <w:rPr>
            <w:rFonts w:hint="eastAsia"/>
            <w:i/>
            <w:iCs/>
          </w:rPr>
          <w:t>NCR</w:t>
        </w:r>
      </w:ins>
      <w:ins w:id="219" w:author="ZTE, Fei Xue" w:date="2024-02-17T10:48:24Z">
        <w:r>
          <w:rPr>
            <w:i/>
            <w:iCs/>
          </w:rPr>
          <w:t xml:space="preserve"> type </w:t>
        </w:r>
      </w:ins>
      <w:ins w:id="220" w:author="ZTE, Fei Xue" w:date="2024-02-17T10:48:24Z">
        <w:r>
          <w:rPr>
            <w:rFonts w:hint="eastAsia" w:eastAsia="宋体"/>
            <w:i/>
            <w:iCs/>
          </w:rPr>
          <w:t>2</w:t>
        </w:r>
      </w:ins>
      <w:ins w:id="221" w:author="ZTE, Fei Xue" w:date="2024-02-17T10:48:24Z">
        <w:r>
          <w:rPr>
            <w:i/>
            <w:iCs/>
          </w:rPr>
          <w:t>-</w:t>
        </w:r>
      </w:ins>
      <w:ins w:id="222" w:author="ZTE, Fei Xue" w:date="2024-02-17T10:48:24Z">
        <w:r>
          <w:rPr>
            <w:rFonts w:hint="eastAsia" w:eastAsia="宋体"/>
            <w:i/>
            <w:iCs/>
          </w:rPr>
          <w:t>O</w:t>
        </w:r>
      </w:ins>
      <w:ins w:id="223" w:author="ZTE, Fei Xue" w:date="2024-02-17T10:48:24Z">
        <w:r>
          <w:rPr>
            <w:rFonts w:hint="eastAsia"/>
            <w:i/>
            <w:iCs/>
          </w:rPr>
          <w:t xml:space="preserve">, </w:t>
        </w:r>
      </w:ins>
      <w:ins w:id="224" w:author="ZTE, Fei Xue" w:date="2024-02-17T10:48:24Z">
        <w:r>
          <w:rPr/>
          <w:t xml:space="preserve">the </w:t>
        </w:r>
      </w:ins>
      <w:ins w:id="225" w:author="ZTE, Fei Xue" w:date="2024-02-17T10:48:24Z">
        <w:r>
          <w:rPr>
            <w:rFonts w:hint="eastAsia"/>
          </w:rPr>
          <w:t xml:space="preserve">NCR-MT conducted RF </w:t>
        </w:r>
      </w:ins>
      <w:ins w:id="226" w:author="ZTE, Fei Xue" w:date="2024-02-17T10:48:24Z">
        <w:r>
          <w:rPr/>
          <w:t xml:space="preserve">requirements are applied at </w:t>
        </w:r>
      </w:ins>
      <w:ins w:id="227" w:author="ZTE, Fei Xue" w:date="2024-02-17T10:48:24Z">
        <w:r>
          <w:rPr>
            <w:rFonts w:hint="eastAsia" w:eastAsia="宋体"/>
          </w:rPr>
          <w:t>the BS side RIB</w:t>
        </w:r>
      </w:ins>
      <w:ins w:id="228" w:author="ZTE, Fei Xue" w:date="2024-02-17T10:48:24Z">
        <w:r>
          <w:rPr/>
          <w:t xml:space="preserve"> for the configuration in normal operating conditions</w:t>
        </w:r>
      </w:ins>
      <w:ins w:id="229" w:author="ZTE, Fei Xue" w:date="2024-02-17T10:48:24Z">
        <w:r>
          <w:rPr>
            <w:rFonts w:hint="eastAsia"/>
          </w:rPr>
          <w:t>.</w:t>
        </w:r>
      </w:ins>
    </w:p>
    <w:p>
      <w:pPr>
        <w:pStyle w:val="94"/>
        <w:rPr>
          <w:ins w:id="230" w:author="ZTE, Fei Xue" w:date="2024-02-17T10:48:24Z"/>
        </w:rPr>
      </w:pPr>
      <w:ins w:id="231" w:author="ZTE, Fei Xue" w:date="2024-02-17T10:48:24Z">
        <w:r>
          <w:rPr/>
          <w:drawing>
            <wp:inline distT="0" distB="0" distL="0" distR="0">
              <wp:extent cx="6122035" cy="4241165"/>
              <wp:effectExtent l="0" t="0" r="0" b="0"/>
              <wp:docPr id="7" name="图片 7" descr="C:\Users\10164284\AppData\Local\Microsoft\Windows\INetCache\Content.MSO\4865196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Users\10164284\AppData\Local\Microsoft\Windows\INetCache\Content.MSO\4865196B.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6122035" cy="4241489"/>
                      </a:xfrm>
                      <a:prstGeom prst="rect">
                        <a:avLst/>
                      </a:prstGeom>
                      <a:noFill/>
                      <a:ln>
                        <a:noFill/>
                      </a:ln>
                    </pic:spPr>
                  </pic:pic>
                </a:graphicData>
              </a:graphic>
            </wp:inline>
          </w:drawing>
        </w:r>
      </w:ins>
    </w:p>
    <w:p>
      <w:pPr>
        <w:pStyle w:val="101"/>
        <w:rPr>
          <w:ins w:id="233" w:author="ZTE, Fei Xue" w:date="2024-02-17T10:48:24Z"/>
        </w:rPr>
      </w:pPr>
      <w:ins w:id="234" w:author="ZTE, Fei Xue" w:date="2024-02-17T10:48:24Z">
        <w:r>
          <w:rPr/>
          <w:t xml:space="preserve">Figure </w:t>
        </w:r>
      </w:ins>
      <w:ins w:id="235" w:author="ZTE, Fei Xue" w:date="2024-02-17T10:49:03Z">
        <w:r>
          <w:rPr/>
          <w:t>4.2-</w:t>
        </w:r>
      </w:ins>
      <w:ins w:id="236" w:author="ZTE, Fei Xue" w:date="2024-02-17T10:49:04Z">
        <w:r>
          <w:rPr>
            <w:rFonts w:hint="eastAsia" w:eastAsia="宋体"/>
            <w:lang w:val="en-US" w:eastAsia="zh-CN"/>
          </w:rPr>
          <w:t>2</w:t>
        </w:r>
      </w:ins>
      <w:ins w:id="237" w:author="ZTE, Fei Xue" w:date="2024-02-17T10:48:24Z">
        <w:r>
          <w:rPr/>
          <w:t xml:space="preserve">: Radiated reference points for </w:t>
        </w:r>
      </w:ins>
      <w:ins w:id="238" w:author="ZTE, Fei Xue" w:date="2024-02-17T10:48:24Z">
        <w:r>
          <w:rPr>
            <w:rFonts w:hint="eastAsia"/>
            <w:i/>
            <w:iCs/>
          </w:rPr>
          <w:t>network controlled</w:t>
        </w:r>
      </w:ins>
      <w:ins w:id="239" w:author="ZTE, Fei Xue" w:date="2024-02-17T10:48:24Z">
        <w:r>
          <w:rPr>
            <w:rFonts w:hint="eastAsia"/>
          </w:rPr>
          <w:t xml:space="preserve"> </w:t>
        </w:r>
      </w:ins>
      <w:ins w:id="240" w:author="ZTE, Fei Xue" w:date="2024-02-17T10:48:24Z">
        <w:r>
          <w:rPr>
            <w:i/>
            <w:iCs/>
          </w:rPr>
          <w:t>repeater type 2-O</w:t>
        </w:r>
      </w:ins>
      <w:ins w:id="241" w:author="ZTE, Fei Xue" w:date="2024-02-17T10:48:24Z">
        <w:r>
          <w:rPr/>
          <w:t xml:space="preserve"> </w:t>
        </w:r>
      </w:ins>
    </w:p>
    <w:p>
      <w:pPr>
        <w:pStyle w:val="81"/>
        <w:rPr>
          <w:ins w:id="242" w:author="ZTE, Fei Xue" w:date="2024-02-17T10:48:24Z"/>
          <w:b/>
          <w:lang w:val="en-US"/>
        </w:rPr>
      </w:pPr>
      <w:ins w:id="243" w:author="ZTE, Fei Xue" w:date="2024-02-17T10:48:24Z">
        <w:r>
          <w:rPr>
            <w:rFonts w:hint="eastAsia"/>
          </w:rPr>
          <w:t>NOTE 1:</w:t>
        </w:r>
      </w:ins>
      <w:ins w:id="244" w:author="ZTE, Fei Xue" w:date="2024-02-17T10:48:24Z">
        <w:r>
          <w:rPr/>
          <w:tab/>
        </w:r>
      </w:ins>
      <w:ins w:id="245" w:author="ZTE, Fei Xue" w:date="2024-02-17T10:48:24Z">
        <w:r>
          <w:rPr>
            <w:rFonts w:hint="eastAsia"/>
            <w:lang w:val="en-US" w:eastAsia="zh-CN"/>
          </w:rPr>
          <w:t>the NCR-MT and NCR-Fwd may have the same or separate RIB</w:t>
        </w:r>
      </w:ins>
    </w:p>
    <w:p>
      <w:pPr>
        <w:pStyle w:val="101"/>
        <w:rPr>
          <w:rFonts w:hint="eastAsia" w:eastAsia="宋体"/>
          <w:lang w:val="en-US" w:eastAsia="zh-CN"/>
        </w:rPr>
      </w:pPr>
    </w:p>
    <w:p>
      <w:pPr>
        <w:pStyle w:val="3"/>
        <w:rPr>
          <w:lang w:eastAsia="zh-CN"/>
        </w:rPr>
      </w:pPr>
      <w:bookmarkStart w:id="283" w:name="_Toc17573"/>
      <w:bookmarkStart w:id="284" w:name="_Toc9994"/>
      <w:bookmarkStart w:id="285" w:name="_Toc138884964"/>
      <w:bookmarkStart w:id="286" w:name="_Toc138884740"/>
      <w:bookmarkStart w:id="287" w:name="_Toc58917756"/>
      <w:bookmarkStart w:id="288" w:name="_Toc145511175"/>
      <w:bookmarkStart w:id="289" w:name="_Toc155475652"/>
      <w:bookmarkStart w:id="290" w:name="_Toc137467094"/>
      <w:bookmarkStart w:id="291" w:name="_Toc66693625"/>
      <w:bookmarkStart w:id="292" w:name="_Toc76114202"/>
      <w:bookmarkStart w:id="293" w:name="_Toc37272724"/>
      <w:bookmarkStart w:id="294" w:name="_Toc82536210"/>
      <w:bookmarkStart w:id="295" w:name="_Toc58915575"/>
      <w:bookmarkStart w:id="296" w:name="_Toc45885799"/>
      <w:bookmarkStart w:id="297" w:name="_Toc14094"/>
      <w:bookmarkStart w:id="298" w:name="_Toc121818546"/>
      <w:bookmarkStart w:id="299" w:name="_Toc29810426"/>
      <w:bookmarkStart w:id="300" w:name="_Toc4793"/>
      <w:bookmarkStart w:id="301" w:name="_Toc130558369"/>
      <w:bookmarkStart w:id="302" w:name="_Toc89952503"/>
      <w:bookmarkStart w:id="303" w:name="_Toc74915577"/>
      <w:bookmarkStart w:id="304" w:name="_Toc121818322"/>
      <w:bookmarkStart w:id="305" w:name="_Toc36635778"/>
      <w:bookmarkStart w:id="306" w:name="_Toc98766319"/>
      <w:bookmarkStart w:id="307" w:name="_Toc53182908"/>
      <w:bookmarkStart w:id="308" w:name="_Toc124158301"/>
      <w:bookmarkStart w:id="309" w:name="_Toc21102577"/>
      <w:bookmarkStart w:id="310" w:name="_Toc76544088"/>
      <w:r>
        <w:rPr>
          <w:snapToGrid w:val="0"/>
        </w:rPr>
        <w:t>4.3</w:t>
      </w:r>
      <w:r>
        <w:rPr>
          <w:snapToGrid w:val="0"/>
        </w:rPr>
        <w:tab/>
      </w:r>
      <w:r>
        <w:rPr>
          <w:rFonts w:hint="eastAsia"/>
          <w:snapToGrid w:val="0"/>
          <w:lang w:val="en-US" w:eastAsia="zh-CN"/>
        </w:rPr>
        <w:t>Repeater</w:t>
      </w:r>
      <w:r>
        <w:rPr>
          <w:rFonts w:hint="eastAsia"/>
          <w:lang w:eastAsia="zh-CN"/>
        </w:rPr>
        <w:t xml:space="preserve"> classes</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pPr>
        <w:pStyle w:val="4"/>
        <w:rPr>
          <w:rFonts w:eastAsia="宋体"/>
          <w:lang w:eastAsia="zh-CN"/>
        </w:rPr>
      </w:pPr>
      <w:bookmarkStart w:id="311" w:name="_Toc155475653"/>
      <w:bookmarkStart w:id="312" w:name="_Toc145511176"/>
      <w:bookmarkStart w:id="313" w:name="_Toc121818323"/>
      <w:bookmarkStart w:id="314" w:name="_Toc130558370"/>
      <w:bookmarkStart w:id="315" w:name="_Toc124158302"/>
      <w:bookmarkStart w:id="316" w:name="_Toc138884965"/>
      <w:bookmarkStart w:id="317" w:name="_Toc121818547"/>
      <w:bookmarkStart w:id="318" w:name="_Toc137467095"/>
      <w:bookmarkStart w:id="319" w:name="_Toc138884741"/>
      <w:r>
        <w:rPr>
          <w:rFonts w:hint="eastAsia" w:eastAsia="宋体"/>
          <w:lang w:eastAsia="zh-CN"/>
        </w:rPr>
        <w:t>4.</w:t>
      </w:r>
      <w:r>
        <w:rPr>
          <w:rFonts w:eastAsia="宋体"/>
          <w:lang w:eastAsia="zh-CN"/>
        </w:rPr>
        <w:t>3</w:t>
      </w:r>
      <w:r>
        <w:rPr>
          <w:rFonts w:hint="eastAsia" w:eastAsia="宋体"/>
          <w:lang w:eastAsia="zh-CN"/>
        </w:rPr>
        <w:t>.1</w:t>
      </w:r>
      <w:r>
        <w:rPr>
          <w:rFonts w:hint="eastAsia" w:eastAsia="宋体"/>
          <w:lang w:eastAsia="zh-CN"/>
        </w:rPr>
        <w:tab/>
      </w:r>
      <w:r>
        <w:rPr>
          <w:rFonts w:hint="eastAsia" w:eastAsia="宋体"/>
          <w:lang w:eastAsia="zh-CN"/>
        </w:rPr>
        <w:t>Repeater class for downlink</w:t>
      </w:r>
      <w:bookmarkEnd w:id="311"/>
      <w:bookmarkEnd w:id="312"/>
      <w:bookmarkEnd w:id="313"/>
      <w:bookmarkEnd w:id="314"/>
      <w:bookmarkEnd w:id="315"/>
      <w:bookmarkEnd w:id="316"/>
      <w:bookmarkEnd w:id="317"/>
      <w:bookmarkEnd w:id="318"/>
      <w:bookmarkEnd w:id="319"/>
    </w:p>
    <w:p>
      <w:pPr>
        <w:pStyle w:val="4"/>
        <w:rPr>
          <w:rFonts w:eastAsia="宋体"/>
          <w:lang w:eastAsia="zh-CN"/>
        </w:rPr>
      </w:pPr>
      <w:bookmarkStart w:id="320" w:name="_Toc130558371"/>
      <w:bookmarkStart w:id="321" w:name="_Toc124158303"/>
      <w:bookmarkStart w:id="322" w:name="_Toc138884742"/>
      <w:bookmarkStart w:id="323" w:name="_Toc121818324"/>
      <w:bookmarkStart w:id="324" w:name="_Toc138884966"/>
      <w:bookmarkStart w:id="325" w:name="_Toc137467096"/>
      <w:bookmarkStart w:id="326" w:name="_Toc145511177"/>
      <w:bookmarkStart w:id="327" w:name="_Toc155475654"/>
      <w:bookmarkStart w:id="328" w:name="_Toc121818548"/>
      <w:r>
        <w:rPr>
          <w:rFonts w:hint="eastAsia" w:eastAsia="宋体"/>
          <w:lang w:eastAsia="zh-CN"/>
        </w:rPr>
        <w:t>4.</w:t>
      </w:r>
      <w:r>
        <w:rPr>
          <w:rFonts w:eastAsia="宋体"/>
          <w:lang w:eastAsia="zh-CN"/>
        </w:rPr>
        <w:t>3</w:t>
      </w:r>
      <w:r>
        <w:rPr>
          <w:rFonts w:hint="eastAsia" w:eastAsia="宋体"/>
          <w:lang w:eastAsia="zh-CN"/>
        </w:rPr>
        <w:t>.2</w:t>
      </w:r>
      <w:r>
        <w:rPr>
          <w:rFonts w:hint="eastAsia" w:eastAsia="宋体"/>
          <w:lang w:eastAsia="zh-CN"/>
        </w:rPr>
        <w:tab/>
      </w:r>
      <w:r>
        <w:rPr>
          <w:rFonts w:hint="eastAsia" w:eastAsia="宋体"/>
          <w:lang w:eastAsia="zh-CN"/>
        </w:rPr>
        <w:t>Repeater class for uplink</w:t>
      </w:r>
      <w:bookmarkEnd w:id="320"/>
      <w:bookmarkEnd w:id="321"/>
      <w:bookmarkEnd w:id="322"/>
      <w:bookmarkEnd w:id="323"/>
      <w:bookmarkEnd w:id="324"/>
      <w:bookmarkEnd w:id="325"/>
      <w:bookmarkEnd w:id="326"/>
      <w:bookmarkEnd w:id="327"/>
      <w:bookmarkEnd w:id="328"/>
    </w:p>
    <w:p>
      <w:pPr>
        <w:pStyle w:val="3"/>
        <w:rPr>
          <w:ins w:id="246" w:author="ZTE, Fei Xue" w:date="2024-02-17T10:56:23Z"/>
          <w:lang w:eastAsia="zh-CN"/>
        </w:rPr>
      </w:pPr>
      <w:ins w:id="247" w:author="ZTE, Fei Xue" w:date="2024-02-17T10:56:23Z">
        <w:bookmarkStart w:id="329" w:name="_Toc155781007"/>
        <w:bookmarkStart w:id="330" w:name="_Toc155427989"/>
        <w:bookmarkStart w:id="331" w:name="_Toc29776"/>
        <w:r>
          <w:rPr/>
          <w:t>4.</w:t>
        </w:r>
      </w:ins>
      <w:ins w:id="248" w:author="ZTE, Fei Xue" w:date="2024-02-17T10:56:23Z">
        <w:r>
          <w:rPr>
            <w:rFonts w:hint="eastAsia"/>
            <w:lang w:eastAsia="zh-CN"/>
          </w:rPr>
          <w:t>3</w:t>
        </w:r>
      </w:ins>
      <w:ins w:id="249" w:author="ZTE, Fei Xue" w:date="2024-02-17T10:56:23Z">
        <w:r>
          <w:rPr>
            <w:rFonts w:hint="eastAsia"/>
            <w:lang w:val="en-US" w:eastAsia="zh-CN"/>
          </w:rPr>
          <w:t>A</w:t>
        </w:r>
      </w:ins>
      <w:ins w:id="250" w:author="ZTE, Fei Xue" w:date="2024-02-17T10:56:23Z">
        <w:r>
          <w:rPr/>
          <w:tab/>
        </w:r>
      </w:ins>
      <w:ins w:id="251" w:author="ZTE, Fei Xue" w:date="2024-02-17T10:56:23Z">
        <w:r>
          <w:rPr>
            <w:rFonts w:hint="eastAsia" w:eastAsia="宋体"/>
            <w:lang w:val="en-US" w:eastAsia="zh-CN"/>
          </w:rPr>
          <w:t>Network controlled r</w:t>
        </w:r>
      </w:ins>
      <w:ins w:id="252" w:author="ZTE, Fei Xue" w:date="2024-02-17T10:56:23Z">
        <w:r>
          <w:rPr>
            <w:rFonts w:hint="eastAsia"/>
            <w:lang w:eastAsia="zh-CN"/>
          </w:rPr>
          <w:t>epeater classes</w:t>
        </w:r>
        <w:bookmarkEnd w:id="329"/>
        <w:bookmarkEnd w:id="330"/>
        <w:bookmarkEnd w:id="331"/>
      </w:ins>
    </w:p>
    <w:p>
      <w:pPr>
        <w:pStyle w:val="4"/>
        <w:rPr>
          <w:ins w:id="253" w:author="ZTE, Fei Xue" w:date="2024-02-17T10:56:23Z"/>
          <w:lang w:eastAsia="zh-CN"/>
        </w:rPr>
      </w:pPr>
      <w:ins w:id="254" w:author="ZTE, Fei Xue" w:date="2024-02-17T10:56:23Z">
        <w:bookmarkStart w:id="332" w:name="_Toc155781008"/>
        <w:bookmarkStart w:id="333" w:name="_Toc29523"/>
        <w:bookmarkStart w:id="334" w:name="_Toc155427990"/>
        <w:r>
          <w:rPr>
            <w:rFonts w:hint="eastAsia"/>
            <w:lang w:eastAsia="zh-CN"/>
          </w:rPr>
          <w:t>4.</w:t>
        </w:r>
      </w:ins>
      <w:ins w:id="255" w:author="ZTE, Fei Xue" w:date="2024-02-17T10:56:23Z">
        <w:r>
          <w:rPr>
            <w:lang w:eastAsia="zh-CN"/>
          </w:rPr>
          <w:t>3</w:t>
        </w:r>
      </w:ins>
      <w:ins w:id="256" w:author="ZTE, Fei Xue" w:date="2024-02-17T10:56:23Z">
        <w:r>
          <w:rPr>
            <w:rFonts w:hint="eastAsia"/>
            <w:lang w:val="en-US" w:eastAsia="zh-CN"/>
          </w:rPr>
          <w:t>A</w:t>
        </w:r>
      </w:ins>
      <w:ins w:id="257" w:author="ZTE, Fei Xue" w:date="2024-02-17T10:56:23Z">
        <w:r>
          <w:rPr>
            <w:rFonts w:hint="eastAsia"/>
            <w:lang w:eastAsia="zh-CN"/>
          </w:rPr>
          <w:t>.1</w:t>
        </w:r>
      </w:ins>
      <w:ins w:id="258" w:author="ZTE, Fei Xue" w:date="2024-02-17T10:56:23Z">
        <w:r>
          <w:rPr>
            <w:rFonts w:hint="eastAsia"/>
            <w:lang w:eastAsia="zh-CN"/>
          </w:rPr>
          <w:tab/>
        </w:r>
      </w:ins>
      <w:ins w:id="259" w:author="ZTE, Fei Xue" w:date="2024-02-17T10:56:23Z">
        <w:r>
          <w:rPr>
            <w:rFonts w:hint="eastAsia"/>
            <w:lang w:val="en-US" w:eastAsia="zh-CN"/>
          </w:rPr>
          <w:t>Network controlled r</w:t>
        </w:r>
      </w:ins>
      <w:ins w:id="260" w:author="ZTE, Fei Xue" w:date="2024-02-17T10:56:23Z">
        <w:r>
          <w:rPr>
            <w:rFonts w:hint="eastAsia"/>
            <w:lang w:eastAsia="zh-CN"/>
          </w:rPr>
          <w:t>epeater class for downlink</w:t>
        </w:r>
        <w:bookmarkEnd w:id="332"/>
        <w:bookmarkEnd w:id="333"/>
        <w:bookmarkEnd w:id="334"/>
      </w:ins>
    </w:p>
    <w:p>
      <w:pPr>
        <w:rPr>
          <w:ins w:id="261" w:author="ZTE, Fei Xue" w:date="2024-02-17T10:56:23Z"/>
          <w:rFonts w:eastAsia="宋体"/>
        </w:rPr>
      </w:pPr>
      <w:ins w:id="262" w:author="ZTE, Fei Xue" w:date="2024-02-17T10:56:23Z">
        <w:r>
          <w:rPr>
            <w:rFonts w:eastAsia="宋体"/>
          </w:rPr>
          <w:t xml:space="preserve">The requirements in this specification apply to </w:t>
        </w:r>
      </w:ins>
      <w:ins w:id="263" w:author="ZTE, Fei Xue" w:date="2024-02-17T10:56:23Z">
        <w:r>
          <w:rPr>
            <w:rFonts w:hint="eastAsia" w:eastAsia="宋体"/>
          </w:rPr>
          <w:t xml:space="preserve">downlink </w:t>
        </w:r>
      </w:ins>
      <w:ins w:id="264" w:author="ZTE, Fei Xue" w:date="2024-02-17T10:56:23Z">
        <w:r>
          <w:rPr>
            <w:rFonts w:eastAsia="宋体"/>
          </w:rPr>
          <w:t xml:space="preserve">Wide Area </w:t>
        </w:r>
      </w:ins>
      <w:ins w:id="265" w:author="ZTE, Fei Xue" w:date="2024-02-17T10:56:23Z">
        <w:r>
          <w:rPr>
            <w:rFonts w:hint="eastAsia" w:eastAsia="宋体"/>
          </w:rPr>
          <w:t>NCR</w:t>
        </w:r>
      </w:ins>
      <w:ins w:id="266" w:author="ZTE, Fei Xue" w:date="2024-02-17T10:56:23Z">
        <w:r>
          <w:rPr>
            <w:rFonts w:eastAsia="宋体"/>
          </w:rPr>
          <w:t xml:space="preserve">, </w:t>
        </w:r>
      </w:ins>
      <w:ins w:id="267" w:author="ZTE, Fei Xue" w:date="2024-02-17T10:56:23Z">
        <w:r>
          <w:rPr>
            <w:rFonts w:hint="eastAsia" w:eastAsia="宋体"/>
          </w:rPr>
          <w:t xml:space="preserve">downlink </w:t>
        </w:r>
      </w:ins>
      <w:ins w:id="268" w:author="ZTE, Fei Xue" w:date="2024-02-17T10:56:23Z">
        <w:r>
          <w:rPr>
            <w:rFonts w:eastAsia="宋体"/>
          </w:rPr>
          <w:t xml:space="preserve">Medium Range </w:t>
        </w:r>
      </w:ins>
      <w:ins w:id="269" w:author="ZTE, Fei Xue" w:date="2024-02-17T10:56:23Z">
        <w:r>
          <w:rPr>
            <w:rFonts w:hint="eastAsia" w:eastAsia="宋体"/>
          </w:rPr>
          <w:t>NCR</w:t>
        </w:r>
      </w:ins>
      <w:ins w:id="270" w:author="ZTE, Fei Xue" w:date="2024-02-17T10:56:23Z">
        <w:r>
          <w:rPr>
            <w:rFonts w:eastAsia="宋体"/>
          </w:rPr>
          <w:t xml:space="preserve"> and </w:t>
        </w:r>
      </w:ins>
      <w:ins w:id="271" w:author="ZTE, Fei Xue" w:date="2024-02-17T10:56:23Z">
        <w:r>
          <w:rPr>
            <w:rFonts w:hint="eastAsia" w:eastAsia="宋体"/>
          </w:rPr>
          <w:t xml:space="preserve">downlink </w:t>
        </w:r>
      </w:ins>
      <w:ins w:id="272" w:author="ZTE, Fei Xue" w:date="2024-02-17T10:56:23Z">
        <w:r>
          <w:rPr>
            <w:rFonts w:eastAsia="宋体"/>
          </w:rPr>
          <w:t xml:space="preserve">Local Area </w:t>
        </w:r>
      </w:ins>
      <w:ins w:id="273" w:author="ZTE, Fei Xue" w:date="2024-02-17T10:56:23Z">
        <w:r>
          <w:rPr>
            <w:rFonts w:hint="eastAsia" w:eastAsia="宋体"/>
          </w:rPr>
          <w:t>NCR</w:t>
        </w:r>
      </w:ins>
      <w:ins w:id="274" w:author="ZTE, Fei Xue" w:date="2024-02-17T10:56:23Z">
        <w:r>
          <w:rPr>
            <w:rFonts w:eastAsia="宋体"/>
          </w:rPr>
          <w:t xml:space="preserve"> unless otherwise stated. The associated deployment scenarios for each class are exactly the same for </w:t>
        </w:r>
      </w:ins>
      <w:ins w:id="275" w:author="ZTE, Fei Xue" w:date="2024-02-17T10:56:23Z">
        <w:r>
          <w:rPr>
            <w:rFonts w:hint="eastAsia" w:eastAsia="宋体"/>
          </w:rPr>
          <w:t>repeater</w:t>
        </w:r>
      </w:ins>
      <w:ins w:id="276" w:author="ZTE, Fei Xue" w:date="2024-02-17T10:56:23Z">
        <w:r>
          <w:rPr>
            <w:rFonts w:eastAsia="宋体"/>
          </w:rPr>
          <w:t xml:space="preserve"> with and without connectors.</w:t>
        </w:r>
      </w:ins>
    </w:p>
    <w:p>
      <w:pPr>
        <w:rPr>
          <w:ins w:id="277" w:author="ZTE, Fei Xue" w:date="2024-02-17T10:56:23Z"/>
          <w:rFonts w:eastAsia="宋体"/>
        </w:rPr>
      </w:pPr>
      <w:ins w:id="278" w:author="ZTE, Fei Xue" w:date="2024-02-17T10:56:23Z">
        <w:r>
          <w:rPr>
            <w:rFonts w:eastAsia="宋体"/>
          </w:rPr>
          <w:t xml:space="preserve">For </w:t>
        </w:r>
      </w:ins>
      <w:ins w:id="279" w:author="ZTE, Fei Xue" w:date="2024-02-17T10:56:23Z">
        <w:r>
          <w:rPr>
            <w:rFonts w:eastAsia="宋体"/>
            <w:i/>
            <w:iCs/>
          </w:rPr>
          <w:t>NCR type 2-O</w:t>
        </w:r>
      </w:ins>
      <w:ins w:id="280" w:author="ZTE, Fei Xue" w:date="2024-02-17T10:56:23Z">
        <w:r>
          <w:rPr>
            <w:rFonts w:eastAsia="宋体"/>
          </w:rPr>
          <w:t xml:space="preserve">, </w:t>
        </w:r>
      </w:ins>
      <w:ins w:id="281" w:author="ZTE, Fei Xue" w:date="2024-02-17T10:56:23Z">
        <w:r>
          <w:rPr>
            <w:rFonts w:hint="eastAsia" w:eastAsia="宋体"/>
          </w:rPr>
          <w:t xml:space="preserve">NCR downlink </w:t>
        </w:r>
      </w:ins>
      <w:ins w:id="282" w:author="ZTE, Fei Xue" w:date="2024-02-17T10:56:23Z">
        <w:r>
          <w:rPr>
            <w:rFonts w:eastAsia="宋体"/>
          </w:rPr>
          <w:t>classes are defined as indicated below:</w:t>
        </w:r>
      </w:ins>
    </w:p>
    <w:p>
      <w:pPr>
        <w:pStyle w:val="92"/>
        <w:rPr>
          <w:ins w:id="283" w:author="ZTE, Fei Xue" w:date="2024-02-17T10:56:23Z"/>
          <w:rFonts w:eastAsia="宋体"/>
          <w:lang w:eastAsia="ja-JP"/>
        </w:rPr>
      </w:pPr>
      <w:ins w:id="284" w:author="ZTE, Fei Xue" w:date="2024-02-17T10:56:23Z">
        <w:r>
          <w:rPr>
            <w:rFonts w:eastAsia="宋体"/>
            <w:lang w:eastAsia="ja-JP"/>
          </w:rPr>
          <w:t>-</w:t>
        </w:r>
      </w:ins>
      <w:ins w:id="285" w:author="ZTE, Fei Xue" w:date="2024-02-17T10:56:23Z">
        <w:r>
          <w:rPr>
            <w:rFonts w:eastAsia="宋体"/>
            <w:lang w:eastAsia="ja-JP"/>
          </w:rPr>
          <w:tab/>
        </w:r>
      </w:ins>
      <w:ins w:id="286" w:author="ZTE, Fei Xue" w:date="2024-02-17T10:56:23Z">
        <w:r>
          <w:rPr>
            <w:rFonts w:eastAsia="宋体"/>
            <w:lang w:eastAsia="ja-JP"/>
          </w:rPr>
          <w:t xml:space="preserve">Wide Area </w:t>
        </w:r>
      </w:ins>
      <w:ins w:id="287" w:author="ZTE, Fei Xue" w:date="2024-02-17T10:56:23Z">
        <w:r>
          <w:rPr>
            <w:rFonts w:hint="eastAsia" w:eastAsia="宋体"/>
          </w:rPr>
          <w:t>NCR</w:t>
        </w:r>
      </w:ins>
      <w:ins w:id="288" w:author="ZTE, Fei Xue" w:date="2024-02-17T10:56:23Z">
        <w:r>
          <w:rPr>
            <w:rFonts w:eastAsia="宋体"/>
            <w:lang w:eastAsia="ja-JP"/>
          </w:rPr>
          <w:t xml:space="preserve"> are characterised by requirements derived from Macro Cell scenarios with a </w:t>
        </w:r>
      </w:ins>
      <w:ins w:id="289" w:author="ZTE, Fei Xue" w:date="2024-02-17T10:56:23Z">
        <w:r>
          <w:rPr>
            <w:rFonts w:hint="eastAsia" w:eastAsia="宋体"/>
          </w:rPr>
          <w:t>NCR</w:t>
        </w:r>
      </w:ins>
      <w:ins w:id="290" w:author="ZTE, Fei Xue" w:date="2024-02-17T10:56:23Z">
        <w:r>
          <w:rPr>
            <w:rFonts w:eastAsia="宋体"/>
            <w:lang w:eastAsia="ja-JP"/>
          </w:rPr>
          <w:t xml:space="preserve"> to UE minimum distance along the ground equal to 35 m.</w:t>
        </w:r>
      </w:ins>
    </w:p>
    <w:p>
      <w:pPr>
        <w:pStyle w:val="92"/>
        <w:rPr>
          <w:ins w:id="291" w:author="ZTE, Fei Xue" w:date="2024-02-17T10:56:23Z"/>
          <w:rFonts w:eastAsia="宋体"/>
          <w:lang w:eastAsia="ja-JP"/>
        </w:rPr>
      </w:pPr>
      <w:ins w:id="292" w:author="ZTE, Fei Xue" w:date="2024-02-17T10:56:23Z">
        <w:r>
          <w:rPr>
            <w:rFonts w:eastAsia="宋体"/>
            <w:lang w:eastAsia="ja-JP"/>
          </w:rPr>
          <w:t>-</w:t>
        </w:r>
      </w:ins>
      <w:ins w:id="293" w:author="ZTE, Fei Xue" w:date="2024-02-17T10:56:23Z">
        <w:r>
          <w:rPr>
            <w:rFonts w:eastAsia="宋体"/>
            <w:lang w:eastAsia="ja-JP"/>
          </w:rPr>
          <w:tab/>
        </w:r>
      </w:ins>
      <w:ins w:id="294" w:author="ZTE, Fei Xue" w:date="2024-02-17T10:56:23Z">
        <w:r>
          <w:rPr>
            <w:rFonts w:eastAsia="宋体"/>
            <w:lang w:eastAsia="ja-JP"/>
          </w:rPr>
          <w:t xml:space="preserve">Medium Range </w:t>
        </w:r>
      </w:ins>
      <w:ins w:id="295" w:author="ZTE, Fei Xue" w:date="2024-02-17T10:56:23Z">
        <w:r>
          <w:rPr>
            <w:rFonts w:hint="eastAsia" w:eastAsia="宋体"/>
          </w:rPr>
          <w:t>NCR</w:t>
        </w:r>
      </w:ins>
      <w:ins w:id="296" w:author="ZTE, Fei Xue" w:date="2024-02-17T10:56:23Z">
        <w:r>
          <w:rPr>
            <w:rFonts w:eastAsia="宋体"/>
            <w:lang w:eastAsia="ja-JP"/>
          </w:rPr>
          <w:t xml:space="preserve"> are characterised by requirements derived from Micro Cell scenarios with a </w:t>
        </w:r>
      </w:ins>
      <w:ins w:id="297" w:author="ZTE, Fei Xue" w:date="2024-02-17T10:56:23Z">
        <w:r>
          <w:rPr>
            <w:rFonts w:hint="eastAsia" w:eastAsia="宋体"/>
          </w:rPr>
          <w:t>NCR</w:t>
        </w:r>
      </w:ins>
      <w:ins w:id="298" w:author="ZTE, Fei Xue" w:date="2024-02-17T10:56:23Z">
        <w:r>
          <w:rPr>
            <w:rFonts w:eastAsia="宋体"/>
            <w:lang w:eastAsia="ja-JP"/>
          </w:rPr>
          <w:t xml:space="preserve"> to UE minimum distance along the ground equal to 5 m.</w:t>
        </w:r>
      </w:ins>
    </w:p>
    <w:p>
      <w:pPr>
        <w:pStyle w:val="92"/>
        <w:rPr>
          <w:ins w:id="299" w:author="ZTE, Fei Xue" w:date="2024-02-17T10:56:23Z"/>
          <w:rFonts w:eastAsia="宋体"/>
          <w:lang w:eastAsia="ja-JP"/>
        </w:rPr>
      </w:pPr>
      <w:ins w:id="300" w:author="ZTE, Fei Xue" w:date="2024-02-17T10:56:23Z">
        <w:r>
          <w:rPr>
            <w:rFonts w:eastAsia="宋体"/>
            <w:lang w:eastAsia="ja-JP"/>
          </w:rPr>
          <w:t>-</w:t>
        </w:r>
      </w:ins>
      <w:ins w:id="301" w:author="ZTE, Fei Xue" w:date="2024-02-17T10:56:23Z">
        <w:r>
          <w:rPr>
            <w:rFonts w:eastAsia="宋体"/>
            <w:lang w:eastAsia="ja-JP"/>
          </w:rPr>
          <w:tab/>
        </w:r>
      </w:ins>
      <w:ins w:id="302" w:author="ZTE, Fei Xue" w:date="2024-02-17T10:56:23Z">
        <w:r>
          <w:rPr>
            <w:rFonts w:eastAsia="宋体"/>
            <w:lang w:eastAsia="ja-JP"/>
          </w:rPr>
          <w:t>Local Area</w:t>
        </w:r>
      </w:ins>
      <w:ins w:id="303" w:author="ZTE, Fei Xue" w:date="2024-02-17T10:56:23Z">
        <w:r>
          <w:rPr>
            <w:rFonts w:hint="eastAsia" w:eastAsia="宋体"/>
          </w:rPr>
          <w:t xml:space="preserve"> NCR</w:t>
        </w:r>
      </w:ins>
      <w:ins w:id="304" w:author="ZTE, Fei Xue" w:date="2024-02-17T10:56:23Z">
        <w:r>
          <w:rPr>
            <w:rFonts w:eastAsia="宋体"/>
            <w:lang w:eastAsia="ja-JP"/>
          </w:rPr>
          <w:t xml:space="preserve"> are characterised by requirements derived from Pico Cell scenarios with a </w:t>
        </w:r>
      </w:ins>
      <w:ins w:id="305" w:author="ZTE, Fei Xue" w:date="2024-02-17T10:56:23Z">
        <w:r>
          <w:rPr>
            <w:rFonts w:hint="eastAsia" w:eastAsia="宋体"/>
          </w:rPr>
          <w:t>NCR</w:t>
        </w:r>
      </w:ins>
      <w:ins w:id="306" w:author="ZTE, Fei Xue" w:date="2024-02-17T10:56:23Z">
        <w:r>
          <w:rPr>
            <w:rFonts w:eastAsia="宋体"/>
            <w:lang w:eastAsia="ja-JP"/>
          </w:rPr>
          <w:t xml:space="preserve"> to UE minimum distance along the ground equal to 2 m or from Femto Cell scenarios.</w:t>
        </w:r>
      </w:ins>
    </w:p>
    <w:p>
      <w:pPr>
        <w:pStyle w:val="4"/>
        <w:rPr>
          <w:ins w:id="307" w:author="ZTE, Fei Xue" w:date="2024-02-17T10:56:23Z"/>
          <w:lang w:val="en-US" w:eastAsia="zh-CN"/>
        </w:rPr>
      </w:pPr>
      <w:ins w:id="308" w:author="ZTE, Fei Xue" w:date="2024-02-17T10:56:23Z">
        <w:bookmarkStart w:id="335" w:name="_Toc155781009"/>
        <w:bookmarkStart w:id="336" w:name="_Toc155427991"/>
        <w:r>
          <w:rPr>
            <w:rFonts w:hint="eastAsia"/>
            <w:lang w:eastAsia="zh-CN"/>
          </w:rPr>
          <w:t>4.</w:t>
        </w:r>
      </w:ins>
      <w:ins w:id="309" w:author="ZTE, Fei Xue" w:date="2024-02-17T10:56:23Z">
        <w:r>
          <w:rPr>
            <w:lang w:eastAsia="zh-CN"/>
          </w:rPr>
          <w:t>3</w:t>
        </w:r>
      </w:ins>
      <w:ins w:id="310" w:author="ZTE, Fei Xue" w:date="2024-02-17T10:56:23Z">
        <w:r>
          <w:rPr>
            <w:rFonts w:hint="eastAsia"/>
            <w:lang w:val="en-US" w:eastAsia="zh-CN"/>
          </w:rPr>
          <w:t>A</w:t>
        </w:r>
      </w:ins>
      <w:ins w:id="311" w:author="ZTE, Fei Xue" w:date="2024-02-17T10:56:23Z">
        <w:r>
          <w:rPr>
            <w:rFonts w:hint="eastAsia"/>
            <w:lang w:eastAsia="zh-CN"/>
          </w:rPr>
          <w:t>.</w:t>
        </w:r>
      </w:ins>
      <w:ins w:id="312" w:author="ZTE, Fei Xue" w:date="2024-02-17T10:56:23Z">
        <w:r>
          <w:rPr>
            <w:rFonts w:hint="eastAsia"/>
            <w:lang w:val="en-US" w:eastAsia="zh-CN"/>
          </w:rPr>
          <w:t>2</w:t>
        </w:r>
      </w:ins>
      <w:ins w:id="313" w:author="ZTE, Fei Xue" w:date="2024-02-17T10:56:23Z">
        <w:r>
          <w:rPr>
            <w:rFonts w:hint="eastAsia"/>
            <w:lang w:eastAsia="zh-CN"/>
          </w:rPr>
          <w:tab/>
        </w:r>
      </w:ins>
      <w:ins w:id="314" w:author="ZTE, Fei Xue" w:date="2024-02-17T10:56:23Z">
        <w:r>
          <w:rPr>
            <w:rFonts w:hint="eastAsia"/>
            <w:lang w:val="en-US" w:eastAsia="zh-CN"/>
          </w:rPr>
          <w:t>Network controlled r</w:t>
        </w:r>
      </w:ins>
      <w:ins w:id="315" w:author="ZTE, Fei Xue" w:date="2024-02-17T10:56:23Z">
        <w:r>
          <w:rPr>
            <w:rFonts w:hint="eastAsia"/>
            <w:lang w:eastAsia="zh-CN"/>
          </w:rPr>
          <w:t xml:space="preserve">epeater class for </w:t>
        </w:r>
      </w:ins>
      <w:ins w:id="316" w:author="ZTE, Fei Xue" w:date="2024-02-17T10:56:23Z">
        <w:r>
          <w:rPr>
            <w:rFonts w:hint="eastAsia"/>
            <w:lang w:val="en-US" w:eastAsia="zh-CN"/>
          </w:rPr>
          <w:t>uplink</w:t>
        </w:r>
        <w:bookmarkEnd w:id="335"/>
        <w:bookmarkEnd w:id="336"/>
      </w:ins>
    </w:p>
    <w:p>
      <w:pPr>
        <w:rPr>
          <w:ins w:id="317" w:author="ZTE, Fei Xue" w:date="2024-02-17T10:56:23Z"/>
          <w:rFonts w:eastAsia="宋体"/>
        </w:rPr>
      </w:pPr>
      <w:ins w:id="318" w:author="ZTE, Fei Xue" w:date="2024-02-17T10:56:23Z">
        <w:r>
          <w:rPr>
            <w:rFonts w:eastAsia="宋体"/>
          </w:rPr>
          <w:t xml:space="preserve">The requirements in this specification apply to </w:t>
        </w:r>
      </w:ins>
      <w:ins w:id="319" w:author="ZTE, Fei Xue" w:date="2024-02-17T10:56:23Z">
        <w:r>
          <w:rPr>
            <w:rFonts w:hint="eastAsia" w:eastAsia="宋体"/>
          </w:rPr>
          <w:t xml:space="preserve">uplink </w:t>
        </w:r>
      </w:ins>
      <w:ins w:id="320" w:author="ZTE, Fei Xue" w:date="2024-02-17T10:56:23Z">
        <w:r>
          <w:rPr>
            <w:rFonts w:eastAsia="宋体"/>
          </w:rPr>
          <w:t xml:space="preserve">Wide Area </w:t>
        </w:r>
      </w:ins>
      <w:ins w:id="321" w:author="ZTE, Fei Xue" w:date="2024-02-17T10:56:23Z">
        <w:r>
          <w:rPr>
            <w:rFonts w:hint="eastAsia" w:eastAsia="宋体"/>
          </w:rPr>
          <w:t xml:space="preserve">NCR </w:t>
        </w:r>
      </w:ins>
      <w:ins w:id="322" w:author="ZTE, Fei Xue" w:date="2024-02-17T10:56:23Z">
        <w:r>
          <w:rPr>
            <w:rFonts w:eastAsia="宋体"/>
          </w:rPr>
          <w:t xml:space="preserve">and </w:t>
        </w:r>
      </w:ins>
      <w:ins w:id="323" w:author="ZTE, Fei Xue" w:date="2024-02-17T10:56:23Z">
        <w:r>
          <w:rPr>
            <w:rFonts w:hint="eastAsia" w:eastAsia="宋体"/>
          </w:rPr>
          <w:t xml:space="preserve">uplink </w:t>
        </w:r>
      </w:ins>
      <w:ins w:id="324" w:author="ZTE, Fei Xue" w:date="2024-02-17T10:56:23Z">
        <w:r>
          <w:rPr>
            <w:rFonts w:eastAsia="宋体"/>
          </w:rPr>
          <w:t xml:space="preserve">Local Area </w:t>
        </w:r>
      </w:ins>
      <w:ins w:id="325" w:author="ZTE, Fei Xue" w:date="2024-02-17T10:56:23Z">
        <w:r>
          <w:rPr>
            <w:rFonts w:hint="eastAsia" w:eastAsia="宋体"/>
          </w:rPr>
          <w:t>NCR</w:t>
        </w:r>
      </w:ins>
      <w:ins w:id="326" w:author="ZTE, Fei Xue" w:date="2024-02-17T10:56:23Z">
        <w:r>
          <w:rPr>
            <w:rFonts w:eastAsia="宋体"/>
          </w:rPr>
          <w:t xml:space="preserve"> unless otherwise stated. The associated deployment scenarios for each class are exactly the same for </w:t>
        </w:r>
      </w:ins>
      <w:ins w:id="327" w:author="ZTE, Fei Xue" w:date="2024-02-17T10:56:23Z">
        <w:r>
          <w:rPr>
            <w:rFonts w:hint="eastAsia" w:eastAsia="宋体"/>
          </w:rPr>
          <w:t>NCR</w:t>
        </w:r>
      </w:ins>
      <w:ins w:id="328" w:author="ZTE, Fei Xue" w:date="2024-02-17T10:56:23Z">
        <w:r>
          <w:rPr>
            <w:rFonts w:eastAsia="宋体"/>
          </w:rPr>
          <w:t xml:space="preserve"> with and without connectors.</w:t>
        </w:r>
      </w:ins>
    </w:p>
    <w:p>
      <w:pPr>
        <w:rPr>
          <w:ins w:id="329" w:author="ZTE, Fei Xue" w:date="2024-02-17T10:56:23Z"/>
          <w:rFonts w:eastAsia="宋体"/>
        </w:rPr>
      </w:pPr>
      <w:ins w:id="330" w:author="ZTE, Fei Xue" w:date="2024-02-17T10:56:23Z">
        <w:r>
          <w:rPr>
            <w:rFonts w:eastAsia="宋体"/>
          </w:rPr>
          <w:t xml:space="preserve">For </w:t>
        </w:r>
      </w:ins>
      <w:ins w:id="331" w:author="ZTE, Fei Xue" w:date="2024-02-17T10:56:23Z">
        <w:r>
          <w:rPr>
            <w:rFonts w:eastAsia="宋体"/>
            <w:i/>
            <w:iCs/>
          </w:rPr>
          <w:t>NCR</w:t>
        </w:r>
      </w:ins>
      <w:ins w:id="332" w:author="ZTE, Fei Xue" w:date="2024-02-17T10:56:23Z">
        <w:r>
          <w:rPr>
            <w:rFonts w:hint="eastAsia" w:eastAsia="宋体"/>
          </w:rPr>
          <w:t xml:space="preserve"> </w:t>
        </w:r>
      </w:ins>
      <w:ins w:id="333" w:author="ZTE, Fei Xue" w:date="2024-02-17T10:56:23Z">
        <w:r>
          <w:rPr>
            <w:rFonts w:eastAsia="宋体"/>
            <w:i/>
            <w:iCs/>
          </w:rPr>
          <w:t>type 2-O</w:t>
        </w:r>
      </w:ins>
      <w:ins w:id="334" w:author="ZTE, Fei Xue" w:date="2024-02-17T10:56:23Z">
        <w:r>
          <w:rPr>
            <w:rFonts w:eastAsia="宋体"/>
          </w:rPr>
          <w:t xml:space="preserve">, </w:t>
        </w:r>
      </w:ins>
      <w:ins w:id="335" w:author="ZTE, Fei Xue" w:date="2024-02-17T10:56:23Z">
        <w:r>
          <w:rPr>
            <w:rFonts w:hint="eastAsia" w:eastAsia="宋体"/>
          </w:rPr>
          <w:t xml:space="preserve">NCR uplink </w:t>
        </w:r>
      </w:ins>
      <w:ins w:id="336" w:author="ZTE, Fei Xue" w:date="2024-02-17T10:56:23Z">
        <w:r>
          <w:rPr>
            <w:rFonts w:eastAsia="宋体"/>
          </w:rPr>
          <w:t>classes are defined as indicated below:</w:t>
        </w:r>
      </w:ins>
    </w:p>
    <w:p>
      <w:pPr>
        <w:pStyle w:val="92"/>
        <w:rPr>
          <w:ins w:id="337" w:author="ZTE, Fei Xue" w:date="2024-02-17T10:56:23Z"/>
          <w:lang w:eastAsia="ja-JP"/>
        </w:rPr>
      </w:pPr>
      <w:ins w:id="338" w:author="ZTE, Fei Xue" w:date="2024-02-17T10:56:23Z">
        <w:r>
          <w:rPr>
            <w:lang w:eastAsia="ja-JP"/>
          </w:rPr>
          <w:t>-</w:t>
        </w:r>
      </w:ins>
      <w:ins w:id="339" w:author="ZTE, Fei Xue" w:date="2024-02-17T10:56:23Z">
        <w:r>
          <w:rPr>
            <w:lang w:eastAsia="ja-JP"/>
          </w:rPr>
          <w:tab/>
        </w:r>
      </w:ins>
      <w:ins w:id="340" w:author="ZTE, Fei Xue" w:date="2024-02-17T10:56:23Z">
        <w:r>
          <w:rPr>
            <w:lang w:eastAsia="ja-JP"/>
          </w:rPr>
          <w:t xml:space="preserve">Wide Area </w:t>
        </w:r>
      </w:ins>
      <w:ins w:id="341" w:author="ZTE, Fei Xue" w:date="2024-02-17T10:56:23Z">
        <w:r>
          <w:rPr>
            <w:rFonts w:hint="eastAsia" w:eastAsia="宋体"/>
          </w:rPr>
          <w:t>NCR</w:t>
        </w:r>
      </w:ins>
      <w:ins w:id="342" w:author="ZTE, Fei Xue" w:date="2024-02-17T10:56:23Z">
        <w:r>
          <w:rPr>
            <w:lang w:eastAsia="ja-JP"/>
          </w:rPr>
          <w:t xml:space="preserve"> are characterised by requirements derived from Macro Cell and/or Micro Cell scenarios.</w:t>
        </w:r>
      </w:ins>
    </w:p>
    <w:p>
      <w:pPr>
        <w:pStyle w:val="92"/>
        <w:rPr>
          <w:ins w:id="343" w:author="ZTE, Fei Xue" w:date="2024-02-17T10:56:23Z"/>
        </w:rPr>
      </w:pPr>
      <w:ins w:id="344" w:author="ZTE, Fei Xue" w:date="2024-02-17T10:56:23Z">
        <w:r>
          <w:rPr>
            <w:lang w:eastAsia="ja-JP"/>
          </w:rPr>
          <w:t>-</w:t>
        </w:r>
      </w:ins>
      <w:ins w:id="345" w:author="ZTE, Fei Xue" w:date="2024-02-17T10:56:23Z">
        <w:r>
          <w:rPr>
            <w:lang w:eastAsia="ja-JP"/>
          </w:rPr>
          <w:tab/>
        </w:r>
      </w:ins>
      <w:ins w:id="346" w:author="ZTE, Fei Xue" w:date="2024-02-17T10:56:23Z">
        <w:r>
          <w:rPr>
            <w:lang w:eastAsia="ja-JP"/>
          </w:rPr>
          <w:t xml:space="preserve">Local Area </w:t>
        </w:r>
      </w:ins>
      <w:ins w:id="347" w:author="ZTE, Fei Xue" w:date="2024-02-17T10:56:23Z">
        <w:r>
          <w:rPr>
            <w:rFonts w:hint="eastAsia" w:eastAsia="宋体"/>
          </w:rPr>
          <w:t>NCR</w:t>
        </w:r>
      </w:ins>
      <w:ins w:id="348" w:author="ZTE, Fei Xue" w:date="2024-02-17T10:56:23Z">
        <w:r>
          <w:rPr>
            <w:lang w:eastAsia="ja-JP"/>
          </w:rPr>
          <w:t xml:space="preserve"> are characterised by requirements derived from Pico Cell and/or Micro Cell scenarios.</w:t>
        </w:r>
      </w:ins>
    </w:p>
    <w:p>
      <w:pPr>
        <w:pStyle w:val="92"/>
        <w:rPr>
          <w:lang w:eastAsia="zh-CN"/>
        </w:rPr>
      </w:pPr>
    </w:p>
    <w:bookmarkEnd w:id="127"/>
    <w:p>
      <w:pPr>
        <w:pStyle w:val="3"/>
        <w:rPr>
          <w:lang w:eastAsia="zh-CN"/>
        </w:rPr>
      </w:pPr>
      <w:bookmarkStart w:id="337" w:name="_Toc2075"/>
      <w:bookmarkStart w:id="338" w:name="_Toc18438"/>
      <w:bookmarkStart w:id="339" w:name="_Toc15285"/>
      <w:bookmarkStart w:id="340" w:name="_Toc9040"/>
      <w:bookmarkStart w:id="341" w:name="_Toc137467097"/>
      <w:bookmarkStart w:id="342" w:name="_Toc121818325"/>
      <w:bookmarkStart w:id="343" w:name="_Toc124158304"/>
      <w:bookmarkStart w:id="344" w:name="_Toc130558372"/>
      <w:bookmarkStart w:id="345" w:name="_Toc145511178"/>
      <w:bookmarkStart w:id="346" w:name="_Toc138884743"/>
      <w:bookmarkStart w:id="347" w:name="_Toc155475655"/>
      <w:bookmarkStart w:id="348" w:name="_Toc138884967"/>
      <w:bookmarkStart w:id="349" w:name="_Toc121818549"/>
      <w:r>
        <w:t>4.</w:t>
      </w:r>
      <w:r>
        <w:rPr>
          <w:rFonts w:hint="eastAsia"/>
          <w:lang w:eastAsia="zh-CN"/>
        </w:rPr>
        <w:t>4</w:t>
      </w:r>
      <w:r>
        <w:tab/>
      </w:r>
      <w:r>
        <w:t>Regional requirements</w:t>
      </w:r>
      <w:bookmarkEnd w:id="337"/>
      <w:bookmarkEnd w:id="338"/>
      <w:bookmarkEnd w:id="339"/>
      <w:bookmarkEnd w:id="340"/>
      <w:bookmarkEnd w:id="341"/>
      <w:bookmarkEnd w:id="342"/>
      <w:bookmarkEnd w:id="343"/>
      <w:bookmarkEnd w:id="344"/>
      <w:bookmarkEnd w:id="345"/>
      <w:bookmarkEnd w:id="346"/>
      <w:bookmarkEnd w:id="347"/>
      <w:bookmarkEnd w:id="348"/>
      <w:bookmarkEnd w:id="349"/>
    </w:p>
    <w:p>
      <w:bookmarkStart w:id="350" w:name="_Toc14176"/>
      <w:bookmarkStart w:id="351" w:name="_Toc10636"/>
      <w:bookmarkStart w:id="352" w:name="_Toc12578"/>
      <w:bookmarkStart w:id="353" w:name="_Toc11181"/>
    </w:p>
    <w:p>
      <w:pPr>
        <w:pStyle w:val="3"/>
        <w:rPr>
          <w:lang w:eastAsia="zh-CN"/>
        </w:rPr>
      </w:pPr>
      <w:bookmarkStart w:id="354" w:name="_Toc137467098"/>
      <w:bookmarkStart w:id="355" w:name="_Toc121818326"/>
      <w:bookmarkStart w:id="356" w:name="_Toc130558373"/>
      <w:bookmarkStart w:id="357" w:name="_Toc145511179"/>
      <w:bookmarkStart w:id="358" w:name="_Toc124158305"/>
      <w:bookmarkStart w:id="359" w:name="_Toc138884744"/>
      <w:bookmarkStart w:id="360" w:name="_Toc138884968"/>
      <w:bookmarkStart w:id="361" w:name="_Toc121818550"/>
      <w:bookmarkStart w:id="362" w:name="_Toc155475656"/>
      <w:r>
        <w:t>4.</w:t>
      </w:r>
      <w:r>
        <w:rPr>
          <w:rFonts w:hint="eastAsia"/>
          <w:lang w:eastAsia="zh-CN"/>
        </w:rPr>
        <w:t>5</w:t>
      </w:r>
      <w:r>
        <w:tab/>
      </w:r>
      <w:r>
        <w:rPr>
          <w:rFonts w:hint="eastAsia"/>
          <w:lang w:val="en-US" w:eastAsia="zh-CN"/>
        </w:rPr>
        <w:t>Repeater</w:t>
      </w:r>
      <w:r>
        <w:rPr>
          <w:rFonts w:cs="v4.2.0"/>
        </w:rPr>
        <w:t xml:space="preserve"> configurations</w:t>
      </w:r>
      <w:bookmarkEnd w:id="350"/>
      <w:bookmarkEnd w:id="351"/>
      <w:bookmarkEnd w:id="352"/>
      <w:bookmarkEnd w:id="353"/>
      <w:bookmarkEnd w:id="354"/>
      <w:bookmarkEnd w:id="355"/>
      <w:bookmarkEnd w:id="356"/>
      <w:bookmarkEnd w:id="357"/>
      <w:bookmarkEnd w:id="358"/>
      <w:bookmarkEnd w:id="359"/>
      <w:bookmarkEnd w:id="360"/>
      <w:bookmarkEnd w:id="361"/>
      <w:bookmarkEnd w:id="362"/>
    </w:p>
    <w:p>
      <w:pPr>
        <w:pStyle w:val="4"/>
      </w:pPr>
      <w:bookmarkStart w:id="363" w:name="_Toc58915578"/>
      <w:bookmarkStart w:id="364" w:name="_Toc76544091"/>
      <w:bookmarkStart w:id="365" w:name="_Toc29810429"/>
      <w:bookmarkStart w:id="366" w:name="_Toc76114205"/>
      <w:bookmarkStart w:id="367" w:name="_Toc14779"/>
      <w:bookmarkStart w:id="368" w:name="_Toc98766322"/>
      <w:bookmarkStart w:id="369" w:name="_Toc121818327"/>
      <w:bookmarkStart w:id="370" w:name="_Toc27263"/>
      <w:bookmarkStart w:id="371" w:name="_Toc74915580"/>
      <w:bookmarkStart w:id="372" w:name="_Toc66693628"/>
      <w:bookmarkStart w:id="373" w:name="_Toc22454"/>
      <w:bookmarkStart w:id="374" w:name="_Toc82536213"/>
      <w:bookmarkStart w:id="375" w:name="_Toc37272727"/>
      <w:bookmarkStart w:id="376" w:name="_Toc45885802"/>
      <w:bookmarkStart w:id="377" w:name="_Toc21102580"/>
      <w:bookmarkStart w:id="378" w:name="_Toc89952506"/>
      <w:bookmarkStart w:id="379" w:name="_Toc36635781"/>
      <w:bookmarkStart w:id="380" w:name="_Toc58917759"/>
      <w:bookmarkStart w:id="381" w:name="_Toc21847"/>
      <w:bookmarkStart w:id="382" w:name="_Toc53182911"/>
      <w:bookmarkStart w:id="383" w:name="_Toc137467099"/>
      <w:bookmarkStart w:id="384" w:name="_Toc130558374"/>
      <w:bookmarkStart w:id="385" w:name="_Toc145511180"/>
      <w:bookmarkStart w:id="386" w:name="_Toc155475657"/>
      <w:bookmarkStart w:id="387" w:name="_Toc124158306"/>
      <w:bookmarkStart w:id="388" w:name="_Toc121818551"/>
      <w:bookmarkStart w:id="389" w:name="_Toc138884745"/>
      <w:bookmarkStart w:id="390" w:name="_Toc138884969"/>
      <w:r>
        <w:t>4.5.1</w:t>
      </w:r>
      <w:r>
        <w:tab/>
      </w:r>
      <w:r>
        <w:rPr>
          <w:rFonts w:hint="eastAsia"/>
          <w:lang w:val="en-US" w:eastAsia="zh-CN"/>
        </w:rPr>
        <w:t>Downlink</w:t>
      </w:r>
      <w:r>
        <w:t xml:space="preserve"> configurations</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r>
        <w:t xml:space="preserve">Unless otherwise stated, the radiated </w:t>
      </w:r>
      <w:r>
        <w:rPr>
          <w:rFonts w:hint="eastAsia"/>
        </w:rPr>
        <w:t>downlink</w:t>
      </w:r>
      <w:r>
        <w:t xml:space="preserve"> characteristics in clause 6 are specified at RIB, with a full complement of transceiver units for the configuration in normal operating conditions.</w:t>
      </w:r>
    </w:p>
    <w:p>
      <w:pPr>
        <w:pStyle w:val="94"/>
      </w:pPr>
      <w:r>
        <w:rPr>
          <w:lang w:val="en-US"/>
        </w:rPr>
        <w:drawing>
          <wp:inline distT="0" distB="0" distL="0" distR="0">
            <wp:extent cx="6191885" cy="1909445"/>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6190432" cy="1909306"/>
                    </a:xfrm>
                    <a:prstGeom prst="rect">
                      <a:avLst/>
                    </a:prstGeom>
                    <a:noFill/>
                  </pic:spPr>
                </pic:pic>
              </a:graphicData>
            </a:graphic>
          </wp:inline>
        </w:drawing>
      </w:r>
    </w:p>
    <w:p>
      <w:pPr>
        <w:pStyle w:val="101"/>
        <w:rPr>
          <w:ins w:id="349" w:author="ZTE, Fei Xue" w:date="2024-02-17T11:06:26Z"/>
          <w:rFonts w:hint="default"/>
          <w:lang w:val="en-US" w:eastAsia="zh-CN"/>
        </w:rPr>
      </w:pPr>
      <w:r>
        <w:rPr>
          <w:rFonts w:hint="eastAsia"/>
          <w:lang w:eastAsia="zh-CN"/>
        </w:rPr>
        <w:t>Figure 4.5.1-1: Test interface for downlink</w:t>
      </w:r>
      <w:ins w:id="350" w:author="ZTE, Fei Xue" w:date="2024-02-17T11:16:57Z">
        <w:r>
          <w:rPr>
            <w:rFonts w:hint="eastAsia"/>
            <w:lang w:val="en-US" w:eastAsia="zh-CN"/>
          </w:rPr>
          <w:t xml:space="preserve"> of</w:t>
        </w:r>
      </w:ins>
      <w:ins w:id="351" w:author="ZTE, Fei Xue" w:date="2024-02-17T11:16:58Z">
        <w:r>
          <w:rPr>
            <w:rFonts w:hint="eastAsia"/>
            <w:lang w:val="en-US" w:eastAsia="zh-CN"/>
          </w:rPr>
          <w:t xml:space="preserve"> RF</w:t>
        </w:r>
      </w:ins>
      <w:ins w:id="352" w:author="ZTE, Fei Xue" w:date="2024-02-17T11:16:59Z">
        <w:r>
          <w:rPr>
            <w:rFonts w:hint="eastAsia"/>
            <w:lang w:val="en-US" w:eastAsia="zh-CN"/>
          </w:rPr>
          <w:t xml:space="preserve"> repe</w:t>
        </w:r>
      </w:ins>
      <w:ins w:id="353" w:author="ZTE, Fei Xue" w:date="2024-02-17T11:17:00Z">
        <w:r>
          <w:rPr>
            <w:rFonts w:hint="eastAsia"/>
            <w:lang w:val="en-US" w:eastAsia="zh-CN"/>
          </w:rPr>
          <w:t>ater</w:t>
        </w:r>
      </w:ins>
    </w:p>
    <w:p>
      <w:pPr>
        <w:keepLines w:val="0"/>
        <w:jc w:val="left"/>
        <w:rPr>
          <w:ins w:id="354" w:author="ZTE, Fei Xue" w:date="2024-02-17T11:06:34Z"/>
        </w:rPr>
      </w:pPr>
      <w:ins w:id="355" w:author="ZTE, Fei Xue" w:date="2024-02-17T14:14:23Z">
        <w:r>
          <w:rPr>
            <w:rFonts w:ascii="宋体" w:hAnsi="宋体" w:eastAsia="宋体" w:cs="宋体"/>
            <w:kern w:val="0"/>
            <w:sz w:val="24"/>
            <w:szCs w:val="24"/>
            <w:lang w:val="en-US" w:eastAsia="zh-CN" w:bidi="ar"/>
          </w:rPr>
          <w:drawing>
            <wp:inline distT="0" distB="0" distL="114300" distR="114300">
              <wp:extent cx="6026785" cy="2284095"/>
              <wp:effectExtent l="0" t="0" r="12065" b="0"/>
              <wp:docPr id="6" name="图片 24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42" descr="IMG_256"/>
                      <pic:cNvPicPr>
                        <a:picLocks noChangeAspect="1"/>
                      </pic:cNvPicPr>
                    </pic:nvPicPr>
                    <pic:blipFill>
                      <a:blip r:embed="rId11"/>
                      <a:stretch>
                        <a:fillRect/>
                      </a:stretch>
                    </pic:blipFill>
                    <pic:spPr>
                      <a:xfrm>
                        <a:off x="0" y="0"/>
                        <a:ext cx="6026785" cy="2284095"/>
                      </a:xfrm>
                      <a:prstGeom prst="rect">
                        <a:avLst/>
                      </a:prstGeom>
                      <a:noFill/>
                      <a:ln w="9525">
                        <a:noFill/>
                      </a:ln>
                    </pic:spPr>
                  </pic:pic>
                </a:graphicData>
              </a:graphic>
            </wp:inline>
          </w:drawing>
        </w:r>
      </w:ins>
    </w:p>
    <w:p>
      <w:pPr>
        <w:pStyle w:val="101"/>
        <w:rPr>
          <w:ins w:id="357" w:author="ZTE, Fei Xue" w:date="2024-02-17T11:06:34Z"/>
          <w:rFonts w:hint="default"/>
          <w:lang w:val="en-US" w:eastAsia="zh-CN"/>
        </w:rPr>
      </w:pPr>
      <w:ins w:id="358" w:author="ZTE, Fei Xue" w:date="2024-02-17T11:06:34Z">
        <w:r>
          <w:rPr>
            <w:rFonts w:hint="eastAsia"/>
            <w:lang w:eastAsia="zh-CN"/>
          </w:rPr>
          <w:t>Figure 4.5.1-</w:t>
        </w:r>
      </w:ins>
      <w:ins w:id="359" w:author="ZTE, Fei Xue" w:date="2024-02-17T11:06:37Z">
        <w:r>
          <w:rPr>
            <w:rFonts w:hint="eastAsia"/>
            <w:lang w:val="en-US" w:eastAsia="zh-CN"/>
          </w:rPr>
          <w:t>2</w:t>
        </w:r>
      </w:ins>
      <w:ins w:id="360" w:author="ZTE, Fei Xue" w:date="2024-02-17T11:06:34Z">
        <w:r>
          <w:rPr>
            <w:rFonts w:hint="eastAsia"/>
            <w:lang w:eastAsia="zh-CN"/>
          </w:rPr>
          <w:t>: Test interface for downlink</w:t>
        </w:r>
      </w:ins>
      <w:ins w:id="361" w:author="ZTE, Fei Xue" w:date="2024-02-17T11:17:06Z">
        <w:r>
          <w:rPr>
            <w:rFonts w:hint="eastAsia"/>
            <w:lang w:val="en-US" w:eastAsia="zh-CN"/>
          </w:rPr>
          <w:t xml:space="preserve"> </w:t>
        </w:r>
      </w:ins>
      <w:ins w:id="362" w:author="ZTE, Fei Xue" w:date="2024-02-17T11:17:07Z">
        <w:r>
          <w:rPr>
            <w:rFonts w:hint="eastAsia"/>
            <w:lang w:val="en-US" w:eastAsia="zh-CN"/>
          </w:rPr>
          <w:t xml:space="preserve">of </w:t>
        </w:r>
      </w:ins>
      <w:ins w:id="363" w:author="ZTE, Fei Xue" w:date="2024-02-17T11:17:08Z">
        <w:r>
          <w:rPr>
            <w:rFonts w:hint="eastAsia"/>
            <w:lang w:val="en-US" w:eastAsia="zh-CN"/>
          </w:rPr>
          <w:t>NCR</w:t>
        </w:r>
      </w:ins>
    </w:p>
    <w:p>
      <w:pPr>
        <w:pStyle w:val="101"/>
        <w:rPr>
          <w:rFonts w:hint="eastAsia"/>
          <w:lang w:eastAsia="zh-CN"/>
        </w:rPr>
      </w:pPr>
    </w:p>
    <w:p>
      <w:pPr>
        <w:pStyle w:val="4"/>
      </w:pPr>
      <w:bookmarkStart w:id="391" w:name="_Toc45885803"/>
      <w:bookmarkStart w:id="392" w:name="_Toc76544092"/>
      <w:bookmarkStart w:id="393" w:name="_Toc138884970"/>
      <w:bookmarkStart w:id="394" w:name="_Toc17583"/>
      <w:bookmarkStart w:id="395" w:name="_Toc137467100"/>
      <w:bookmarkStart w:id="396" w:name="_Toc58917760"/>
      <w:bookmarkStart w:id="397" w:name="_Toc37272728"/>
      <w:bookmarkStart w:id="398" w:name="_Toc121818552"/>
      <w:bookmarkStart w:id="399" w:name="_Toc138884746"/>
      <w:bookmarkStart w:id="400" w:name="_Toc20868"/>
      <w:bookmarkStart w:id="401" w:name="_Toc124158307"/>
      <w:bookmarkStart w:id="402" w:name="_Toc145511181"/>
      <w:bookmarkStart w:id="403" w:name="_Toc36635782"/>
      <w:bookmarkStart w:id="404" w:name="_Toc130558375"/>
      <w:bookmarkStart w:id="405" w:name="_Toc58915579"/>
      <w:bookmarkStart w:id="406" w:name="_Toc21102581"/>
      <w:bookmarkStart w:id="407" w:name="_Toc121818328"/>
      <w:bookmarkStart w:id="408" w:name="_Toc76114206"/>
      <w:bookmarkStart w:id="409" w:name="_Toc155475658"/>
      <w:bookmarkStart w:id="410" w:name="_Toc98766323"/>
      <w:bookmarkStart w:id="411" w:name="_Toc66693629"/>
      <w:bookmarkStart w:id="412" w:name="_Toc82536214"/>
      <w:bookmarkStart w:id="413" w:name="_Toc74915581"/>
      <w:bookmarkStart w:id="414" w:name="_Toc89952507"/>
      <w:bookmarkStart w:id="415" w:name="_Toc1906"/>
      <w:bookmarkStart w:id="416" w:name="_Toc53182912"/>
      <w:bookmarkStart w:id="417" w:name="_Toc29810430"/>
      <w:bookmarkStart w:id="418" w:name="_Toc9311"/>
      <w:r>
        <w:t>4.5.2</w:t>
      </w:r>
      <w:r>
        <w:tab/>
      </w:r>
      <w:r>
        <w:rPr>
          <w:rFonts w:hint="eastAsia"/>
          <w:lang w:val="en-US" w:eastAsia="zh-CN"/>
        </w:rPr>
        <w:t>Uplink</w:t>
      </w:r>
      <w:r>
        <w:t xml:space="preserve"> configurations</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pPr>
        <w:rPr>
          <w:rFonts w:ascii="宋体" w:hAnsi="宋体" w:cs="宋体"/>
          <w:sz w:val="24"/>
          <w:szCs w:val="24"/>
          <w:lang w:val="en-US" w:eastAsia="zh-CN"/>
        </w:rPr>
      </w:pPr>
      <w:r>
        <w:t xml:space="preserve">Unless otherwise stated, the radiated </w:t>
      </w:r>
      <w:r>
        <w:rPr>
          <w:rFonts w:hint="eastAsia"/>
        </w:rPr>
        <w:t>downlink</w:t>
      </w:r>
      <w:r>
        <w:t xml:space="preserve"> characteristics in clause 6 are specified at RIB, with a full complement of transceiver units for the configuration in normal operating conditions</w:t>
      </w:r>
      <w:r>
        <w:rPr>
          <w:rFonts w:hint="eastAsia"/>
          <w:lang w:eastAsia="zh-CN"/>
        </w:rPr>
        <w:t>.</w:t>
      </w:r>
      <w:r>
        <w:rPr>
          <w:rFonts w:ascii="宋体" w:hAnsi="宋体" w:cs="宋体"/>
          <w:sz w:val="24"/>
          <w:szCs w:val="24"/>
          <w:lang w:val="en-US"/>
        </w:rPr>
        <w:t xml:space="preserve"> </w:t>
      </w:r>
    </w:p>
    <w:p>
      <w:pPr>
        <w:pStyle w:val="94"/>
        <w:rPr>
          <w:lang w:eastAsia="zh-CN"/>
        </w:rPr>
      </w:pPr>
      <w:r>
        <w:rPr>
          <w:lang w:val="en-US" w:eastAsia="zh-CN"/>
        </w:rPr>
        <w:drawing>
          <wp:inline distT="0" distB="0" distL="0" distR="0">
            <wp:extent cx="5976620" cy="1857375"/>
            <wp:effectExtent l="0" t="0" r="5080" b="9525"/>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976289" cy="1857232"/>
                    </a:xfrm>
                    <a:prstGeom prst="rect">
                      <a:avLst/>
                    </a:prstGeom>
                    <a:noFill/>
                  </pic:spPr>
                </pic:pic>
              </a:graphicData>
            </a:graphic>
          </wp:inline>
        </w:drawing>
      </w:r>
    </w:p>
    <w:p>
      <w:pPr>
        <w:pStyle w:val="101"/>
        <w:rPr>
          <w:ins w:id="364" w:author="ZTE, Fei Xue" w:date="2024-02-17T11:17:19Z"/>
          <w:rFonts w:hint="eastAsia"/>
          <w:lang w:eastAsia="zh-CN"/>
        </w:rPr>
      </w:pPr>
      <w:r>
        <w:rPr>
          <w:rFonts w:hint="eastAsia"/>
          <w:lang w:eastAsia="zh-CN"/>
        </w:rPr>
        <w:t>Figure 4.5.2-1: Test interface for uplink</w:t>
      </w:r>
    </w:p>
    <w:p>
      <w:pPr>
        <w:keepNext w:val="0"/>
        <w:keepLines w:val="0"/>
        <w:widowControl/>
        <w:suppressLineNumbers w:val="0"/>
        <w:jc w:val="left"/>
        <w:rPr>
          <w:ins w:id="365" w:author="ZTE, Fei Xue" w:date="2024-02-17T14:16:15Z"/>
        </w:rPr>
      </w:pPr>
      <w:ins w:id="366" w:author="ZTE, Fei Xue" w:date="2024-02-17T14:16:15Z">
        <w:r>
          <w:rPr>
            <w:rFonts w:ascii="宋体" w:hAnsi="宋体" w:eastAsia="宋体" w:cs="宋体"/>
            <w:kern w:val="0"/>
            <w:sz w:val="24"/>
            <w:szCs w:val="24"/>
            <w:lang w:val="en-US" w:eastAsia="zh-CN" w:bidi="ar"/>
          </w:rPr>
          <w:drawing>
            <wp:inline distT="0" distB="0" distL="114300" distR="114300">
              <wp:extent cx="6202045" cy="2350770"/>
              <wp:effectExtent l="0" t="0" r="8255" b="0"/>
              <wp:docPr id="8" name="图片 24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43" descr="IMG_256"/>
                      <pic:cNvPicPr>
                        <a:picLocks noChangeAspect="1"/>
                      </pic:cNvPicPr>
                    </pic:nvPicPr>
                    <pic:blipFill>
                      <a:blip r:embed="rId13"/>
                      <a:stretch>
                        <a:fillRect/>
                      </a:stretch>
                    </pic:blipFill>
                    <pic:spPr>
                      <a:xfrm>
                        <a:off x="0" y="0"/>
                        <a:ext cx="6202045" cy="2350770"/>
                      </a:xfrm>
                      <a:prstGeom prst="rect">
                        <a:avLst/>
                      </a:prstGeom>
                      <a:noFill/>
                      <a:ln w="9525">
                        <a:noFill/>
                      </a:ln>
                    </pic:spPr>
                  </pic:pic>
                </a:graphicData>
              </a:graphic>
            </wp:inline>
          </w:drawing>
        </w:r>
      </w:ins>
    </w:p>
    <w:p>
      <w:pPr>
        <w:pStyle w:val="101"/>
        <w:rPr>
          <w:ins w:id="368" w:author="ZTE, Fei Xue" w:date="2024-02-17T11:17:26Z"/>
          <w:rFonts w:hint="default"/>
          <w:lang w:val="en-US" w:eastAsia="zh-CN"/>
        </w:rPr>
      </w:pPr>
      <w:ins w:id="369" w:author="ZTE, Fei Xue" w:date="2024-02-17T11:17:26Z">
        <w:r>
          <w:rPr>
            <w:rFonts w:hint="eastAsia"/>
            <w:lang w:eastAsia="zh-CN"/>
          </w:rPr>
          <w:t>Figure 4.5.2-</w:t>
        </w:r>
      </w:ins>
      <w:ins w:id="370" w:author="ZTE, Fei Xue" w:date="2024-02-17T11:17:32Z">
        <w:r>
          <w:rPr>
            <w:rFonts w:hint="eastAsia"/>
            <w:lang w:val="en-US" w:eastAsia="zh-CN"/>
          </w:rPr>
          <w:t>2</w:t>
        </w:r>
      </w:ins>
      <w:ins w:id="371" w:author="ZTE, Fei Xue" w:date="2024-02-17T11:17:26Z">
        <w:r>
          <w:rPr>
            <w:rFonts w:hint="eastAsia"/>
            <w:lang w:eastAsia="zh-CN"/>
          </w:rPr>
          <w:t>: Test interface for uplink</w:t>
        </w:r>
      </w:ins>
      <w:ins w:id="372" w:author="ZTE, Fei Xue" w:date="2024-02-17T11:17:35Z">
        <w:r>
          <w:rPr>
            <w:rFonts w:hint="eastAsia"/>
            <w:lang w:val="en-US" w:eastAsia="zh-CN"/>
          </w:rPr>
          <w:t xml:space="preserve"> </w:t>
        </w:r>
      </w:ins>
      <w:ins w:id="373" w:author="ZTE, Fei Xue" w:date="2024-02-17T11:17:36Z">
        <w:r>
          <w:rPr>
            <w:rFonts w:hint="eastAsia"/>
            <w:lang w:val="en-US" w:eastAsia="zh-CN"/>
          </w:rPr>
          <w:t>o</w:t>
        </w:r>
      </w:ins>
      <w:ins w:id="374" w:author="ZTE, Fei Xue" w:date="2024-02-17T11:17:37Z">
        <w:r>
          <w:rPr>
            <w:rFonts w:hint="eastAsia"/>
            <w:lang w:val="en-US" w:eastAsia="zh-CN"/>
          </w:rPr>
          <w:t>f NCR</w:t>
        </w:r>
      </w:ins>
    </w:p>
    <w:p>
      <w:pPr>
        <w:pStyle w:val="101"/>
        <w:rPr>
          <w:rFonts w:hint="eastAsia" w:eastAsia="宋体"/>
          <w:lang w:val="en-US" w:eastAsia="zh-CN"/>
        </w:rPr>
      </w:pPr>
    </w:p>
    <w:p>
      <w:pPr>
        <w:pStyle w:val="4"/>
      </w:pPr>
      <w:bookmarkStart w:id="419" w:name="_Toc29810431"/>
      <w:bookmarkStart w:id="420" w:name="_Toc27948"/>
      <w:bookmarkStart w:id="421" w:name="_Toc9870"/>
      <w:bookmarkStart w:id="422" w:name="_Toc66693630"/>
      <w:bookmarkStart w:id="423" w:name="_Toc27044"/>
      <w:bookmarkStart w:id="424" w:name="_Toc53182913"/>
      <w:bookmarkStart w:id="425" w:name="_Toc124158308"/>
      <w:bookmarkStart w:id="426" w:name="_Toc121818553"/>
      <w:bookmarkStart w:id="427" w:name="_Toc130558376"/>
      <w:bookmarkStart w:id="428" w:name="_Toc137467101"/>
      <w:bookmarkStart w:id="429" w:name="_Toc45885804"/>
      <w:bookmarkStart w:id="430" w:name="_Toc58915580"/>
      <w:bookmarkStart w:id="431" w:name="_Toc76544093"/>
      <w:bookmarkStart w:id="432" w:name="_Toc138884971"/>
      <w:bookmarkStart w:id="433" w:name="_Toc89952508"/>
      <w:bookmarkStart w:id="434" w:name="_Toc36635783"/>
      <w:bookmarkStart w:id="435" w:name="_Toc138884747"/>
      <w:bookmarkStart w:id="436" w:name="_Toc76114207"/>
      <w:bookmarkStart w:id="437" w:name="_Toc74915582"/>
      <w:bookmarkStart w:id="438" w:name="_Toc37272729"/>
      <w:bookmarkStart w:id="439" w:name="_Toc21102582"/>
      <w:bookmarkStart w:id="440" w:name="_Toc98766324"/>
      <w:bookmarkStart w:id="441" w:name="_Toc121818329"/>
      <w:bookmarkStart w:id="442" w:name="_Toc82536215"/>
      <w:bookmarkStart w:id="443" w:name="_Toc58917761"/>
      <w:bookmarkStart w:id="444" w:name="_Toc13442"/>
      <w:bookmarkStart w:id="445" w:name="_Toc145511182"/>
      <w:bookmarkStart w:id="446" w:name="_Toc155475659"/>
      <w:r>
        <w:t>4.5.3</w:t>
      </w:r>
      <w:r>
        <w:tab/>
      </w:r>
      <w:r>
        <w:t>Power supply options</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pPr>
        <w:pStyle w:val="3"/>
        <w:rPr>
          <w:rFonts w:cs="v4.2.0"/>
        </w:rPr>
      </w:pPr>
      <w:bookmarkStart w:id="447" w:name="_Toc98766326"/>
      <w:bookmarkStart w:id="448" w:name="_Toc21102584"/>
      <w:bookmarkStart w:id="449" w:name="_Toc11219"/>
      <w:bookmarkStart w:id="450" w:name="_Toc76544095"/>
      <w:bookmarkStart w:id="451" w:name="_Toc58915582"/>
      <w:bookmarkStart w:id="452" w:name="_Toc53182915"/>
      <w:bookmarkStart w:id="453" w:name="_Toc76114209"/>
      <w:bookmarkStart w:id="454" w:name="_Toc37272731"/>
      <w:bookmarkStart w:id="455" w:name="_Toc24148"/>
      <w:bookmarkStart w:id="456" w:name="_Toc82536217"/>
      <w:bookmarkStart w:id="457" w:name="_Toc24772"/>
      <w:bookmarkStart w:id="458" w:name="_Toc45885806"/>
      <w:bookmarkStart w:id="459" w:name="_Toc89952510"/>
      <w:bookmarkStart w:id="460" w:name="_Toc36635785"/>
      <w:bookmarkStart w:id="461" w:name="_Toc29810433"/>
      <w:bookmarkStart w:id="462" w:name="_Toc66693632"/>
      <w:bookmarkStart w:id="463" w:name="_Toc74915584"/>
      <w:bookmarkStart w:id="464" w:name="_Toc11077"/>
      <w:bookmarkStart w:id="465" w:name="_Toc58917763"/>
      <w:bookmarkStart w:id="466" w:name="_Toc130558377"/>
      <w:bookmarkStart w:id="467" w:name="_Toc121818330"/>
      <w:bookmarkStart w:id="468" w:name="_Toc124158309"/>
      <w:bookmarkStart w:id="469" w:name="_Toc145511183"/>
      <w:bookmarkStart w:id="470" w:name="_Toc137467102"/>
      <w:bookmarkStart w:id="471" w:name="_Toc138884972"/>
      <w:bookmarkStart w:id="472" w:name="_Toc138884748"/>
      <w:bookmarkStart w:id="473" w:name="_Toc121818554"/>
      <w:bookmarkStart w:id="474" w:name="_Toc155475660"/>
      <w:r>
        <w:rPr>
          <w:rFonts w:cs="v4.2.0"/>
        </w:rPr>
        <w:t>4.6</w:t>
      </w:r>
      <w:r>
        <w:rPr>
          <w:rFonts w:cs="v4.2.0"/>
        </w:rPr>
        <w:tab/>
      </w:r>
      <w:r>
        <w:rPr>
          <w:rFonts w:cs="v4.2.0"/>
        </w:rPr>
        <w:t>Manufacturer</w:t>
      </w:r>
      <w:r>
        <w:rPr>
          <w:lang w:eastAsia="zh-CN"/>
        </w:rPr>
        <w:t>'</w:t>
      </w:r>
      <w:r>
        <w:rPr>
          <w:rFonts w:cs="v4.2.0"/>
        </w:rPr>
        <w:t>s declarations</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pPr>
        <w:rPr>
          <w:lang w:eastAsia="zh-CN"/>
        </w:rPr>
      </w:pPr>
      <w:r>
        <w:rPr>
          <w:lang w:eastAsia="zh-CN"/>
        </w:rPr>
        <w:t xml:space="preserve">The following </w:t>
      </w:r>
      <w:r>
        <w:rPr>
          <w:rFonts w:eastAsia="宋体"/>
          <w:lang w:eastAsia="zh-CN"/>
        </w:rPr>
        <w:t xml:space="preserve">repeater </w:t>
      </w:r>
      <w:r>
        <w:rPr>
          <w:lang w:eastAsia="zh-CN"/>
        </w:rPr>
        <w:t xml:space="preserve">manufacturer's declarations listed in table 4.6-1, when applicable to the BS under test, are required to be provided by the manufacturer for radiated requirements testing for </w:t>
      </w:r>
      <w:r>
        <w:rPr>
          <w:i/>
          <w:lang w:eastAsia="zh-CN"/>
        </w:rPr>
        <w:t>repeater type 2-O</w:t>
      </w:r>
      <w:r>
        <w:rPr>
          <w:lang w:eastAsia="zh-CN"/>
        </w:rPr>
        <w:t>. Declarations can be made independently for UL and DL.</w:t>
      </w:r>
    </w:p>
    <w:p>
      <w:pPr>
        <w:pStyle w:val="94"/>
      </w:pPr>
      <w:r>
        <w:t>Table 4.6-1: Manufacturers declarations for</w:t>
      </w:r>
      <w:ins w:id="375" w:author="ZTE, Fei Xue" w:date="2024-02-17T11:10:35Z">
        <w:r>
          <w:rPr>
            <w:rFonts w:hint="eastAsia" w:eastAsia="宋体"/>
            <w:lang w:val="en-US" w:eastAsia="zh-CN"/>
          </w:rPr>
          <w:t xml:space="preserve"> </w:t>
        </w:r>
      </w:ins>
      <w:ins w:id="376" w:author="ZTE, Fei Xue" w:date="2024-02-17T11:10:37Z">
        <w:r>
          <w:rPr>
            <w:rFonts w:hint="eastAsia" w:eastAsia="宋体"/>
            <w:lang w:val="en-US" w:eastAsia="zh-CN"/>
          </w:rPr>
          <w:t>RF</w:t>
        </w:r>
      </w:ins>
      <w:r>
        <w:t xml:space="preserve"> </w:t>
      </w:r>
      <w:r>
        <w:rPr>
          <w:i/>
          <w:lang w:eastAsia="zh-CN"/>
        </w:rPr>
        <w:t>repeater</w:t>
      </w:r>
      <w:r>
        <w:rPr>
          <w:i/>
        </w:rPr>
        <w:t xml:space="preserve"> type 2-O </w:t>
      </w:r>
      <w:r>
        <w:rPr>
          <w:rFonts w:eastAsia="宋体"/>
        </w:rPr>
        <w:t>radiated test requirements</w:t>
      </w:r>
    </w:p>
    <w:tbl>
      <w:tblPr>
        <w:tblStyle w:val="63"/>
        <w:tblW w:w="103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9"/>
        <w:gridCol w:w="1985"/>
        <w:gridCol w:w="70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229" w:type="dxa"/>
            <w:tcBorders>
              <w:top w:val="single" w:color="auto" w:sz="4" w:space="0"/>
              <w:left w:val="single" w:color="auto" w:sz="4" w:space="0"/>
              <w:bottom w:val="nil"/>
              <w:right w:val="single" w:color="auto" w:sz="4" w:space="0"/>
            </w:tcBorders>
          </w:tcPr>
          <w:p>
            <w:pPr>
              <w:pStyle w:val="85"/>
              <w:rPr>
                <w:lang w:eastAsia="ja-JP"/>
              </w:rPr>
            </w:pPr>
            <w:r>
              <w:rPr>
                <w:lang w:eastAsia="ja-JP"/>
              </w:rPr>
              <w:t>Declaration identifier</w:t>
            </w:r>
          </w:p>
        </w:tc>
        <w:tc>
          <w:tcPr>
            <w:tcW w:w="1985" w:type="dxa"/>
            <w:tcBorders>
              <w:top w:val="single" w:color="auto" w:sz="4" w:space="0"/>
              <w:left w:val="single" w:color="auto" w:sz="4" w:space="0"/>
              <w:bottom w:val="nil"/>
              <w:right w:val="single" w:color="auto" w:sz="4" w:space="0"/>
            </w:tcBorders>
          </w:tcPr>
          <w:p>
            <w:pPr>
              <w:pStyle w:val="85"/>
              <w:rPr>
                <w:lang w:eastAsia="ja-JP"/>
              </w:rPr>
            </w:pPr>
            <w:r>
              <w:rPr>
                <w:lang w:eastAsia="ja-JP"/>
              </w:rPr>
              <w:t>Declaration</w:t>
            </w:r>
          </w:p>
        </w:tc>
        <w:tc>
          <w:tcPr>
            <w:tcW w:w="7091" w:type="dxa"/>
            <w:tcBorders>
              <w:top w:val="single" w:color="auto" w:sz="4" w:space="0"/>
              <w:left w:val="single" w:color="auto" w:sz="4" w:space="0"/>
              <w:bottom w:val="nil"/>
              <w:right w:val="single" w:color="auto" w:sz="4" w:space="0"/>
            </w:tcBorders>
          </w:tcPr>
          <w:p>
            <w:pPr>
              <w:pStyle w:val="85"/>
              <w:rPr>
                <w:lang w:eastAsia="ja-JP"/>
              </w:rPr>
            </w:pPr>
            <w:r>
              <w:rPr>
                <w:lang w:eastAsia="ja-JP"/>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4"/>
              <w:rPr>
                <w:szCs w:val="18"/>
                <w:lang w:eastAsia="ja-JP"/>
              </w:rPr>
            </w:pPr>
            <w:r>
              <w:rPr>
                <w:lang w:eastAsia="ja-JP"/>
              </w:rPr>
              <w:t>D.1</w:t>
            </w:r>
          </w:p>
        </w:tc>
        <w:tc>
          <w:tcPr>
            <w:tcW w:w="1985" w:type="dxa"/>
            <w:tcBorders>
              <w:top w:val="single" w:color="auto" w:sz="4" w:space="0"/>
              <w:left w:val="single" w:color="auto" w:sz="4" w:space="0"/>
              <w:bottom w:val="single" w:color="auto" w:sz="4" w:space="0"/>
              <w:right w:val="single" w:color="auto" w:sz="4" w:space="0"/>
            </w:tcBorders>
          </w:tcPr>
          <w:p>
            <w:pPr>
              <w:pStyle w:val="84"/>
              <w:rPr>
                <w:lang w:eastAsia="ja-JP"/>
              </w:rPr>
            </w:pPr>
            <w:r>
              <w:rPr>
                <w:lang w:eastAsia="ja-JP"/>
              </w:rPr>
              <w:t>Coordinate system reference point</w:t>
            </w:r>
          </w:p>
        </w:tc>
        <w:tc>
          <w:tcPr>
            <w:tcW w:w="7091" w:type="dxa"/>
            <w:tcBorders>
              <w:top w:val="single" w:color="auto" w:sz="4" w:space="0"/>
              <w:left w:val="single" w:color="auto" w:sz="4" w:space="0"/>
              <w:bottom w:val="single" w:color="auto" w:sz="4" w:space="0"/>
              <w:right w:val="single" w:color="auto" w:sz="4" w:space="0"/>
            </w:tcBorders>
          </w:tcPr>
          <w:p>
            <w:pPr>
              <w:pStyle w:val="84"/>
              <w:rPr>
                <w:lang w:eastAsia="ja-JP"/>
              </w:rPr>
            </w:pPr>
            <w:r>
              <w:rPr>
                <w:lang w:eastAsia="ja-JP"/>
              </w:rPr>
              <w:t xml:space="preserve">Location of coordinated system reference point </w:t>
            </w:r>
            <w:r>
              <w:rPr>
                <w:lang w:eastAsia="zh-CN"/>
              </w:rPr>
              <w:t>in reference to an identifiable physical feature of the repeater enclosure.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4"/>
              <w:rPr>
                <w:szCs w:val="18"/>
                <w:lang w:eastAsia="ja-JP"/>
              </w:rPr>
            </w:pPr>
            <w:r>
              <w:rPr>
                <w:lang w:eastAsia="ja-JP"/>
              </w:rPr>
              <w:t>D.2</w:t>
            </w:r>
          </w:p>
        </w:tc>
        <w:tc>
          <w:tcPr>
            <w:tcW w:w="1985" w:type="dxa"/>
            <w:tcBorders>
              <w:top w:val="single" w:color="auto" w:sz="4" w:space="0"/>
              <w:left w:val="single" w:color="auto" w:sz="4" w:space="0"/>
              <w:bottom w:val="single" w:color="auto" w:sz="4" w:space="0"/>
              <w:right w:val="single" w:color="auto" w:sz="4" w:space="0"/>
            </w:tcBorders>
          </w:tcPr>
          <w:p>
            <w:pPr>
              <w:pStyle w:val="84"/>
              <w:rPr>
                <w:lang w:eastAsia="ja-JP"/>
              </w:rPr>
            </w:pPr>
            <w:r>
              <w:rPr>
                <w:lang w:eastAsia="ja-JP"/>
              </w:rPr>
              <w:t>Coordinate system orientation</w:t>
            </w:r>
          </w:p>
        </w:tc>
        <w:tc>
          <w:tcPr>
            <w:tcW w:w="7091" w:type="dxa"/>
            <w:tcBorders>
              <w:top w:val="single" w:color="auto" w:sz="4" w:space="0"/>
              <w:left w:val="single" w:color="auto" w:sz="4" w:space="0"/>
              <w:bottom w:val="single" w:color="auto" w:sz="4" w:space="0"/>
              <w:right w:val="single" w:color="auto" w:sz="4" w:space="0"/>
            </w:tcBorders>
          </w:tcPr>
          <w:p>
            <w:pPr>
              <w:pStyle w:val="84"/>
              <w:rPr>
                <w:lang w:eastAsia="ja-JP"/>
              </w:rPr>
            </w:pPr>
            <w:r>
              <w:rPr>
                <w:lang w:eastAsia="ja-JP"/>
              </w:rPr>
              <w:t>Orientation of the coordinate system</w:t>
            </w:r>
            <w:r>
              <w:rPr>
                <w:lang w:eastAsia="zh-CN"/>
              </w:rPr>
              <w:t xml:space="preserve"> in reference to an identifiable physical feature of the repeater enclosure.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4"/>
              <w:rPr>
                <w:szCs w:val="18"/>
                <w:lang w:eastAsia="ja-JP"/>
              </w:rPr>
            </w:pPr>
            <w:r>
              <w:rPr>
                <w:lang w:eastAsia="ja-JP"/>
              </w:rPr>
              <w:t>D.3</w:t>
            </w:r>
          </w:p>
        </w:tc>
        <w:tc>
          <w:tcPr>
            <w:tcW w:w="1985" w:type="dxa"/>
            <w:tcBorders>
              <w:top w:val="single" w:color="auto" w:sz="4" w:space="0"/>
              <w:left w:val="single" w:color="auto" w:sz="4" w:space="0"/>
              <w:bottom w:val="single" w:color="auto" w:sz="4" w:space="0"/>
              <w:right w:val="single" w:color="auto" w:sz="4" w:space="0"/>
            </w:tcBorders>
          </w:tcPr>
          <w:p>
            <w:pPr>
              <w:pStyle w:val="84"/>
              <w:rPr>
                <w:lang w:eastAsia="ja-JP"/>
              </w:rPr>
            </w:pPr>
            <w:r>
              <w:rPr>
                <w:lang w:eastAsia="ja-JP"/>
              </w:rPr>
              <w:t>Beam identifier</w:t>
            </w:r>
          </w:p>
        </w:tc>
        <w:tc>
          <w:tcPr>
            <w:tcW w:w="7091" w:type="dxa"/>
            <w:tcBorders>
              <w:top w:val="single" w:color="auto" w:sz="4" w:space="0"/>
              <w:left w:val="single" w:color="auto" w:sz="4" w:space="0"/>
              <w:bottom w:val="single" w:color="auto" w:sz="4" w:space="0"/>
              <w:right w:val="single" w:color="auto" w:sz="4" w:space="0"/>
            </w:tcBorders>
          </w:tcPr>
          <w:p>
            <w:pPr>
              <w:pStyle w:val="84"/>
              <w:rPr>
                <w:lang w:eastAsia="ja-JP"/>
              </w:rPr>
            </w:pPr>
            <w:r>
              <w:rPr>
                <w:lang w:eastAsia="ja-JP"/>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pPr>
              <w:pStyle w:val="84"/>
              <w:rPr>
                <w:lang w:eastAsia="ja-JP"/>
              </w:rPr>
            </w:pPr>
            <w:r>
              <w:rPr>
                <w:lang w:eastAsia="ja-JP"/>
              </w:rPr>
              <w:t>1)</w:t>
            </w:r>
            <w:r>
              <w:rPr>
                <w:lang w:eastAsia="ja-JP"/>
              </w:rPr>
              <w:tab/>
            </w:r>
            <w:r>
              <w:rPr>
                <w:lang w:eastAsia="ja-JP"/>
              </w:rPr>
              <w:t>A beam with the narrowest intended BeW</w:t>
            </w:r>
            <w:r>
              <w:rPr>
                <w:vertAlign w:val="subscript"/>
                <w:lang w:eastAsia="ja-JP"/>
              </w:rPr>
              <w:t>θ</w:t>
            </w:r>
            <w:r>
              <w:rPr>
                <w:lang w:eastAsia="ja-JP"/>
              </w:rPr>
              <w:t xml:space="preserve"> and narrowest intended BeW</w:t>
            </w:r>
            <w:r>
              <w:rPr>
                <w:vertAlign w:val="subscript"/>
                <w:lang w:eastAsia="ja-JP"/>
              </w:rPr>
              <w:t>ϕ</w:t>
            </w:r>
            <w:r>
              <w:rPr>
                <w:lang w:eastAsia="ja-JP"/>
              </w:rPr>
              <w:t xml:space="preserve"> possible when narrowest intended BeW</w:t>
            </w:r>
            <w:r>
              <w:rPr>
                <w:vertAlign w:val="subscript"/>
                <w:lang w:eastAsia="ja-JP"/>
              </w:rPr>
              <w:t>θ</w:t>
            </w:r>
            <w:r>
              <w:rPr>
                <w:lang w:eastAsia="ja-JP"/>
              </w:rPr>
              <w:t xml:space="preserve"> is used.</w:t>
            </w:r>
          </w:p>
          <w:p>
            <w:pPr>
              <w:pStyle w:val="84"/>
              <w:rPr>
                <w:lang w:eastAsia="ja-JP"/>
              </w:rPr>
            </w:pPr>
            <w:r>
              <w:rPr>
                <w:lang w:eastAsia="ja-JP"/>
              </w:rPr>
              <w:t>2)</w:t>
            </w:r>
            <w:r>
              <w:rPr>
                <w:lang w:eastAsia="ja-JP"/>
              </w:rPr>
              <w:tab/>
            </w:r>
            <w:r>
              <w:rPr>
                <w:lang w:eastAsia="ja-JP"/>
              </w:rPr>
              <w:t>A beam with the narrowest intended BeW</w:t>
            </w:r>
            <w:r>
              <w:rPr>
                <w:vertAlign w:val="subscript"/>
                <w:lang w:eastAsia="ja-JP"/>
              </w:rPr>
              <w:t>ϕ</w:t>
            </w:r>
            <w:r>
              <w:rPr>
                <w:lang w:eastAsia="ja-JP"/>
              </w:rPr>
              <w:t xml:space="preserve"> and narrowest intended BeW</w:t>
            </w:r>
            <w:r>
              <w:rPr>
                <w:vertAlign w:val="subscript"/>
                <w:lang w:eastAsia="ja-JP"/>
              </w:rPr>
              <w:t>θ</w:t>
            </w:r>
            <w:r>
              <w:rPr>
                <w:lang w:eastAsia="ja-JP"/>
              </w:rPr>
              <w:t xml:space="preserve"> possible when narrowest intended BeW</w:t>
            </w:r>
            <w:r>
              <w:rPr>
                <w:vertAlign w:val="subscript"/>
                <w:lang w:eastAsia="ja-JP"/>
              </w:rPr>
              <w:t>ϕ</w:t>
            </w:r>
            <w:r>
              <w:rPr>
                <w:lang w:eastAsia="ja-JP"/>
              </w:rPr>
              <w:t xml:space="preserve"> is used.</w:t>
            </w:r>
          </w:p>
          <w:p>
            <w:pPr>
              <w:pStyle w:val="84"/>
              <w:rPr>
                <w:lang w:eastAsia="ja-JP"/>
              </w:rPr>
            </w:pPr>
            <w:r>
              <w:rPr>
                <w:lang w:eastAsia="ja-JP"/>
              </w:rPr>
              <w:t>3)</w:t>
            </w:r>
            <w:r>
              <w:rPr>
                <w:lang w:eastAsia="ja-JP"/>
              </w:rPr>
              <w:tab/>
            </w:r>
            <w:r>
              <w:rPr>
                <w:lang w:eastAsia="ja-JP"/>
              </w:rPr>
              <w:t>A beam with the widest intended BeW</w:t>
            </w:r>
            <w:r>
              <w:rPr>
                <w:vertAlign w:val="subscript"/>
                <w:lang w:eastAsia="ja-JP"/>
              </w:rPr>
              <w:t>θ</w:t>
            </w:r>
            <w:r>
              <w:rPr>
                <w:lang w:eastAsia="ja-JP"/>
              </w:rPr>
              <w:t xml:space="preserve"> and widest intended BeW</w:t>
            </w:r>
            <w:r>
              <w:rPr>
                <w:vertAlign w:val="subscript"/>
                <w:lang w:eastAsia="ja-JP"/>
              </w:rPr>
              <w:t>ϕ</w:t>
            </w:r>
            <w:r>
              <w:rPr>
                <w:lang w:eastAsia="ja-JP"/>
              </w:rPr>
              <w:t xml:space="preserve"> possible when widest intended BeW</w:t>
            </w:r>
            <w:r>
              <w:rPr>
                <w:vertAlign w:val="subscript"/>
                <w:lang w:eastAsia="ja-JP"/>
              </w:rPr>
              <w:t>θ</w:t>
            </w:r>
            <w:r>
              <w:rPr>
                <w:lang w:eastAsia="ja-JP"/>
              </w:rPr>
              <w:t xml:space="preserve"> is used.</w:t>
            </w:r>
          </w:p>
          <w:p>
            <w:pPr>
              <w:pStyle w:val="84"/>
              <w:rPr>
                <w:lang w:eastAsia="ja-JP"/>
              </w:rPr>
            </w:pPr>
            <w:r>
              <w:rPr>
                <w:lang w:eastAsia="ja-JP"/>
              </w:rPr>
              <w:t>4)</w:t>
            </w:r>
            <w:r>
              <w:rPr>
                <w:lang w:eastAsia="ja-JP"/>
              </w:rPr>
              <w:tab/>
            </w:r>
            <w:r>
              <w:rPr>
                <w:lang w:eastAsia="ja-JP"/>
              </w:rPr>
              <w:t>A beam with the widest intended BeW</w:t>
            </w:r>
            <w:r>
              <w:rPr>
                <w:vertAlign w:val="subscript"/>
                <w:lang w:eastAsia="ja-JP"/>
              </w:rPr>
              <w:t>ϕ</w:t>
            </w:r>
            <w:r>
              <w:rPr>
                <w:lang w:eastAsia="ja-JP"/>
              </w:rPr>
              <w:t xml:space="preserve"> and widest intended BeW</w:t>
            </w:r>
            <w:r>
              <w:rPr>
                <w:vertAlign w:val="subscript"/>
                <w:lang w:eastAsia="ja-JP"/>
              </w:rPr>
              <w:t>θ</w:t>
            </w:r>
            <w:r>
              <w:rPr>
                <w:lang w:eastAsia="ja-JP"/>
              </w:rPr>
              <w:t xml:space="preserve"> possible when widest intended BeW</w:t>
            </w:r>
            <w:r>
              <w:rPr>
                <w:vertAlign w:val="subscript"/>
                <w:lang w:eastAsia="ja-JP"/>
              </w:rPr>
              <w:t>ϕ</w:t>
            </w:r>
            <w:r>
              <w:rPr>
                <w:lang w:eastAsia="ja-JP"/>
              </w:rPr>
              <w:t xml:space="preserve"> is used.</w:t>
            </w:r>
          </w:p>
          <w:p>
            <w:pPr>
              <w:pStyle w:val="84"/>
              <w:rPr>
                <w:lang w:eastAsia="ja-JP"/>
              </w:rPr>
            </w:pPr>
            <w:r>
              <w:rPr>
                <w:lang w:eastAsia="ja-JP"/>
              </w:rPr>
              <w:t>5)</w:t>
            </w:r>
            <w:r>
              <w:rPr>
                <w:lang w:eastAsia="ja-JP"/>
              </w:rPr>
              <w:tab/>
            </w:r>
            <w:r>
              <w:rPr>
                <w:lang w:eastAsia="ja-JP"/>
              </w:rPr>
              <w:t>A beam which provides the highest intended EIRP of all possible beams.</w:t>
            </w:r>
          </w:p>
          <w:p>
            <w:pPr>
              <w:pStyle w:val="84"/>
              <w:rPr>
                <w:lang w:eastAsia="ja-JP"/>
              </w:rPr>
            </w:pPr>
            <w:r>
              <w:rPr>
                <w:lang w:eastAsia="ja-JP"/>
              </w:rPr>
              <w:t>When selecting the above five beam widths for declaration, all beams that the repeater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pPr>
              <w:pStyle w:val="84"/>
              <w:rPr>
                <w:lang w:eastAsia="ja-JP"/>
              </w:rPr>
            </w:pPr>
            <w:r>
              <w:rPr>
                <w:lang w:eastAsia="ja-JP"/>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4"/>
              <w:rPr>
                <w:szCs w:val="18"/>
                <w:lang w:eastAsia="ja-JP"/>
              </w:rPr>
            </w:pPr>
            <w:r>
              <w:rPr>
                <w:lang w:eastAsia="ja-JP"/>
              </w:rPr>
              <w:t>D.4</w:t>
            </w:r>
          </w:p>
        </w:tc>
        <w:tc>
          <w:tcPr>
            <w:tcW w:w="1985" w:type="dxa"/>
            <w:tcBorders>
              <w:top w:val="single" w:color="auto" w:sz="4" w:space="0"/>
              <w:left w:val="single" w:color="auto" w:sz="4" w:space="0"/>
              <w:bottom w:val="single" w:color="auto" w:sz="4" w:space="0"/>
              <w:right w:val="single" w:color="auto" w:sz="4" w:space="0"/>
            </w:tcBorders>
          </w:tcPr>
          <w:p>
            <w:pPr>
              <w:pStyle w:val="84"/>
              <w:rPr>
                <w:lang w:eastAsia="ja-JP"/>
              </w:rPr>
            </w:pPr>
            <w:r>
              <w:rPr>
                <w:i/>
                <w:lang w:eastAsia="ja-JP"/>
              </w:rPr>
              <w:t>Operating bands</w:t>
            </w:r>
            <w:r>
              <w:rPr>
                <w:lang w:eastAsia="ja-JP"/>
              </w:rPr>
              <w:t xml:space="preserve"> and passband frequency ranges</w:t>
            </w:r>
          </w:p>
        </w:tc>
        <w:tc>
          <w:tcPr>
            <w:tcW w:w="7091" w:type="dxa"/>
            <w:tcBorders>
              <w:top w:val="single" w:color="auto" w:sz="4" w:space="0"/>
              <w:left w:val="single" w:color="auto" w:sz="4" w:space="0"/>
              <w:bottom w:val="single" w:color="auto" w:sz="4" w:space="0"/>
              <w:right w:val="single" w:color="auto" w:sz="4" w:space="0"/>
            </w:tcBorders>
          </w:tcPr>
          <w:p>
            <w:pPr>
              <w:pStyle w:val="84"/>
              <w:rPr>
                <w:szCs w:val="18"/>
                <w:lang w:eastAsia="ja-JP"/>
              </w:rPr>
            </w:pPr>
            <w:r>
              <w:rPr>
                <w:szCs w:val="18"/>
                <w:lang w:eastAsia="ja-JP"/>
              </w:rPr>
              <w:t xml:space="preserve">List of NR </w:t>
            </w:r>
            <w:r>
              <w:rPr>
                <w:i/>
                <w:szCs w:val="18"/>
                <w:lang w:eastAsia="ja-JP"/>
              </w:rPr>
              <w:t>operating band(s)</w:t>
            </w:r>
            <w:r>
              <w:rPr>
                <w:szCs w:val="18"/>
                <w:lang w:eastAsia="ja-JP"/>
              </w:rPr>
              <w:t xml:space="preserve"> supported by the repeater and passband frequency range(s) within the </w:t>
            </w:r>
            <w:r>
              <w:rPr>
                <w:i/>
                <w:szCs w:val="18"/>
                <w:lang w:eastAsia="ja-JP"/>
              </w:rPr>
              <w:t>operating band(s)</w:t>
            </w:r>
            <w:r>
              <w:rPr>
                <w:szCs w:val="18"/>
                <w:lang w:eastAsia="ja-JP"/>
              </w:rPr>
              <w:t xml:space="preserve"> that the repeater can operate in. </w:t>
            </w:r>
          </w:p>
          <w:p>
            <w:pPr>
              <w:pStyle w:val="84"/>
              <w:rPr>
                <w:szCs w:val="18"/>
                <w:lang w:eastAsia="ja-JP"/>
              </w:rPr>
            </w:pPr>
            <w:r>
              <w:rPr>
                <w:rFonts w:eastAsia="黑体"/>
                <w:szCs w:val="18"/>
                <w:lang w:eastAsia="ja-JP"/>
              </w:rPr>
              <w:t xml:space="preserve">Supported bands declared for every beam (D.3). </w:t>
            </w:r>
            <w:r>
              <w:rPr>
                <w:szCs w:val="18"/>
                <w:lang w:eastAsia="ja-JP"/>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4"/>
              <w:rPr>
                <w:szCs w:val="18"/>
                <w:lang w:eastAsia="ja-JP"/>
              </w:rPr>
            </w:pPr>
            <w:r>
              <w:rPr>
                <w:lang w:eastAsia="ja-JP"/>
              </w:rPr>
              <w:t>D.5</w:t>
            </w:r>
          </w:p>
        </w:tc>
        <w:tc>
          <w:tcPr>
            <w:tcW w:w="1985" w:type="dxa"/>
            <w:tcBorders>
              <w:top w:val="single" w:color="auto" w:sz="4" w:space="0"/>
              <w:left w:val="single" w:color="auto" w:sz="4" w:space="0"/>
              <w:bottom w:val="single" w:color="auto" w:sz="4" w:space="0"/>
              <w:right w:val="single" w:color="auto" w:sz="4" w:space="0"/>
            </w:tcBorders>
          </w:tcPr>
          <w:p>
            <w:pPr>
              <w:pStyle w:val="84"/>
              <w:rPr>
                <w:lang w:eastAsia="ja-JP"/>
              </w:rPr>
            </w:pPr>
            <w:r>
              <w:t>Repeater class</w:t>
            </w:r>
          </w:p>
        </w:tc>
        <w:tc>
          <w:tcPr>
            <w:tcW w:w="7091" w:type="dxa"/>
            <w:tcBorders>
              <w:top w:val="single" w:color="auto" w:sz="4" w:space="0"/>
              <w:left w:val="single" w:color="auto" w:sz="4" w:space="0"/>
              <w:bottom w:val="single" w:color="auto" w:sz="4" w:space="0"/>
              <w:right w:val="single" w:color="auto" w:sz="4" w:space="0"/>
            </w:tcBorders>
          </w:tcPr>
          <w:p>
            <w:pPr>
              <w:pStyle w:val="84"/>
              <w:rPr>
                <w:lang w:eastAsia="ja-JP"/>
              </w:rPr>
            </w:pPr>
            <w:r>
              <w:t>Declared as Wide Area repeater, Medium Range repeater, or Local Area repeater.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4"/>
              <w:rPr>
                <w:szCs w:val="18"/>
                <w:lang w:eastAsia="ja-JP"/>
              </w:rPr>
            </w:pPr>
            <w:r>
              <w:rPr>
                <w:lang w:eastAsia="ja-JP"/>
              </w:rPr>
              <w:t>D.6</w:t>
            </w:r>
          </w:p>
        </w:tc>
        <w:tc>
          <w:tcPr>
            <w:tcW w:w="1985" w:type="dxa"/>
            <w:tcBorders>
              <w:top w:val="single" w:color="auto" w:sz="4" w:space="0"/>
              <w:left w:val="single" w:color="auto" w:sz="4" w:space="0"/>
              <w:bottom w:val="single" w:color="auto" w:sz="4" w:space="0"/>
              <w:right w:val="single" w:color="auto" w:sz="4" w:space="0"/>
            </w:tcBorders>
          </w:tcPr>
          <w:p>
            <w:pPr>
              <w:pStyle w:val="84"/>
              <w:rPr>
                <w:lang w:eastAsia="ja-JP"/>
              </w:rPr>
            </w:pPr>
            <w:r>
              <w:rPr>
                <w:i/>
                <w:lang w:eastAsia="ja-JP"/>
              </w:rPr>
              <w:t xml:space="preserve">OTA peak directions set </w:t>
            </w:r>
            <w:r>
              <w:rPr>
                <w:lang w:eastAsia="ja-JP"/>
              </w:rPr>
              <w:t>reference beam direction pair</w:t>
            </w:r>
          </w:p>
        </w:tc>
        <w:tc>
          <w:tcPr>
            <w:tcW w:w="7091" w:type="dxa"/>
            <w:tcBorders>
              <w:top w:val="single" w:color="auto" w:sz="4" w:space="0"/>
              <w:left w:val="single" w:color="auto" w:sz="4" w:space="0"/>
              <w:bottom w:val="single" w:color="auto" w:sz="4" w:space="0"/>
              <w:right w:val="single" w:color="auto" w:sz="4" w:space="0"/>
            </w:tcBorders>
          </w:tcPr>
          <w:p>
            <w:pPr>
              <w:pStyle w:val="84"/>
              <w:rPr>
                <w:lang w:eastAsia="ja-JP"/>
              </w:rPr>
            </w:pPr>
            <w:r>
              <w:rPr>
                <w:lang w:eastAsia="ja-JP"/>
              </w:rPr>
              <w:t>The beam direction pair, describing the reference beam peak direction and the reference beam centre direction. Declared for every beam (D.3).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4"/>
              <w:rPr>
                <w:szCs w:val="18"/>
                <w:lang w:eastAsia="ja-JP"/>
              </w:rPr>
            </w:pPr>
            <w:r>
              <w:rPr>
                <w:lang w:eastAsia="ja-JP"/>
              </w:rPr>
              <w:t>D.7</w:t>
            </w:r>
          </w:p>
        </w:tc>
        <w:tc>
          <w:tcPr>
            <w:tcW w:w="1985" w:type="dxa"/>
            <w:tcBorders>
              <w:top w:val="single" w:color="auto" w:sz="4" w:space="0"/>
              <w:left w:val="single" w:color="auto" w:sz="4" w:space="0"/>
              <w:bottom w:val="single" w:color="auto" w:sz="4" w:space="0"/>
              <w:right w:val="single" w:color="auto" w:sz="4" w:space="0"/>
            </w:tcBorders>
          </w:tcPr>
          <w:p>
            <w:pPr>
              <w:pStyle w:val="84"/>
              <w:rPr>
                <w:lang w:eastAsia="ja-JP"/>
              </w:rPr>
            </w:pPr>
            <w:r>
              <w:rPr>
                <w:lang w:eastAsia="zh-CN"/>
              </w:rPr>
              <w:t>OTA peak directions set</w:t>
            </w:r>
          </w:p>
        </w:tc>
        <w:tc>
          <w:tcPr>
            <w:tcW w:w="7091" w:type="dxa"/>
            <w:tcBorders>
              <w:top w:val="single" w:color="auto" w:sz="4" w:space="0"/>
              <w:left w:val="single" w:color="auto" w:sz="4" w:space="0"/>
              <w:bottom w:val="single" w:color="auto" w:sz="4" w:space="0"/>
              <w:right w:val="single" w:color="auto" w:sz="4" w:space="0"/>
            </w:tcBorders>
          </w:tcPr>
          <w:p>
            <w:pPr>
              <w:pStyle w:val="84"/>
              <w:rPr>
                <w:lang w:eastAsia="ja-JP"/>
              </w:rPr>
            </w:pPr>
            <w:r>
              <w:rPr>
                <w:lang w:eastAsia="ja-JP"/>
              </w:rPr>
              <w:t xml:space="preserve">The </w:t>
            </w:r>
            <w:r>
              <w:rPr>
                <w:lang w:eastAsia="zh-CN"/>
              </w:rPr>
              <w:t xml:space="preserve">OTA peak </w:t>
            </w:r>
            <w:r>
              <w:rPr>
                <w:lang w:eastAsia="ja-JP"/>
              </w:rPr>
              <w:t>directions set for each beam. Declared for every beam (D.3).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4"/>
              <w:rPr>
                <w:szCs w:val="18"/>
                <w:lang w:eastAsia="ja-JP"/>
              </w:rPr>
            </w:pPr>
            <w:r>
              <w:rPr>
                <w:lang w:eastAsia="ja-JP"/>
              </w:rPr>
              <w:t>D.8</w:t>
            </w:r>
          </w:p>
        </w:tc>
        <w:tc>
          <w:tcPr>
            <w:tcW w:w="1985" w:type="dxa"/>
            <w:tcBorders>
              <w:top w:val="single" w:color="auto" w:sz="4" w:space="0"/>
              <w:left w:val="single" w:color="auto" w:sz="4" w:space="0"/>
              <w:bottom w:val="single" w:color="auto" w:sz="4" w:space="0"/>
              <w:right w:val="single" w:color="auto" w:sz="4" w:space="0"/>
            </w:tcBorders>
          </w:tcPr>
          <w:p>
            <w:pPr>
              <w:pStyle w:val="84"/>
              <w:rPr>
                <w:lang w:eastAsia="zh-CN"/>
              </w:rPr>
            </w:pPr>
            <w:r>
              <w:rPr>
                <w:i/>
                <w:lang w:eastAsia="ja-JP"/>
              </w:rPr>
              <w:t>OTA peak directions set</w:t>
            </w:r>
            <w:r>
              <w:rPr>
                <w:lang w:eastAsia="ja-JP"/>
              </w:rPr>
              <w:t xml:space="preserve"> maximum steering direction(s)</w:t>
            </w:r>
          </w:p>
        </w:tc>
        <w:tc>
          <w:tcPr>
            <w:tcW w:w="7091" w:type="dxa"/>
            <w:tcBorders>
              <w:top w:val="single" w:color="auto" w:sz="4" w:space="0"/>
              <w:left w:val="single" w:color="auto" w:sz="4" w:space="0"/>
              <w:bottom w:val="single" w:color="auto" w:sz="4" w:space="0"/>
              <w:right w:val="single" w:color="auto" w:sz="4" w:space="0"/>
            </w:tcBorders>
          </w:tcPr>
          <w:p>
            <w:pPr>
              <w:pStyle w:val="84"/>
              <w:rPr>
                <w:lang w:eastAsia="ja-JP"/>
              </w:rPr>
            </w:pPr>
            <w:r>
              <w:rPr>
                <w:lang w:eastAsia="ja-JP"/>
              </w:rPr>
              <w:t xml:space="preserve">The </w:t>
            </w:r>
            <w:r>
              <w:rPr>
                <w:i/>
                <w:lang w:eastAsia="ja-JP"/>
              </w:rPr>
              <w:t>beam direction pair(s)</w:t>
            </w:r>
            <w:r>
              <w:rPr>
                <w:lang w:eastAsia="ja-JP"/>
              </w:rPr>
              <w:t xml:space="preserve"> corresponding to the following points:</w:t>
            </w:r>
          </w:p>
          <w:p>
            <w:pPr>
              <w:pStyle w:val="84"/>
              <w:rPr>
                <w:lang w:eastAsia="ja-JP"/>
              </w:rPr>
            </w:pPr>
            <w:r>
              <w:rPr>
                <w:lang w:eastAsia="ja-JP"/>
              </w:rPr>
              <w:t>1)</w:t>
            </w:r>
            <w:r>
              <w:rPr>
                <w:lang w:eastAsia="ja-JP"/>
              </w:rPr>
              <w:tab/>
            </w:r>
            <w:r>
              <w:rPr>
                <w:lang w:eastAsia="ja-JP"/>
              </w:rPr>
              <w:t xml:space="preserve">The </w:t>
            </w:r>
            <w:r>
              <w:rPr>
                <w:lang w:eastAsia="zh-CN"/>
              </w:rPr>
              <w:t xml:space="preserve">beam peak direction corresponding to the </w:t>
            </w:r>
            <w:r>
              <w:rPr>
                <w:lang w:eastAsia="ja-JP"/>
              </w:rPr>
              <w:t>maximum steering from the reference beam centre direction in the positive Φ direction, while the θ value being the closest possible to the reference beam centre direction.</w:t>
            </w:r>
          </w:p>
          <w:p>
            <w:pPr>
              <w:pStyle w:val="84"/>
              <w:rPr>
                <w:i/>
                <w:lang w:eastAsia="ja-JP"/>
              </w:rPr>
            </w:pPr>
            <w:r>
              <w:rPr>
                <w:lang w:eastAsia="ja-JP"/>
              </w:rPr>
              <w:t>2)</w:t>
            </w:r>
            <w:r>
              <w:rPr>
                <w:lang w:eastAsia="ja-JP"/>
              </w:rPr>
              <w:tab/>
            </w:r>
            <w:r>
              <w:rPr>
                <w:lang w:eastAsia="ja-JP"/>
              </w:rPr>
              <w:t xml:space="preserve">The </w:t>
            </w:r>
            <w:r>
              <w:rPr>
                <w:lang w:eastAsia="zh-CN"/>
              </w:rPr>
              <w:t xml:space="preserve">beam peak direction corresponding to the </w:t>
            </w:r>
            <w:r>
              <w:rPr>
                <w:lang w:eastAsia="ja-JP"/>
              </w:rPr>
              <w:t xml:space="preserve">maximum steering from the reference beam centre direction in the negative </w:t>
            </w:r>
            <w:r>
              <w:rPr>
                <w:i/>
                <w:lang w:eastAsia="ja-JP"/>
              </w:rPr>
              <w:t>Φ</w:t>
            </w:r>
            <w:r>
              <w:rPr>
                <w:lang w:eastAsia="ja-JP"/>
              </w:rPr>
              <w:t xml:space="preserve"> direction, while the </w:t>
            </w:r>
            <w:r>
              <w:rPr>
                <w:i/>
                <w:lang w:eastAsia="ja-JP"/>
              </w:rPr>
              <w:t xml:space="preserve">θ value being the closest possible to the </w:t>
            </w:r>
            <w:r>
              <w:rPr>
                <w:lang w:eastAsia="ja-JP"/>
              </w:rPr>
              <w:t>reference beam centre direction</w:t>
            </w:r>
            <w:r>
              <w:rPr>
                <w:i/>
                <w:lang w:eastAsia="ja-JP"/>
              </w:rPr>
              <w:t>.</w:t>
            </w:r>
          </w:p>
          <w:p>
            <w:pPr>
              <w:pStyle w:val="84"/>
              <w:rPr>
                <w:lang w:eastAsia="ja-JP"/>
              </w:rPr>
            </w:pPr>
            <w:r>
              <w:rPr>
                <w:lang w:eastAsia="ja-JP"/>
              </w:rPr>
              <w:t>3)</w:t>
            </w:r>
            <w:r>
              <w:rPr>
                <w:lang w:eastAsia="ja-JP"/>
              </w:rPr>
              <w:tab/>
            </w:r>
            <w:r>
              <w:rPr>
                <w:lang w:eastAsia="ja-JP"/>
              </w:rPr>
              <w:t xml:space="preserve">The </w:t>
            </w:r>
            <w:r>
              <w:rPr>
                <w:lang w:eastAsia="zh-CN"/>
              </w:rPr>
              <w:t xml:space="preserve">beam peak direction corresponding to the </w:t>
            </w:r>
            <w:r>
              <w:rPr>
                <w:lang w:eastAsia="ja-JP"/>
              </w:rPr>
              <w:t xml:space="preserve">maximum steering from the reference beam centre direction in the positive </w:t>
            </w:r>
            <w:r>
              <w:rPr>
                <w:i/>
                <w:lang w:eastAsia="ja-JP"/>
              </w:rPr>
              <w:t>θ</w:t>
            </w:r>
            <w:r>
              <w:rPr>
                <w:lang w:eastAsia="ja-JP"/>
              </w:rPr>
              <w:t xml:space="preserve"> direction, while the</w:t>
            </w:r>
            <w:r>
              <w:rPr>
                <w:i/>
                <w:lang w:eastAsia="ja-JP"/>
              </w:rPr>
              <w:t xml:space="preserve"> Φ value being the closest possible to the</w:t>
            </w:r>
            <w:r>
              <w:rPr>
                <w:lang w:eastAsia="ja-JP"/>
              </w:rPr>
              <w:t xml:space="preserve"> reference beam centre direction.</w:t>
            </w:r>
          </w:p>
          <w:p>
            <w:pPr>
              <w:pStyle w:val="84"/>
              <w:rPr>
                <w:i/>
                <w:lang w:eastAsia="ja-JP"/>
              </w:rPr>
            </w:pPr>
            <w:r>
              <w:rPr>
                <w:lang w:eastAsia="zh-CN"/>
              </w:rPr>
              <w:t>4)</w:t>
            </w:r>
            <w:r>
              <w:rPr>
                <w:lang w:eastAsia="zh-CN"/>
              </w:rPr>
              <w:tab/>
            </w:r>
            <w:r>
              <w:rPr>
                <w:lang w:eastAsia="zh-CN"/>
              </w:rPr>
              <w:t xml:space="preserve">The beam peak direction corresponding to the </w:t>
            </w:r>
            <w:r>
              <w:rPr>
                <w:lang w:eastAsia="ja-JP"/>
              </w:rPr>
              <w:t xml:space="preserve">maximum steering from the reference beam centre direction in the negative </w:t>
            </w:r>
            <w:r>
              <w:rPr>
                <w:i/>
                <w:lang w:eastAsia="ja-JP"/>
              </w:rPr>
              <w:t>θ</w:t>
            </w:r>
            <w:r>
              <w:rPr>
                <w:lang w:eastAsia="ja-JP"/>
              </w:rPr>
              <w:t xml:space="preserve"> direction, while the </w:t>
            </w:r>
            <w:r>
              <w:rPr>
                <w:i/>
                <w:lang w:eastAsia="ja-JP"/>
              </w:rPr>
              <w:t xml:space="preserve">Φ value being the closest possible to the </w:t>
            </w:r>
            <w:r>
              <w:rPr>
                <w:lang w:eastAsia="ja-JP"/>
              </w:rPr>
              <w:t>reference beam centre direction</w:t>
            </w:r>
            <w:r>
              <w:rPr>
                <w:i/>
                <w:lang w:eastAsia="ja-JP"/>
              </w:rPr>
              <w:t>.</w:t>
            </w:r>
          </w:p>
          <w:p>
            <w:pPr>
              <w:pStyle w:val="84"/>
              <w:rPr>
                <w:lang w:eastAsia="ja-JP"/>
              </w:rPr>
            </w:pPr>
            <w:r>
              <w:rPr>
                <w:lang w:eastAsia="ja-JP"/>
              </w:rPr>
              <w:t xml:space="preserve">The maximum steering direction(s) may coincide with </w:t>
            </w:r>
            <w:r>
              <w:rPr>
                <w:i/>
                <w:lang w:eastAsia="ja-JP"/>
              </w:rPr>
              <w:t>the reference beam centre direction</w:t>
            </w:r>
            <w:r>
              <w:rPr>
                <w:lang w:eastAsia="ja-JP"/>
              </w:rPr>
              <w:t>.</w:t>
            </w:r>
          </w:p>
          <w:p>
            <w:pPr>
              <w:pStyle w:val="84"/>
              <w:rPr>
                <w:szCs w:val="18"/>
                <w:lang w:eastAsia="ja-JP"/>
              </w:rPr>
            </w:pPr>
            <w:r>
              <w:rPr>
                <w:szCs w:val="18"/>
                <w:lang w:eastAsia="ja-JP"/>
              </w:rPr>
              <w:t>Declared for every beam (D.3).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4"/>
              <w:rPr>
                <w:szCs w:val="18"/>
                <w:lang w:eastAsia="ja-JP"/>
              </w:rPr>
            </w:pPr>
            <w:r>
              <w:rPr>
                <w:lang w:eastAsia="ja-JP"/>
              </w:rPr>
              <w:t>D.9</w:t>
            </w:r>
          </w:p>
        </w:tc>
        <w:tc>
          <w:tcPr>
            <w:tcW w:w="1985" w:type="dxa"/>
            <w:tcBorders>
              <w:top w:val="single" w:color="auto" w:sz="4" w:space="0"/>
              <w:left w:val="single" w:color="auto" w:sz="4" w:space="0"/>
              <w:bottom w:val="single" w:color="auto" w:sz="4" w:space="0"/>
              <w:right w:val="single" w:color="auto" w:sz="4" w:space="0"/>
            </w:tcBorders>
          </w:tcPr>
          <w:p>
            <w:pPr>
              <w:pStyle w:val="84"/>
              <w:rPr>
                <w:lang w:eastAsia="ja-JP"/>
              </w:rPr>
            </w:pPr>
            <w:r>
              <w:rPr>
                <w:lang w:eastAsia="ja-JP"/>
              </w:rPr>
              <w:t>Rated beam EIRP</w:t>
            </w:r>
          </w:p>
        </w:tc>
        <w:tc>
          <w:tcPr>
            <w:tcW w:w="7091" w:type="dxa"/>
            <w:tcBorders>
              <w:top w:val="single" w:color="auto" w:sz="4" w:space="0"/>
              <w:left w:val="single" w:color="auto" w:sz="4" w:space="0"/>
              <w:bottom w:val="single" w:color="auto" w:sz="4" w:space="0"/>
              <w:right w:val="single" w:color="auto" w:sz="4" w:space="0"/>
            </w:tcBorders>
          </w:tcPr>
          <w:p>
            <w:pPr>
              <w:pStyle w:val="84"/>
              <w:rPr>
                <w:lang w:eastAsia="ja-JP"/>
              </w:rPr>
            </w:pPr>
            <w:r>
              <w:rPr>
                <w:lang w:eastAsia="ja-JP"/>
              </w:rPr>
              <w:t>The rated EIRP level per passband (P</w:t>
            </w:r>
            <w:r>
              <w:rPr>
                <w:vertAlign w:val="subscript"/>
                <w:lang w:eastAsia="ja-JP"/>
              </w:rPr>
              <w:t>rated,p,EIRP</w:t>
            </w:r>
            <w:r>
              <w:rPr>
                <w:lang w:eastAsia="ja-JP"/>
              </w:rPr>
              <w:t xml:space="preserve">) at the </w:t>
            </w:r>
            <w:r>
              <w:rPr>
                <w:i/>
                <w:lang w:eastAsia="ja-JP"/>
              </w:rPr>
              <w:t>beam peak direction</w:t>
            </w:r>
            <w:r>
              <w:rPr>
                <w:lang w:eastAsia="ja-JP"/>
              </w:rPr>
              <w:t xml:space="preserve"> associated with a particular</w:t>
            </w:r>
            <w:r>
              <w:rPr>
                <w:i/>
                <w:lang w:eastAsia="ja-JP"/>
              </w:rPr>
              <w:t xml:space="preserve"> beam direction pair</w:t>
            </w:r>
            <w:r>
              <w:rPr>
                <w:lang w:eastAsia="ja-JP"/>
              </w:rPr>
              <w:t xml:space="preserve"> for each of the declared maximum steering directions (D.8), as well as the reference </w:t>
            </w:r>
            <w:r>
              <w:rPr>
                <w:i/>
                <w:lang w:eastAsia="ja-JP"/>
              </w:rPr>
              <w:t>beam direction pair</w:t>
            </w:r>
            <w:r>
              <w:rPr>
                <w:lang w:eastAsia="ja-JP"/>
              </w:rPr>
              <w:t xml:space="preserve"> (D.8). Declared for every beam (D.3).</w:t>
            </w:r>
          </w:p>
          <w:p>
            <w:pPr>
              <w:pStyle w:val="84"/>
              <w:rPr>
                <w:lang w:eastAsia="ja-JP"/>
              </w:rPr>
            </w:pPr>
            <w:r>
              <w:rPr>
                <w:lang w:eastAsia="ja-JP"/>
              </w:rPr>
              <w:t>(Note 5,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4"/>
              <w:rPr>
                <w:szCs w:val="18"/>
                <w:lang w:eastAsia="ja-JP"/>
              </w:rPr>
            </w:pPr>
            <w:r>
              <w:rPr>
                <w:lang w:eastAsia="ja-JP"/>
              </w:rPr>
              <w:t>D.10</w:t>
            </w:r>
          </w:p>
        </w:tc>
        <w:tc>
          <w:tcPr>
            <w:tcW w:w="1985" w:type="dxa"/>
            <w:tcBorders>
              <w:top w:val="single" w:color="auto" w:sz="4" w:space="0"/>
              <w:left w:val="single" w:color="auto" w:sz="4" w:space="0"/>
              <w:bottom w:val="single" w:color="auto" w:sz="4" w:space="0"/>
              <w:right w:val="single" w:color="auto" w:sz="4" w:space="0"/>
            </w:tcBorders>
          </w:tcPr>
          <w:p>
            <w:pPr>
              <w:pStyle w:val="84"/>
              <w:rPr>
                <w:lang w:eastAsia="ja-JP"/>
              </w:rPr>
            </w:pPr>
            <w:r>
              <w:rPr>
                <w:lang w:eastAsia="ja-JP"/>
              </w:rPr>
              <w:t>Beamwidth</w:t>
            </w:r>
          </w:p>
        </w:tc>
        <w:tc>
          <w:tcPr>
            <w:tcW w:w="7091" w:type="dxa"/>
            <w:tcBorders>
              <w:top w:val="single" w:color="auto" w:sz="4" w:space="0"/>
              <w:left w:val="single" w:color="auto" w:sz="4" w:space="0"/>
              <w:bottom w:val="single" w:color="auto" w:sz="4" w:space="0"/>
              <w:right w:val="single" w:color="auto" w:sz="4" w:space="0"/>
            </w:tcBorders>
          </w:tcPr>
          <w:p>
            <w:pPr>
              <w:pStyle w:val="84"/>
              <w:rPr>
                <w:lang w:eastAsia="ja-JP"/>
              </w:rPr>
            </w:pPr>
            <w:r>
              <w:rPr>
                <w:lang w:eastAsia="ja-JP"/>
              </w:rPr>
              <w:t xml:space="preserve">The </w:t>
            </w:r>
            <w:r>
              <w:rPr>
                <w:i/>
                <w:lang w:eastAsia="ja-JP"/>
              </w:rPr>
              <w:t>beamwidth</w:t>
            </w:r>
            <w:r>
              <w:rPr>
                <w:lang w:eastAsia="ja-JP"/>
              </w:rPr>
              <w:t xml:space="preserve"> for the reference </w:t>
            </w:r>
            <w:r>
              <w:rPr>
                <w:i/>
                <w:lang w:eastAsia="ja-JP"/>
              </w:rPr>
              <w:t>beam direction pair</w:t>
            </w:r>
            <w:r>
              <w:rPr>
                <w:lang w:eastAsia="ja-JP"/>
              </w:rPr>
              <w:t xml:space="preserve"> and the four maximum steering directions. Declared for every beam (D.3).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4"/>
              <w:rPr>
                <w:szCs w:val="18"/>
                <w:lang w:eastAsia="ja-JP"/>
              </w:rPr>
            </w:pPr>
            <w:r>
              <w:rPr>
                <w:lang w:eastAsia="ja-JP"/>
              </w:rPr>
              <w:t>D.11</w:t>
            </w:r>
          </w:p>
        </w:tc>
        <w:tc>
          <w:tcPr>
            <w:tcW w:w="1985" w:type="dxa"/>
            <w:tcBorders>
              <w:top w:val="single" w:color="auto" w:sz="4" w:space="0"/>
              <w:left w:val="single" w:color="auto" w:sz="4" w:space="0"/>
              <w:bottom w:val="single" w:color="auto" w:sz="4" w:space="0"/>
              <w:right w:val="single" w:color="auto" w:sz="4" w:space="0"/>
            </w:tcBorders>
          </w:tcPr>
          <w:p>
            <w:pPr>
              <w:pStyle w:val="84"/>
              <w:rPr>
                <w:lang w:eastAsia="ja-JP"/>
              </w:rPr>
            </w:pPr>
            <w:r>
              <w:rPr>
                <w:lang w:eastAsia="ja-JP"/>
              </w:rPr>
              <w:t>Equivalent b</w:t>
            </w:r>
            <w:r>
              <w:rPr>
                <w:lang w:eastAsia="zh-CN"/>
              </w:rPr>
              <w:t>eams</w:t>
            </w:r>
          </w:p>
        </w:tc>
        <w:tc>
          <w:tcPr>
            <w:tcW w:w="7091" w:type="dxa"/>
            <w:tcBorders>
              <w:top w:val="single" w:color="auto" w:sz="4" w:space="0"/>
              <w:left w:val="single" w:color="auto" w:sz="4" w:space="0"/>
              <w:bottom w:val="single" w:color="auto" w:sz="4" w:space="0"/>
              <w:right w:val="single" w:color="auto" w:sz="4" w:space="0"/>
            </w:tcBorders>
          </w:tcPr>
          <w:p>
            <w:pPr>
              <w:pStyle w:val="84"/>
              <w:rPr>
                <w:lang w:eastAsia="ja-JP"/>
              </w:rPr>
            </w:pPr>
            <w:r>
              <w:rPr>
                <w:lang w:eastAsia="ja-JP"/>
              </w:rPr>
              <w:t>List of beams which are declared to be equivalent.</w:t>
            </w:r>
          </w:p>
          <w:p>
            <w:pPr>
              <w:pStyle w:val="84"/>
              <w:rPr>
                <w:lang w:eastAsia="ja-JP"/>
              </w:rPr>
            </w:pPr>
            <w:r>
              <w:rPr>
                <w:lang w:eastAsia="ja-JP"/>
              </w:rPr>
              <w:t>Equivalent</w:t>
            </w:r>
            <w:r>
              <w:rPr>
                <w:lang w:eastAsia="zh-CN"/>
              </w:rPr>
              <w:t xml:space="preserve"> beams</w:t>
            </w:r>
            <w:r>
              <w:rPr>
                <w:lang w:eastAsia="ja-JP"/>
              </w:rPr>
              <w:t xml:space="preserve"> imply that the beams are expected to have identical </w:t>
            </w:r>
            <w:r>
              <w:rPr>
                <w:i/>
                <w:lang w:eastAsia="zh-CN"/>
              </w:rPr>
              <w:t xml:space="preserve">OTA peak </w:t>
            </w:r>
            <w:r>
              <w:rPr>
                <w:i/>
                <w:lang w:eastAsia="ja-JP"/>
              </w:rPr>
              <w:t>directions sets</w:t>
            </w:r>
            <w:r>
              <w:rPr>
                <w:lang w:eastAsia="ja-JP"/>
              </w:rPr>
              <w:t xml:space="preserve"> and intended to have identical spatial properties at all steering directions within the </w:t>
            </w:r>
            <w:r>
              <w:rPr>
                <w:i/>
                <w:lang w:eastAsia="zh-CN"/>
              </w:rPr>
              <w:t xml:space="preserve">OTA peak </w:t>
            </w:r>
            <w:r>
              <w:rPr>
                <w:i/>
                <w:lang w:eastAsia="ja-JP"/>
              </w:rPr>
              <w:t>directions set</w:t>
            </w:r>
            <w:r>
              <w:rPr>
                <w:lang w:eastAsia="ja-JP"/>
              </w:rPr>
              <w:t xml:space="preserve"> when presented with identical signals. All declarations (D.4 – D.10) made for the beams are identical and the transmitter unit</w:t>
            </w:r>
            <w:r>
              <w:rPr>
                <w:i/>
                <w:lang w:eastAsia="ja-JP"/>
              </w:rPr>
              <w:t xml:space="preserve">, </w:t>
            </w:r>
            <w:r>
              <w:rPr>
                <w:lang w:eastAsia="ja-JP"/>
              </w:rPr>
              <w:t>RDN and antenna array responsible for generating the beam are of identical design.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4"/>
              <w:rPr>
                <w:szCs w:val="18"/>
                <w:lang w:eastAsia="ja-JP"/>
              </w:rPr>
            </w:pPr>
            <w:r>
              <w:rPr>
                <w:lang w:eastAsia="ja-JP"/>
              </w:rPr>
              <w:t>D.12</w:t>
            </w:r>
          </w:p>
        </w:tc>
        <w:tc>
          <w:tcPr>
            <w:tcW w:w="1985" w:type="dxa"/>
            <w:tcBorders>
              <w:top w:val="single" w:color="auto" w:sz="4" w:space="0"/>
              <w:left w:val="single" w:color="auto" w:sz="4" w:space="0"/>
              <w:bottom w:val="single" w:color="auto" w:sz="4" w:space="0"/>
              <w:right w:val="single" w:color="auto" w:sz="4" w:space="0"/>
            </w:tcBorders>
          </w:tcPr>
          <w:p>
            <w:pPr>
              <w:pStyle w:val="84"/>
              <w:rPr>
                <w:lang w:eastAsia="ja-JP"/>
              </w:rPr>
            </w:pPr>
            <w:r>
              <w:rPr>
                <w:lang w:eastAsia="ja-JP"/>
              </w:rPr>
              <w:t>Parallel beams</w:t>
            </w:r>
          </w:p>
        </w:tc>
        <w:tc>
          <w:tcPr>
            <w:tcW w:w="7091" w:type="dxa"/>
            <w:tcBorders>
              <w:top w:val="single" w:color="auto" w:sz="4" w:space="0"/>
              <w:left w:val="single" w:color="auto" w:sz="4" w:space="0"/>
              <w:bottom w:val="single" w:color="auto" w:sz="4" w:space="0"/>
              <w:right w:val="single" w:color="auto" w:sz="4" w:space="0"/>
            </w:tcBorders>
          </w:tcPr>
          <w:p>
            <w:pPr>
              <w:pStyle w:val="84"/>
              <w:rPr>
                <w:lang w:eastAsia="ja-JP"/>
              </w:rPr>
            </w:pPr>
            <w:r>
              <w:rPr>
                <w:lang w:eastAsia="ja-JP"/>
              </w:rPr>
              <w:t>List of beams which have been declared equivalent (D.11) and can be generated in parallel using independent RF power resources.</w:t>
            </w:r>
          </w:p>
          <w:p>
            <w:pPr>
              <w:pStyle w:val="84"/>
              <w:rPr>
                <w:lang w:eastAsia="ja-JP"/>
              </w:rPr>
            </w:pPr>
            <w:r>
              <w:rPr>
                <w:lang w:eastAsia="zh-CN"/>
              </w:rPr>
              <w:t>Independent power resources mean that the beams are transmitted from mutually exclusive transmitter units.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4"/>
              <w:rPr>
                <w:szCs w:val="18"/>
                <w:lang w:eastAsia="ja-JP"/>
              </w:rPr>
            </w:pPr>
            <w:r>
              <w:rPr>
                <w:lang w:eastAsia="ja-JP"/>
              </w:rPr>
              <w:t>D.13</w:t>
            </w:r>
          </w:p>
        </w:tc>
        <w:tc>
          <w:tcPr>
            <w:tcW w:w="1985" w:type="dxa"/>
            <w:tcBorders>
              <w:top w:val="single" w:color="auto" w:sz="4" w:space="0"/>
              <w:left w:val="single" w:color="auto" w:sz="4" w:space="0"/>
              <w:bottom w:val="single" w:color="auto" w:sz="4" w:space="0"/>
              <w:right w:val="single" w:color="auto" w:sz="4" w:space="0"/>
            </w:tcBorders>
          </w:tcPr>
          <w:p>
            <w:pPr>
              <w:pStyle w:val="84"/>
              <w:rPr>
                <w:lang w:eastAsia="ja-JP"/>
              </w:rPr>
            </w:pPr>
            <w:r>
              <w:rPr>
                <w:lang w:eastAsia="ja-JP"/>
              </w:rPr>
              <w:t>OTA coverage range</w:t>
            </w:r>
          </w:p>
        </w:tc>
        <w:tc>
          <w:tcPr>
            <w:tcW w:w="7091" w:type="dxa"/>
            <w:tcBorders>
              <w:top w:val="single" w:color="auto" w:sz="4" w:space="0"/>
              <w:left w:val="single" w:color="auto" w:sz="4" w:space="0"/>
              <w:bottom w:val="single" w:color="auto" w:sz="4" w:space="0"/>
              <w:right w:val="single" w:color="auto" w:sz="4" w:space="0"/>
            </w:tcBorders>
          </w:tcPr>
          <w:p>
            <w:pPr>
              <w:pStyle w:val="84"/>
              <w:rPr>
                <w:lang w:eastAsia="ja-JP"/>
              </w:rPr>
            </w:pPr>
            <w:r>
              <w:rPr>
                <w:lang w:eastAsia="ja-JP"/>
              </w:rPr>
              <w:t>Declared as a single range of directions within which selected TX OTA requirements are intended to be met.</w:t>
            </w:r>
          </w:p>
          <w:p>
            <w:pPr>
              <w:pStyle w:val="84"/>
              <w:rPr>
                <w:lang w:eastAsia="ja-JP"/>
              </w:rPr>
            </w:pPr>
            <w:r>
              <w:rPr>
                <w:lang w:eastAsia="ja-JP"/>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4"/>
              <w:rPr>
                <w:lang w:eastAsia="ja-JP"/>
              </w:rPr>
            </w:pPr>
            <w:r>
              <w:rPr>
                <w:lang w:eastAsia="ja-JP"/>
              </w:rPr>
              <w:t>D.14</w:t>
            </w:r>
          </w:p>
        </w:tc>
        <w:tc>
          <w:tcPr>
            <w:tcW w:w="1985" w:type="dxa"/>
            <w:tcBorders>
              <w:top w:val="single" w:color="auto" w:sz="4" w:space="0"/>
              <w:left w:val="single" w:color="auto" w:sz="4" w:space="0"/>
              <w:bottom w:val="single" w:color="auto" w:sz="4" w:space="0"/>
              <w:right w:val="single" w:color="auto" w:sz="4" w:space="0"/>
            </w:tcBorders>
          </w:tcPr>
          <w:p>
            <w:pPr>
              <w:pStyle w:val="84"/>
              <w:rPr>
                <w:i/>
                <w:lang w:eastAsia="ja-JP"/>
              </w:rPr>
            </w:pPr>
            <w:r>
              <w:rPr>
                <w:i/>
                <w:lang w:eastAsia="ja-JP"/>
              </w:rPr>
              <w:t>OTA coverage range</w:t>
            </w:r>
            <w:r>
              <w:rPr>
                <w:lang w:eastAsia="ja-JP"/>
              </w:rPr>
              <w:t xml:space="preserve"> reference direction</w:t>
            </w:r>
          </w:p>
        </w:tc>
        <w:tc>
          <w:tcPr>
            <w:tcW w:w="7091" w:type="dxa"/>
            <w:tcBorders>
              <w:top w:val="single" w:color="auto" w:sz="4" w:space="0"/>
              <w:left w:val="single" w:color="auto" w:sz="4" w:space="0"/>
              <w:bottom w:val="single" w:color="auto" w:sz="4" w:space="0"/>
              <w:right w:val="single" w:color="auto" w:sz="4" w:space="0"/>
            </w:tcBorders>
          </w:tcPr>
          <w:p>
            <w:pPr>
              <w:pStyle w:val="84"/>
              <w:rPr>
                <w:lang w:eastAsia="ja-JP"/>
              </w:rPr>
            </w:pPr>
            <w:r>
              <w:rPr>
                <w:lang w:eastAsia="ja-JP"/>
              </w:rPr>
              <w:t xml:space="preserve">The direction describing the reference direction of the </w:t>
            </w:r>
            <w:r>
              <w:rPr>
                <w:i/>
                <w:lang w:eastAsia="ja-JP"/>
              </w:rPr>
              <w:t>OTA coverage range</w:t>
            </w:r>
            <w:r>
              <w:rPr>
                <w:lang w:eastAsia="ja-JP"/>
              </w:rPr>
              <w:t xml:space="preserve"> (D.13).</w:t>
            </w:r>
          </w:p>
          <w:p>
            <w:pPr>
              <w:pStyle w:val="84"/>
              <w:rPr>
                <w:lang w:eastAsia="ja-JP"/>
              </w:rPr>
            </w:pPr>
            <w:r>
              <w:rPr>
                <w:lang w:eastAsia="ja-JP"/>
              </w:rPr>
              <w:t>(Note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4"/>
              <w:rPr>
                <w:lang w:eastAsia="ja-JP"/>
              </w:rPr>
            </w:pPr>
            <w:r>
              <w:rPr>
                <w:lang w:eastAsia="ja-JP"/>
              </w:rPr>
              <w:t>D.15</w:t>
            </w:r>
          </w:p>
        </w:tc>
        <w:tc>
          <w:tcPr>
            <w:tcW w:w="1985" w:type="dxa"/>
            <w:tcBorders>
              <w:top w:val="single" w:color="auto" w:sz="4" w:space="0"/>
              <w:left w:val="single" w:color="auto" w:sz="4" w:space="0"/>
              <w:bottom w:val="single" w:color="auto" w:sz="4" w:space="0"/>
              <w:right w:val="single" w:color="auto" w:sz="4" w:space="0"/>
            </w:tcBorders>
          </w:tcPr>
          <w:p>
            <w:pPr>
              <w:pStyle w:val="84"/>
              <w:rPr>
                <w:lang w:eastAsia="ja-JP"/>
              </w:rPr>
            </w:pPr>
            <w:r>
              <w:rPr>
                <w:lang w:eastAsia="ja-JP"/>
              </w:rPr>
              <w:t>OTA coverage range maximum directions</w:t>
            </w:r>
          </w:p>
        </w:tc>
        <w:tc>
          <w:tcPr>
            <w:tcW w:w="7091" w:type="dxa"/>
            <w:tcBorders>
              <w:top w:val="single" w:color="auto" w:sz="4" w:space="0"/>
              <w:left w:val="single" w:color="auto" w:sz="4" w:space="0"/>
              <w:bottom w:val="single" w:color="auto" w:sz="4" w:space="0"/>
              <w:right w:val="single" w:color="auto" w:sz="4" w:space="0"/>
            </w:tcBorders>
          </w:tcPr>
          <w:p>
            <w:pPr>
              <w:pStyle w:val="84"/>
              <w:rPr>
                <w:szCs w:val="18"/>
                <w:lang w:eastAsia="ja-JP"/>
              </w:rPr>
            </w:pPr>
            <w:r>
              <w:rPr>
                <w:szCs w:val="18"/>
                <w:lang w:eastAsia="ja-JP"/>
              </w:rPr>
              <w:t>The directions corresponding to the following points:</w:t>
            </w:r>
          </w:p>
          <w:p>
            <w:pPr>
              <w:pStyle w:val="84"/>
              <w:rPr>
                <w:lang w:eastAsia="ja-JP"/>
              </w:rPr>
            </w:pPr>
            <w:r>
              <w:rPr>
                <w:lang w:eastAsia="ja-JP"/>
              </w:rPr>
              <w:t>1)</w:t>
            </w:r>
            <w:r>
              <w:rPr>
                <w:lang w:eastAsia="ja-JP"/>
              </w:rPr>
              <w:tab/>
            </w:r>
            <w:r>
              <w:rPr>
                <w:lang w:eastAsia="ja-JP"/>
              </w:rPr>
              <w:t xml:space="preserve">The direction determined by the maximum φ value achievable inside the </w:t>
            </w:r>
            <w:r>
              <w:rPr>
                <w:i/>
                <w:lang w:eastAsia="ja-JP"/>
              </w:rPr>
              <w:t>OTA coverage range</w:t>
            </w:r>
            <w:r>
              <w:rPr>
                <w:lang w:eastAsia="ja-JP"/>
              </w:rPr>
              <w:t xml:space="preserve">, while θ value being the closest possible to the </w:t>
            </w:r>
            <w:r>
              <w:rPr>
                <w:i/>
                <w:lang w:eastAsia="ja-JP"/>
              </w:rPr>
              <w:t>OTA coverage range</w:t>
            </w:r>
            <w:r>
              <w:rPr>
                <w:lang w:eastAsia="ja-JP"/>
              </w:rPr>
              <w:t xml:space="preserve"> reference direction.</w:t>
            </w:r>
          </w:p>
          <w:p>
            <w:pPr>
              <w:pStyle w:val="84"/>
              <w:rPr>
                <w:lang w:eastAsia="ja-JP"/>
              </w:rPr>
            </w:pPr>
            <w:r>
              <w:rPr>
                <w:lang w:eastAsia="ja-JP"/>
              </w:rPr>
              <w:t>2)</w:t>
            </w:r>
            <w:r>
              <w:rPr>
                <w:lang w:eastAsia="ja-JP"/>
              </w:rPr>
              <w:tab/>
            </w:r>
            <w:r>
              <w:rPr>
                <w:lang w:eastAsia="ja-JP"/>
              </w:rPr>
              <w:t xml:space="preserve">The direction determined by the minimum φ value achievable inside the </w:t>
            </w:r>
            <w:r>
              <w:rPr>
                <w:i/>
                <w:lang w:eastAsia="ja-JP"/>
              </w:rPr>
              <w:t>OTA coverage range</w:t>
            </w:r>
            <w:r>
              <w:rPr>
                <w:lang w:eastAsia="ja-JP"/>
              </w:rPr>
              <w:t xml:space="preserve">, while θ value being the closest possible to the </w:t>
            </w:r>
            <w:r>
              <w:rPr>
                <w:i/>
                <w:lang w:eastAsia="ja-JP"/>
              </w:rPr>
              <w:t>OTA coverage range</w:t>
            </w:r>
            <w:r>
              <w:rPr>
                <w:lang w:eastAsia="ja-JP"/>
              </w:rPr>
              <w:t xml:space="preserve"> reference direction.</w:t>
            </w:r>
          </w:p>
          <w:p>
            <w:pPr>
              <w:pStyle w:val="84"/>
              <w:rPr>
                <w:lang w:eastAsia="ja-JP"/>
              </w:rPr>
            </w:pPr>
            <w:r>
              <w:rPr>
                <w:lang w:eastAsia="ja-JP"/>
              </w:rPr>
              <w:t>3)</w:t>
            </w:r>
            <w:r>
              <w:rPr>
                <w:lang w:eastAsia="ja-JP"/>
              </w:rPr>
              <w:tab/>
            </w:r>
            <w:r>
              <w:rPr>
                <w:lang w:eastAsia="ja-JP"/>
              </w:rPr>
              <w:t xml:space="preserve">The direction determined by the maximum θ value achievable inside the </w:t>
            </w:r>
            <w:r>
              <w:rPr>
                <w:i/>
                <w:lang w:eastAsia="ja-JP"/>
              </w:rPr>
              <w:t>OTA coverage range</w:t>
            </w:r>
            <w:r>
              <w:rPr>
                <w:lang w:eastAsia="ja-JP"/>
              </w:rPr>
              <w:t xml:space="preserve">, while φ value being the closest possible to the </w:t>
            </w:r>
            <w:r>
              <w:rPr>
                <w:i/>
                <w:lang w:eastAsia="ja-JP"/>
              </w:rPr>
              <w:t>OTA coverage range</w:t>
            </w:r>
            <w:r>
              <w:rPr>
                <w:lang w:eastAsia="ja-JP"/>
              </w:rPr>
              <w:t xml:space="preserve"> reference direction.</w:t>
            </w:r>
          </w:p>
          <w:p>
            <w:pPr>
              <w:pStyle w:val="84"/>
              <w:rPr>
                <w:lang w:eastAsia="ja-JP"/>
              </w:rPr>
            </w:pPr>
            <w:r>
              <w:rPr>
                <w:lang w:eastAsia="ja-JP"/>
              </w:rPr>
              <w:t>4)</w:t>
            </w:r>
            <w:r>
              <w:rPr>
                <w:lang w:eastAsia="ja-JP"/>
              </w:rPr>
              <w:tab/>
            </w:r>
            <w:r>
              <w:rPr>
                <w:lang w:eastAsia="ja-JP"/>
              </w:rPr>
              <w:t>The direction determined by the minimum θ value achievable inside the OTA coverage range, while φ value being the closest possible to the OTA coverage range reference direction.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4"/>
              <w:rPr>
                <w:lang w:eastAsia="ja-JP"/>
              </w:rPr>
            </w:pPr>
            <w:r>
              <w:rPr>
                <w:lang w:eastAsia="ja-JP"/>
              </w:rPr>
              <w:t>D.16</w:t>
            </w:r>
          </w:p>
        </w:tc>
        <w:tc>
          <w:tcPr>
            <w:tcW w:w="1985" w:type="dxa"/>
            <w:tcBorders>
              <w:top w:val="single" w:color="auto" w:sz="4" w:space="0"/>
              <w:left w:val="single" w:color="auto" w:sz="4" w:space="0"/>
              <w:bottom w:val="single" w:color="auto" w:sz="4" w:space="0"/>
              <w:right w:val="single" w:color="auto" w:sz="4" w:space="0"/>
            </w:tcBorders>
          </w:tcPr>
          <w:p>
            <w:pPr>
              <w:pStyle w:val="84"/>
              <w:rPr>
                <w:i/>
                <w:lang w:eastAsia="ja-JP"/>
              </w:rPr>
            </w:pPr>
            <w:r>
              <w:rPr>
                <w:lang w:eastAsia="ja-JP"/>
              </w:rPr>
              <w:t>The rated passband OTA repeater power, P</w:t>
            </w:r>
            <w:r>
              <w:rPr>
                <w:vertAlign w:val="subscript"/>
                <w:lang w:eastAsia="ja-JP"/>
              </w:rPr>
              <w:t>rated,p,TRP</w:t>
            </w:r>
          </w:p>
        </w:tc>
        <w:tc>
          <w:tcPr>
            <w:tcW w:w="7091" w:type="dxa"/>
            <w:tcBorders>
              <w:top w:val="single" w:color="auto" w:sz="4" w:space="0"/>
              <w:left w:val="single" w:color="auto" w:sz="4" w:space="0"/>
              <w:bottom w:val="single" w:color="auto" w:sz="4" w:space="0"/>
              <w:right w:val="single" w:color="auto" w:sz="4" w:space="0"/>
            </w:tcBorders>
          </w:tcPr>
          <w:p>
            <w:pPr>
              <w:pStyle w:val="84"/>
              <w:rPr>
                <w:lang w:eastAsia="ja-JP"/>
              </w:rPr>
            </w:pPr>
            <w:r>
              <w:rPr>
                <w:lang w:eastAsia="ja-JP"/>
              </w:rPr>
              <w:t>P</w:t>
            </w:r>
            <w:r>
              <w:rPr>
                <w:szCs w:val="18"/>
                <w:vertAlign w:val="subscript"/>
                <w:lang w:eastAsia="ja-JP"/>
              </w:rPr>
              <w:t>rated</w:t>
            </w:r>
            <w:r>
              <w:rPr>
                <w:vertAlign w:val="subscript"/>
                <w:lang w:eastAsia="ja-JP"/>
              </w:rPr>
              <w:t>,p,TRP</w:t>
            </w:r>
            <w:r>
              <w:rPr>
                <w:lang w:eastAsia="ja-JP"/>
              </w:rPr>
              <w:t xml:space="preserve"> is declared as TRP OTA power per passband, declared per supported operating band.</w:t>
            </w:r>
          </w:p>
          <w:p>
            <w:pPr>
              <w:pStyle w:val="84"/>
              <w:rPr>
                <w:lang w:eastAsia="ja-JP"/>
              </w:rPr>
            </w:pPr>
            <w:r>
              <w:rPr>
                <w:lang w:eastAsia="ja-JP"/>
              </w:rPr>
              <w:t>(Note 5,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4"/>
              <w:rPr>
                <w:lang w:eastAsia="ja-JP"/>
              </w:rPr>
            </w:pPr>
            <w:r>
              <w:rPr>
                <w:lang w:eastAsia="ja-JP"/>
              </w:rPr>
              <w:t>D.17</w:t>
            </w:r>
          </w:p>
        </w:tc>
        <w:tc>
          <w:tcPr>
            <w:tcW w:w="1985" w:type="dxa"/>
            <w:tcBorders>
              <w:top w:val="single" w:color="auto" w:sz="4" w:space="0"/>
              <w:left w:val="single" w:color="auto" w:sz="4" w:space="0"/>
              <w:bottom w:val="single" w:color="auto" w:sz="4" w:space="0"/>
              <w:right w:val="single" w:color="auto" w:sz="4" w:space="0"/>
            </w:tcBorders>
          </w:tcPr>
          <w:p>
            <w:pPr>
              <w:pStyle w:val="84"/>
              <w:rPr>
                <w:lang w:eastAsia="ja-JP"/>
              </w:rPr>
            </w:pPr>
            <w:r>
              <w:rPr>
                <w:lang w:eastAsia="ja-JP"/>
              </w:rPr>
              <w:t>Rated transmitter TRP</w:t>
            </w:r>
            <w:r>
              <w:rPr>
                <w:lang w:eastAsia="zh-CN"/>
              </w:rPr>
              <w:t xml:space="preserve">, </w:t>
            </w:r>
            <w:r>
              <w:rPr>
                <w:lang w:eastAsia="ja-JP"/>
              </w:rPr>
              <w:t>P</w:t>
            </w:r>
            <w:r>
              <w:rPr>
                <w:vertAlign w:val="subscript"/>
                <w:lang w:eastAsia="ja-JP"/>
              </w:rPr>
              <w:t>rated,t,TRP</w:t>
            </w:r>
          </w:p>
        </w:tc>
        <w:tc>
          <w:tcPr>
            <w:tcW w:w="7091" w:type="dxa"/>
            <w:tcBorders>
              <w:top w:val="single" w:color="auto" w:sz="4" w:space="0"/>
              <w:left w:val="single" w:color="auto" w:sz="4" w:space="0"/>
              <w:bottom w:val="single" w:color="auto" w:sz="4" w:space="0"/>
              <w:right w:val="single" w:color="auto" w:sz="4" w:space="0"/>
            </w:tcBorders>
          </w:tcPr>
          <w:p>
            <w:pPr>
              <w:pStyle w:val="84"/>
              <w:rPr>
                <w:lang w:eastAsia="ja-JP"/>
              </w:rPr>
            </w:pPr>
            <w:r>
              <w:rPr>
                <w:lang w:eastAsia="ja-JP"/>
              </w:rPr>
              <w:t>Rated total radiated output power</w:t>
            </w:r>
            <w:r>
              <w:rPr>
                <w:i/>
                <w:lang w:eastAsia="ja-JP"/>
              </w:rPr>
              <w:t>.</w:t>
            </w:r>
          </w:p>
          <w:p>
            <w:pPr>
              <w:pStyle w:val="84"/>
              <w:rPr>
                <w:lang w:eastAsia="ja-JP"/>
              </w:rPr>
            </w:pPr>
            <w:r>
              <w:rPr>
                <w:lang w:eastAsia="ja-JP"/>
              </w:rPr>
              <w:t xml:space="preserve">Declared per supported </w:t>
            </w:r>
            <w:r>
              <w:rPr>
                <w:i/>
                <w:lang w:eastAsia="ja-JP"/>
              </w:rPr>
              <w:t>operating band</w:t>
            </w:r>
            <w:r>
              <w:rPr>
                <w:lang w:eastAsia="ja-JP"/>
              </w:rPr>
              <w:t>.</w:t>
            </w:r>
          </w:p>
          <w:p>
            <w:pPr>
              <w:pStyle w:val="84"/>
              <w:rPr>
                <w:lang w:eastAsia="ja-JP"/>
              </w:rPr>
            </w:pPr>
            <w:r>
              <w:rPr>
                <w:lang w:eastAsia="ja-JP"/>
              </w:rPr>
              <w:t>(Note 5,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4"/>
              <w:rPr>
                <w:szCs w:val="18"/>
                <w:lang w:eastAsia="ja-JP"/>
              </w:rPr>
            </w:pPr>
            <w:r>
              <w:rPr>
                <w:lang w:eastAsia="ja-JP"/>
              </w:rPr>
              <w:t>D.18</w:t>
            </w:r>
          </w:p>
        </w:tc>
        <w:tc>
          <w:tcPr>
            <w:tcW w:w="1985" w:type="dxa"/>
            <w:tcBorders>
              <w:top w:val="single" w:color="auto" w:sz="4" w:space="0"/>
              <w:left w:val="single" w:color="auto" w:sz="4" w:space="0"/>
              <w:bottom w:val="single" w:color="auto" w:sz="4" w:space="0"/>
              <w:right w:val="single" w:color="auto" w:sz="4" w:space="0"/>
            </w:tcBorders>
          </w:tcPr>
          <w:p>
            <w:pPr>
              <w:pStyle w:val="84"/>
              <w:rPr>
                <w:lang w:eastAsia="ja-JP"/>
              </w:rPr>
            </w:pPr>
            <w:r>
              <w:rPr>
                <w:lang w:eastAsia="ja-JP"/>
              </w:rPr>
              <w:t>Spurious emission category</w:t>
            </w:r>
          </w:p>
        </w:tc>
        <w:tc>
          <w:tcPr>
            <w:tcW w:w="7091" w:type="dxa"/>
            <w:tcBorders>
              <w:top w:val="single" w:color="auto" w:sz="4" w:space="0"/>
              <w:left w:val="single" w:color="auto" w:sz="4" w:space="0"/>
              <w:bottom w:val="single" w:color="auto" w:sz="4" w:space="0"/>
              <w:right w:val="single" w:color="auto" w:sz="4" w:space="0"/>
            </w:tcBorders>
          </w:tcPr>
          <w:p>
            <w:pPr>
              <w:pStyle w:val="84"/>
              <w:rPr>
                <w:lang w:eastAsia="ja-JP"/>
              </w:rPr>
            </w:pPr>
            <w:r>
              <w:rPr>
                <w:lang w:eastAsia="ja-JP"/>
              </w:rPr>
              <w:t>Declare the repeater spurious emission category as either category A or B with respect to the limits for spurious emissions, as defined in Recommendation ITU-R SM.329 [</w:t>
            </w:r>
            <w:r>
              <w:rPr>
                <w:rFonts w:hint="eastAsia"/>
                <w:lang w:val="en-US" w:eastAsia="zh-CN"/>
              </w:rPr>
              <w:t>4</w:t>
            </w: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4"/>
              <w:rPr>
                <w:szCs w:val="18"/>
                <w:lang w:eastAsia="ja-JP"/>
              </w:rPr>
            </w:pPr>
            <w:r>
              <w:rPr>
                <w:lang w:eastAsia="ja-JP"/>
              </w:rPr>
              <w:t>D.19</w:t>
            </w:r>
          </w:p>
        </w:tc>
        <w:tc>
          <w:tcPr>
            <w:tcW w:w="1985" w:type="dxa"/>
            <w:tcBorders>
              <w:top w:val="single" w:color="auto" w:sz="4" w:space="0"/>
              <w:left w:val="single" w:color="auto" w:sz="4" w:space="0"/>
              <w:bottom w:val="single" w:color="auto" w:sz="4" w:space="0"/>
              <w:right w:val="single" w:color="auto" w:sz="4" w:space="0"/>
            </w:tcBorders>
          </w:tcPr>
          <w:p>
            <w:pPr>
              <w:pStyle w:val="84"/>
              <w:rPr>
                <w:szCs w:val="18"/>
                <w:lang w:eastAsia="ja-JP"/>
              </w:rPr>
            </w:pPr>
            <w:r>
              <w:rPr>
                <w:lang w:eastAsia="ja-JP"/>
              </w:rPr>
              <w:t>Additional operating band unwanted emissions</w:t>
            </w:r>
          </w:p>
        </w:tc>
        <w:tc>
          <w:tcPr>
            <w:tcW w:w="7091" w:type="dxa"/>
            <w:tcBorders>
              <w:top w:val="single" w:color="auto" w:sz="4" w:space="0"/>
              <w:left w:val="single" w:color="auto" w:sz="4" w:space="0"/>
              <w:bottom w:val="single" w:color="auto" w:sz="4" w:space="0"/>
              <w:right w:val="single" w:color="auto" w:sz="4" w:space="0"/>
            </w:tcBorders>
          </w:tcPr>
          <w:p>
            <w:pPr>
              <w:pStyle w:val="84"/>
              <w:rPr>
                <w:lang w:eastAsia="ja-JP"/>
              </w:rPr>
            </w:pPr>
            <w:r>
              <w:rPr>
                <w:lang w:eastAsia="ja-JP"/>
              </w:rPr>
              <w:t>The manufacturer shall declare whether the repeater under test is intended to operate in geographic areas where the additional operating band unwanted emission limits defined in clause 6.7.4 apply.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4"/>
              <w:rPr>
                <w:szCs w:val="18"/>
                <w:lang w:eastAsia="ja-JP"/>
              </w:rPr>
            </w:pPr>
            <w:r>
              <w:rPr>
                <w:lang w:eastAsia="ja-JP"/>
              </w:rPr>
              <w:t>D.20</w:t>
            </w:r>
          </w:p>
        </w:tc>
        <w:tc>
          <w:tcPr>
            <w:tcW w:w="1985" w:type="dxa"/>
            <w:tcBorders>
              <w:top w:val="single" w:color="auto" w:sz="4" w:space="0"/>
              <w:left w:val="single" w:color="auto" w:sz="4" w:space="0"/>
              <w:bottom w:val="single" w:color="auto" w:sz="4" w:space="0"/>
              <w:right w:val="single" w:color="auto" w:sz="4" w:space="0"/>
            </w:tcBorders>
          </w:tcPr>
          <w:p>
            <w:pPr>
              <w:pStyle w:val="84"/>
              <w:rPr>
                <w:lang w:eastAsia="ja-JP"/>
              </w:rPr>
            </w:pPr>
            <w:r>
              <w:rPr>
                <w:lang w:eastAsia="ja-JP"/>
              </w:rPr>
              <w:t>Co-existence with other systems</w:t>
            </w:r>
          </w:p>
        </w:tc>
        <w:tc>
          <w:tcPr>
            <w:tcW w:w="7091" w:type="dxa"/>
            <w:tcBorders>
              <w:top w:val="single" w:color="auto" w:sz="4" w:space="0"/>
              <w:left w:val="single" w:color="auto" w:sz="4" w:space="0"/>
              <w:bottom w:val="single" w:color="auto" w:sz="4" w:space="0"/>
              <w:right w:val="single" w:color="auto" w:sz="4" w:space="0"/>
            </w:tcBorders>
          </w:tcPr>
          <w:p>
            <w:pPr>
              <w:pStyle w:val="84"/>
              <w:rPr>
                <w:i/>
                <w:lang w:eastAsia="ja-JP"/>
              </w:rPr>
            </w:pPr>
            <w:r>
              <w:rPr>
                <w:lang w:eastAsia="ja-JP"/>
              </w:rPr>
              <w:t>The manufacturer shall declare whether the repeater under test is intended to operate in geographic areas where one or more of the systems GSM850, GSM900, DCS1800, PCS1900, UTRA FDD, UTRA TDD, E-UTRA and/or PHS operating in another operating band are deployed.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4"/>
              <w:rPr>
                <w:szCs w:val="18"/>
                <w:lang w:eastAsia="ja-JP"/>
              </w:rPr>
            </w:pPr>
            <w:r>
              <w:rPr>
                <w:lang w:eastAsia="ja-JP"/>
              </w:rPr>
              <w:t>D.21</w:t>
            </w:r>
          </w:p>
        </w:tc>
        <w:tc>
          <w:tcPr>
            <w:tcW w:w="1985" w:type="dxa"/>
            <w:tcBorders>
              <w:top w:val="single" w:color="auto" w:sz="4" w:space="0"/>
              <w:left w:val="single" w:color="auto" w:sz="4" w:space="0"/>
              <w:bottom w:val="single" w:color="auto" w:sz="4" w:space="0"/>
              <w:right w:val="single" w:color="auto" w:sz="4" w:space="0"/>
            </w:tcBorders>
          </w:tcPr>
          <w:p>
            <w:pPr>
              <w:pStyle w:val="84"/>
              <w:rPr>
                <w:szCs w:val="18"/>
                <w:lang w:eastAsia="ja-JP"/>
              </w:rPr>
            </w:pPr>
            <w:r>
              <w:rPr>
                <w:lang w:eastAsia="zh-CN"/>
              </w:rPr>
              <w:t xml:space="preserve">Supported frequency range of the NR </w:t>
            </w:r>
            <w:r>
              <w:rPr>
                <w:i/>
                <w:lang w:eastAsia="zh-CN"/>
              </w:rPr>
              <w:t>operating band</w:t>
            </w:r>
          </w:p>
        </w:tc>
        <w:tc>
          <w:tcPr>
            <w:tcW w:w="7091" w:type="dxa"/>
            <w:tcBorders>
              <w:top w:val="single" w:color="auto" w:sz="4" w:space="0"/>
              <w:left w:val="single" w:color="auto" w:sz="4" w:space="0"/>
              <w:bottom w:val="single" w:color="auto" w:sz="4" w:space="0"/>
              <w:right w:val="single" w:color="auto" w:sz="4" w:space="0"/>
            </w:tcBorders>
          </w:tcPr>
          <w:p>
            <w:pPr>
              <w:pStyle w:val="84"/>
              <w:rPr>
                <w:szCs w:val="18"/>
                <w:lang w:eastAsia="ja-JP"/>
              </w:rPr>
            </w:pPr>
            <w:r>
              <w:rPr>
                <w:lang w:eastAsia="ja-JP"/>
              </w:rPr>
              <w:t xml:space="preserve">List of supported frequency ranges representing </w:t>
            </w:r>
            <w:r>
              <w:rPr>
                <w:i/>
                <w:lang w:eastAsia="ja-JP"/>
              </w:rPr>
              <w:t>fractional bandwidths</w:t>
            </w:r>
            <w:r>
              <w:rPr>
                <w:lang w:eastAsia="ja-JP"/>
              </w:rPr>
              <w:t xml:space="preserve"> (FBW) of </w:t>
            </w:r>
            <w:r>
              <w:rPr>
                <w:i/>
                <w:lang w:eastAsia="ja-JP"/>
              </w:rPr>
              <w:t>operating bands</w:t>
            </w:r>
            <w:r>
              <w:rPr>
                <w:lang w:eastAsia="ja-JP"/>
              </w:rPr>
              <w:t xml:space="preserve"> with FBW larger than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4"/>
              <w:rPr>
                <w:szCs w:val="18"/>
                <w:lang w:eastAsia="ja-JP"/>
              </w:rPr>
            </w:pPr>
            <w:r>
              <w:rPr>
                <w:lang w:eastAsia="ja-JP"/>
              </w:rPr>
              <w:t>D.22</w:t>
            </w:r>
          </w:p>
        </w:tc>
        <w:tc>
          <w:tcPr>
            <w:tcW w:w="1985" w:type="dxa"/>
            <w:tcBorders>
              <w:top w:val="single" w:color="auto" w:sz="4" w:space="0"/>
              <w:left w:val="single" w:color="auto" w:sz="4" w:space="0"/>
              <w:bottom w:val="single" w:color="auto" w:sz="4" w:space="0"/>
              <w:right w:val="single" w:color="auto" w:sz="4" w:space="0"/>
            </w:tcBorders>
          </w:tcPr>
          <w:p>
            <w:pPr>
              <w:pStyle w:val="84"/>
              <w:rPr>
                <w:szCs w:val="18"/>
                <w:lang w:eastAsia="ja-JP"/>
              </w:rPr>
            </w:pPr>
            <w:r>
              <w:rPr>
                <w:szCs w:val="18"/>
                <w:lang w:eastAsia="ja-JP"/>
              </w:rPr>
              <w:t>Rated beam EIRP</w:t>
            </w:r>
            <w:r>
              <w:rPr>
                <w:lang w:eastAsia="zh-CN"/>
              </w:rPr>
              <w:t xml:space="preserve"> at lower end of the </w:t>
            </w:r>
            <w:r>
              <w:rPr>
                <w:i/>
                <w:lang w:eastAsia="zh-CN"/>
              </w:rPr>
              <w:t>fractional bandwidth</w:t>
            </w:r>
            <w:r>
              <w:rPr>
                <w:lang w:eastAsia="zh-CN"/>
              </w:rPr>
              <w:t xml:space="preserve"> (P</w:t>
            </w:r>
            <w:r>
              <w:rPr>
                <w:vertAlign w:val="subscript"/>
                <w:lang w:eastAsia="ja-JP"/>
              </w:rPr>
              <w:t>r</w:t>
            </w:r>
            <w:r>
              <w:rPr>
                <w:vertAlign w:val="subscript"/>
                <w:lang w:eastAsia="zh-CN"/>
              </w:rPr>
              <w:t>ated,out,FBWlow</w:t>
            </w:r>
            <w:r>
              <w:rPr>
                <w:lang w:eastAsia="zh-CN"/>
              </w:rPr>
              <w:t>)</w:t>
            </w:r>
          </w:p>
        </w:tc>
        <w:tc>
          <w:tcPr>
            <w:tcW w:w="7091" w:type="dxa"/>
            <w:tcBorders>
              <w:top w:val="single" w:color="auto" w:sz="4" w:space="0"/>
              <w:left w:val="single" w:color="auto" w:sz="4" w:space="0"/>
              <w:bottom w:val="single" w:color="auto" w:sz="4" w:space="0"/>
              <w:right w:val="single" w:color="auto" w:sz="4" w:space="0"/>
            </w:tcBorders>
          </w:tcPr>
          <w:p>
            <w:pPr>
              <w:pStyle w:val="84"/>
              <w:rPr>
                <w:lang w:eastAsia="ja-JP"/>
              </w:rPr>
            </w:pPr>
            <w:r>
              <w:rPr>
                <w:lang w:eastAsia="ja-JP"/>
              </w:rPr>
              <w:t xml:space="preserve">The rated EIRP level per passband </w:t>
            </w:r>
            <w:r>
              <w:rPr>
                <w:lang w:eastAsia="zh-CN"/>
              </w:rPr>
              <w:t xml:space="preserve">at lower frequency range of the </w:t>
            </w:r>
            <w:r>
              <w:rPr>
                <w:i/>
                <w:lang w:eastAsia="zh-CN"/>
              </w:rPr>
              <w:t xml:space="preserve">fractional bandwidth </w:t>
            </w:r>
            <w:r>
              <w:rPr>
                <w:lang w:eastAsia="ja-JP"/>
              </w:rPr>
              <w:t>(</w:t>
            </w:r>
            <w:r>
              <w:rPr>
                <w:lang w:eastAsia="zh-CN"/>
              </w:rPr>
              <w:t>P</w:t>
            </w:r>
            <w:r>
              <w:rPr>
                <w:vertAlign w:val="subscript"/>
                <w:lang w:eastAsia="ja-JP"/>
              </w:rPr>
              <w:t>r</w:t>
            </w:r>
            <w:r>
              <w:rPr>
                <w:vertAlign w:val="subscript"/>
                <w:lang w:eastAsia="zh-CN"/>
              </w:rPr>
              <w:t>ated,out,FBWlow</w:t>
            </w:r>
            <w:r>
              <w:rPr>
                <w:lang w:eastAsia="ja-JP"/>
              </w:rPr>
              <w:t>)</w:t>
            </w:r>
            <w:r>
              <w:rPr>
                <w:lang w:eastAsia="zh-CN"/>
              </w:rPr>
              <w:t xml:space="preserve">, </w:t>
            </w:r>
            <w:r>
              <w:rPr>
                <w:lang w:eastAsia="ja-JP"/>
              </w:rPr>
              <w:t xml:space="preserve">at the </w:t>
            </w:r>
            <w:r>
              <w:rPr>
                <w:i/>
                <w:lang w:eastAsia="ja-JP"/>
              </w:rPr>
              <w:t>beam peak direction</w:t>
            </w:r>
            <w:r>
              <w:rPr>
                <w:lang w:eastAsia="ja-JP"/>
              </w:rPr>
              <w:t xml:space="preserve"> associated with a particular</w:t>
            </w:r>
            <w:r>
              <w:rPr>
                <w:i/>
                <w:lang w:eastAsia="ja-JP"/>
              </w:rPr>
              <w:t xml:space="preserve"> beam direction pair</w:t>
            </w:r>
            <w:r>
              <w:rPr>
                <w:lang w:eastAsia="ja-JP"/>
              </w:rPr>
              <w:t xml:space="preserve"> for each of the declared maximum steering directions (D.10), as well as the reference </w:t>
            </w:r>
            <w:r>
              <w:rPr>
                <w:i/>
                <w:lang w:eastAsia="ja-JP"/>
              </w:rPr>
              <w:t>beam direction pair</w:t>
            </w:r>
            <w:r>
              <w:rPr>
                <w:lang w:eastAsia="ja-JP"/>
              </w:rPr>
              <w:t xml:space="preserve"> (D.6).</w:t>
            </w:r>
          </w:p>
          <w:p>
            <w:pPr>
              <w:pStyle w:val="84"/>
              <w:rPr>
                <w:lang w:eastAsia="ja-JP"/>
              </w:rPr>
            </w:pPr>
            <w:r>
              <w:rPr>
                <w:lang w:eastAsia="ja-JP"/>
              </w:rPr>
              <w:t>Declared per beam for all supported frequency ranges (D.21).</w:t>
            </w:r>
          </w:p>
          <w:p>
            <w:pPr>
              <w:pStyle w:val="84"/>
              <w:rPr>
                <w:szCs w:val="18"/>
                <w:lang w:eastAsia="ja-JP"/>
              </w:rPr>
            </w:pPr>
            <w:r>
              <w:rPr>
                <w:lang w:eastAsia="ja-JP"/>
              </w:rPr>
              <w:t>(Note 5,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4"/>
              <w:rPr>
                <w:szCs w:val="18"/>
                <w:lang w:eastAsia="ja-JP"/>
              </w:rPr>
            </w:pPr>
            <w:r>
              <w:rPr>
                <w:lang w:eastAsia="ja-JP"/>
              </w:rPr>
              <w:t>D.23</w:t>
            </w:r>
          </w:p>
        </w:tc>
        <w:tc>
          <w:tcPr>
            <w:tcW w:w="1985" w:type="dxa"/>
            <w:tcBorders>
              <w:top w:val="single" w:color="auto" w:sz="4" w:space="0"/>
              <w:left w:val="single" w:color="auto" w:sz="4" w:space="0"/>
              <w:bottom w:val="single" w:color="auto" w:sz="4" w:space="0"/>
              <w:right w:val="single" w:color="auto" w:sz="4" w:space="0"/>
            </w:tcBorders>
          </w:tcPr>
          <w:p>
            <w:pPr>
              <w:pStyle w:val="84"/>
              <w:rPr>
                <w:lang w:eastAsia="ja-JP"/>
              </w:rPr>
            </w:pPr>
            <w:r>
              <w:rPr>
                <w:lang w:eastAsia="ja-JP"/>
              </w:rPr>
              <w:t xml:space="preserve">Rated beam EIRP at higher frequency range of the </w:t>
            </w:r>
            <w:r>
              <w:rPr>
                <w:i/>
                <w:lang w:eastAsia="ja-JP"/>
              </w:rPr>
              <w:t>fractional bandwidth</w:t>
            </w:r>
            <w:r>
              <w:rPr>
                <w:lang w:eastAsia="ja-JP"/>
              </w:rPr>
              <w:t xml:space="preserve"> (</w:t>
            </w:r>
            <w:r>
              <w:rPr>
                <w:lang w:eastAsia="zh-CN"/>
              </w:rPr>
              <w:t>P</w:t>
            </w:r>
            <w:r>
              <w:rPr>
                <w:vertAlign w:val="subscript"/>
                <w:lang w:eastAsia="ja-JP"/>
              </w:rPr>
              <w:t>r</w:t>
            </w:r>
            <w:r>
              <w:rPr>
                <w:vertAlign w:val="subscript"/>
                <w:lang w:eastAsia="zh-CN"/>
              </w:rPr>
              <w:t>ated,out,FBWhigh</w:t>
            </w:r>
            <w:r>
              <w:rPr>
                <w:lang w:eastAsia="ja-JP"/>
              </w:rPr>
              <w:t>)</w:t>
            </w:r>
          </w:p>
        </w:tc>
        <w:tc>
          <w:tcPr>
            <w:tcW w:w="7091" w:type="dxa"/>
            <w:tcBorders>
              <w:top w:val="single" w:color="auto" w:sz="4" w:space="0"/>
              <w:left w:val="single" w:color="auto" w:sz="4" w:space="0"/>
              <w:bottom w:val="single" w:color="auto" w:sz="4" w:space="0"/>
              <w:right w:val="single" w:color="auto" w:sz="4" w:space="0"/>
            </w:tcBorders>
          </w:tcPr>
          <w:p>
            <w:pPr>
              <w:pStyle w:val="84"/>
              <w:rPr>
                <w:lang w:eastAsia="ja-JP"/>
              </w:rPr>
            </w:pPr>
            <w:r>
              <w:rPr>
                <w:lang w:eastAsia="ja-JP"/>
              </w:rPr>
              <w:t xml:space="preserve">The rated EIRP level per passband </w:t>
            </w:r>
            <w:r>
              <w:rPr>
                <w:lang w:eastAsia="zh-CN"/>
              </w:rPr>
              <w:t xml:space="preserve">at higher </w:t>
            </w:r>
            <w:r>
              <w:rPr>
                <w:szCs w:val="18"/>
                <w:lang w:eastAsia="ja-JP"/>
              </w:rPr>
              <w:t xml:space="preserve">frequency range </w:t>
            </w:r>
            <w:r>
              <w:rPr>
                <w:lang w:eastAsia="zh-CN"/>
              </w:rPr>
              <w:t xml:space="preserve">of the </w:t>
            </w:r>
            <w:r>
              <w:rPr>
                <w:i/>
                <w:lang w:eastAsia="zh-CN"/>
              </w:rPr>
              <w:t>fractional bandwidth</w:t>
            </w:r>
            <w:r>
              <w:rPr>
                <w:lang w:eastAsia="zh-CN"/>
              </w:rPr>
              <w:t xml:space="preserve"> </w:t>
            </w:r>
            <w:r>
              <w:rPr>
                <w:lang w:eastAsia="ja-JP"/>
              </w:rPr>
              <w:t>(</w:t>
            </w:r>
            <w:r>
              <w:rPr>
                <w:lang w:eastAsia="zh-CN"/>
              </w:rPr>
              <w:t>P</w:t>
            </w:r>
            <w:r>
              <w:rPr>
                <w:vertAlign w:val="subscript"/>
                <w:lang w:eastAsia="ja-JP"/>
              </w:rPr>
              <w:t>r</w:t>
            </w:r>
            <w:r>
              <w:rPr>
                <w:vertAlign w:val="subscript"/>
                <w:lang w:eastAsia="zh-CN"/>
              </w:rPr>
              <w:t>ated,out,FBWhigh</w:t>
            </w:r>
            <w:r>
              <w:rPr>
                <w:lang w:eastAsia="ja-JP"/>
              </w:rPr>
              <w:t>)</w:t>
            </w:r>
            <w:r>
              <w:rPr>
                <w:lang w:eastAsia="zh-CN"/>
              </w:rPr>
              <w:t xml:space="preserve">, </w:t>
            </w:r>
            <w:r>
              <w:rPr>
                <w:lang w:eastAsia="ja-JP"/>
              </w:rPr>
              <w:t xml:space="preserve">at the </w:t>
            </w:r>
            <w:r>
              <w:rPr>
                <w:i/>
                <w:lang w:eastAsia="ja-JP"/>
              </w:rPr>
              <w:t>beam peak direction</w:t>
            </w:r>
            <w:r>
              <w:rPr>
                <w:lang w:eastAsia="ja-JP"/>
              </w:rPr>
              <w:t xml:space="preserve"> associated with a particular</w:t>
            </w:r>
            <w:r>
              <w:rPr>
                <w:i/>
                <w:lang w:eastAsia="ja-JP"/>
              </w:rPr>
              <w:t xml:space="preserve"> beam direction pair</w:t>
            </w:r>
            <w:r>
              <w:rPr>
                <w:lang w:eastAsia="ja-JP"/>
              </w:rPr>
              <w:t xml:space="preserve"> for each of the declared maximum steering directions (D.10), as well as the reference </w:t>
            </w:r>
            <w:r>
              <w:rPr>
                <w:i/>
                <w:lang w:eastAsia="ja-JP"/>
              </w:rPr>
              <w:t>beam direction pair</w:t>
            </w:r>
            <w:r>
              <w:rPr>
                <w:lang w:eastAsia="ja-JP"/>
              </w:rPr>
              <w:t xml:space="preserve"> (D.6).</w:t>
            </w:r>
          </w:p>
          <w:p>
            <w:pPr>
              <w:pStyle w:val="84"/>
              <w:rPr>
                <w:lang w:eastAsia="ja-JP"/>
              </w:rPr>
            </w:pPr>
            <w:r>
              <w:rPr>
                <w:lang w:eastAsia="ja-JP"/>
              </w:rPr>
              <w:t>Declared per beam for all supported frequency ranges in (D.21).</w:t>
            </w:r>
          </w:p>
          <w:p>
            <w:pPr>
              <w:pStyle w:val="84"/>
              <w:rPr>
                <w:szCs w:val="18"/>
                <w:lang w:eastAsia="ja-JP"/>
              </w:rPr>
            </w:pPr>
            <w:r>
              <w:rPr>
                <w:lang w:eastAsia="ja-JP"/>
              </w:rPr>
              <w:t>(Note 5,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4"/>
              <w:rPr>
                <w:szCs w:val="18"/>
                <w:lang w:eastAsia="ja-JP"/>
              </w:rPr>
            </w:pPr>
            <w:r>
              <w:rPr>
                <w:szCs w:val="18"/>
              </w:rPr>
              <w:t>D.24</w:t>
            </w:r>
          </w:p>
        </w:tc>
        <w:tc>
          <w:tcPr>
            <w:tcW w:w="1985" w:type="dxa"/>
            <w:tcBorders>
              <w:top w:val="single" w:color="auto" w:sz="4" w:space="0"/>
              <w:left w:val="single" w:color="auto" w:sz="4" w:space="0"/>
              <w:bottom w:val="single" w:color="auto" w:sz="4" w:space="0"/>
              <w:right w:val="single" w:color="auto" w:sz="4" w:space="0"/>
            </w:tcBorders>
          </w:tcPr>
          <w:p>
            <w:pPr>
              <w:pStyle w:val="84"/>
              <w:rPr>
                <w:szCs w:val="18"/>
                <w:lang w:eastAsia="ja-JP"/>
              </w:rPr>
            </w:pPr>
            <w:r>
              <w:rPr>
                <w:szCs w:val="18"/>
              </w:rPr>
              <w:t>Long delay repeater</w:t>
            </w:r>
          </w:p>
        </w:tc>
        <w:tc>
          <w:tcPr>
            <w:tcW w:w="7091" w:type="dxa"/>
            <w:tcBorders>
              <w:top w:val="single" w:color="auto" w:sz="4" w:space="0"/>
              <w:left w:val="single" w:color="auto" w:sz="4" w:space="0"/>
              <w:bottom w:val="single" w:color="auto" w:sz="4" w:space="0"/>
              <w:right w:val="single" w:color="auto" w:sz="4" w:space="0"/>
            </w:tcBorders>
          </w:tcPr>
          <w:p>
            <w:pPr>
              <w:pStyle w:val="84"/>
              <w:rPr>
                <w:szCs w:val="18"/>
                <w:lang w:eastAsia="ja-JP"/>
              </w:rPr>
            </w:pPr>
            <w:r>
              <w:rPr>
                <w:szCs w:val="18"/>
              </w:rPr>
              <w:t>Declared only if the repeater internal delay between the input and output for this repeater does not fit within the TDD transient time. The repeater is intended for situations in which it will not cause interference to other nodes. This is achieved by RF isolation or by reservation of longer guard periods, which degrades frame utilization. The length of repeaters internal delay is declared using this declaration.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4"/>
              <w:rPr>
                <w:szCs w:val="18"/>
              </w:rPr>
            </w:pPr>
            <w:r>
              <w:rPr>
                <w:szCs w:val="18"/>
              </w:rPr>
              <w:t>D.25</w:t>
            </w:r>
          </w:p>
        </w:tc>
        <w:tc>
          <w:tcPr>
            <w:tcW w:w="1985" w:type="dxa"/>
            <w:tcBorders>
              <w:top w:val="single" w:color="auto" w:sz="4" w:space="0"/>
              <w:left w:val="single" w:color="auto" w:sz="4" w:space="0"/>
              <w:bottom w:val="single" w:color="auto" w:sz="4" w:space="0"/>
              <w:right w:val="single" w:color="auto" w:sz="4" w:space="0"/>
            </w:tcBorders>
          </w:tcPr>
          <w:p>
            <w:pPr>
              <w:pStyle w:val="84"/>
              <w:rPr>
                <w:szCs w:val="18"/>
              </w:rPr>
            </w:pPr>
            <w:r>
              <w:rPr>
                <w:szCs w:val="18"/>
              </w:rPr>
              <w:t xml:space="preserve">Input signal </w:t>
            </w:r>
            <w:r>
              <w:rPr>
                <w:szCs w:val="18"/>
                <w:lang w:eastAsia="ja-JP"/>
              </w:rPr>
              <w:t>EIRP</w:t>
            </w:r>
            <w:r>
              <w:rPr>
                <w:szCs w:val="18"/>
              </w:rPr>
              <w:t xml:space="preserve"> for maximum output power</w:t>
            </w:r>
          </w:p>
        </w:tc>
        <w:tc>
          <w:tcPr>
            <w:tcW w:w="7091" w:type="dxa"/>
            <w:tcBorders>
              <w:top w:val="single" w:color="auto" w:sz="4" w:space="0"/>
              <w:left w:val="single" w:color="auto" w:sz="4" w:space="0"/>
              <w:bottom w:val="single" w:color="auto" w:sz="4" w:space="0"/>
              <w:right w:val="single" w:color="auto" w:sz="4" w:space="0"/>
            </w:tcBorders>
          </w:tcPr>
          <w:p>
            <w:pPr>
              <w:pStyle w:val="84"/>
              <w:rPr>
                <w:szCs w:val="18"/>
                <w:lang w:eastAsia="ja-JP"/>
              </w:rPr>
            </w:pPr>
            <w:r>
              <w:rPr>
                <w:szCs w:val="18"/>
                <w:lang w:eastAsia="ja-JP"/>
              </w:rPr>
              <w:t>Declaration of input signal EIRP required to reach maximum output power. Declared per passband.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4"/>
              <w:rPr>
                <w:szCs w:val="18"/>
              </w:rPr>
            </w:pPr>
            <w:r>
              <w:rPr>
                <w:szCs w:val="18"/>
              </w:rPr>
              <w:t>D.26</w:t>
            </w:r>
          </w:p>
        </w:tc>
        <w:tc>
          <w:tcPr>
            <w:tcW w:w="1985" w:type="dxa"/>
            <w:tcBorders>
              <w:top w:val="single" w:color="auto" w:sz="4" w:space="0"/>
              <w:left w:val="single" w:color="auto" w:sz="4" w:space="0"/>
              <w:bottom w:val="single" w:color="auto" w:sz="4" w:space="0"/>
              <w:right w:val="single" w:color="auto" w:sz="4" w:space="0"/>
            </w:tcBorders>
          </w:tcPr>
          <w:p>
            <w:pPr>
              <w:pStyle w:val="84"/>
              <w:rPr>
                <w:szCs w:val="18"/>
              </w:rPr>
            </w:pPr>
            <w:r>
              <w:rPr>
                <w:szCs w:val="18"/>
              </w:rPr>
              <w:t>Repeater radiating direction</w:t>
            </w:r>
          </w:p>
        </w:tc>
        <w:tc>
          <w:tcPr>
            <w:tcW w:w="7091" w:type="dxa"/>
            <w:tcBorders>
              <w:top w:val="single" w:color="auto" w:sz="4" w:space="0"/>
              <w:left w:val="single" w:color="auto" w:sz="4" w:space="0"/>
              <w:bottom w:val="single" w:color="auto" w:sz="4" w:space="0"/>
              <w:right w:val="single" w:color="auto" w:sz="4" w:space="0"/>
            </w:tcBorders>
          </w:tcPr>
          <w:p>
            <w:pPr>
              <w:pStyle w:val="84"/>
              <w:rPr>
                <w:szCs w:val="18"/>
                <w:lang w:eastAsia="ja-JP"/>
              </w:rPr>
            </w:pPr>
            <w:r>
              <w:rPr>
                <w:szCs w:val="18"/>
              </w:rPr>
              <w:t>Declaration on whether the repeater is intended to radiate in DL, UL or both. Testing shall be performed only for the direction(s) in which the repeater radiates.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4"/>
              <w:rPr>
                <w:szCs w:val="18"/>
              </w:rPr>
            </w:pPr>
            <w:r>
              <w:rPr>
                <w:rFonts w:hint="eastAsia" w:eastAsia="等线"/>
                <w:lang w:eastAsia="zh-CN"/>
              </w:rPr>
              <w:t>D.27</w:t>
            </w:r>
          </w:p>
        </w:tc>
        <w:tc>
          <w:tcPr>
            <w:tcW w:w="1985" w:type="dxa"/>
            <w:tcBorders>
              <w:top w:val="single" w:color="auto" w:sz="4" w:space="0"/>
              <w:left w:val="single" w:color="auto" w:sz="4" w:space="0"/>
              <w:bottom w:val="single" w:color="auto" w:sz="4" w:space="0"/>
              <w:right w:val="single" w:color="auto" w:sz="4" w:space="0"/>
            </w:tcBorders>
          </w:tcPr>
          <w:p>
            <w:pPr>
              <w:pStyle w:val="84"/>
              <w:rPr>
                <w:szCs w:val="18"/>
              </w:rPr>
            </w:pPr>
            <w:r>
              <w:rPr>
                <w:rFonts w:hint="eastAsia" w:eastAsia="等线"/>
                <w:lang w:eastAsia="zh-CN"/>
              </w:rPr>
              <w:t>M</w:t>
            </w:r>
            <w:r>
              <w:t>aximum repeater RF Bandwidth</w:t>
            </w:r>
          </w:p>
        </w:tc>
        <w:tc>
          <w:tcPr>
            <w:tcW w:w="7091" w:type="dxa"/>
            <w:tcBorders>
              <w:top w:val="single" w:color="auto" w:sz="4" w:space="0"/>
              <w:left w:val="single" w:color="auto" w:sz="4" w:space="0"/>
              <w:bottom w:val="single" w:color="auto" w:sz="4" w:space="0"/>
              <w:right w:val="single" w:color="auto" w:sz="4" w:space="0"/>
            </w:tcBorders>
          </w:tcPr>
          <w:p>
            <w:pPr>
              <w:pStyle w:val="84"/>
              <w:rPr>
                <w:szCs w:val="18"/>
              </w:rPr>
            </w:pPr>
            <w:r>
              <w:rPr>
                <w:rFonts w:cs="Arial"/>
                <w:szCs w:val="18"/>
              </w:rPr>
              <w:t xml:space="preserve">Maximum </w:t>
            </w:r>
            <w:r>
              <w:rPr>
                <w:rFonts w:hint="eastAsia" w:eastAsia="等线" w:cs="Arial"/>
                <w:i/>
                <w:szCs w:val="18"/>
                <w:lang w:eastAsia="zh-CN"/>
              </w:rPr>
              <w:t>repeater</w:t>
            </w:r>
            <w:r>
              <w:rPr>
                <w:rFonts w:cs="Arial"/>
                <w:i/>
                <w:szCs w:val="18"/>
              </w:rPr>
              <w:t xml:space="preserve"> RF Bandwidth</w:t>
            </w:r>
            <w:r>
              <w:rPr>
                <w:rFonts w:cs="Arial"/>
                <w:szCs w:val="18"/>
              </w:rPr>
              <w:t xml:space="preserve"> in the </w:t>
            </w:r>
            <w:r>
              <w:rPr>
                <w:rFonts w:cs="Arial"/>
                <w:i/>
                <w:szCs w:val="18"/>
              </w:rPr>
              <w:t>operating band</w:t>
            </w:r>
            <w:r>
              <w:rPr>
                <w:rFonts w:cs="Arial"/>
                <w:szCs w:val="18"/>
              </w:rPr>
              <w:t xml:space="preserve"> for single-band operation. Declared per supported </w:t>
            </w:r>
            <w:r>
              <w:rPr>
                <w:rFonts w:cs="Arial"/>
                <w:i/>
                <w:szCs w:val="18"/>
              </w:rPr>
              <w:t>operating band.</w:t>
            </w:r>
            <w:r>
              <w:rPr>
                <w:rFonts w:cs="Arial"/>
                <w:szCs w:val="18"/>
              </w:rPr>
              <w:t xml:space="preserve"> (Note </w:t>
            </w:r>
            <w:r>
              <w:rPr>
                <w:rFonts w:hint="eastAsia" w:eastAsia="等线" w:cs="Arial"/>
                <w:szCs w:val="18"/>
                <w:lang w:eastAsia="zh-CN"/>
              </w:rPr>
              <w:t>8</w:t>
            </w:r>
            <w:r>
              <w:rPr>
                <w:rFonts w:cs="Arial"/>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10305" w:type="dxa"/>
            <w:gridSpan w:val="3"/>
            <w:tcBorders>
              <w:top w:val="single" w:color="auto" w:sz="4" w:space="0"/>
              <w:left w:val="single" w:color="auto" w:sz="4" w:space="0"/>
              <w:bottom w:val="single" w:color="auto" w:sz="4" w:space="0"/>
              <w:right w:val="single" w:color="auto" w:sz="4" w:space="0"/>
            </w:tcBorders>
          </w:tcPr>
          <w:p>
            <w:pPr>
              <w:pStyle w:val="99"/>
            </w:pPr>
            <w:r>
              <w:t>NOTE 1:</w:t>
            </w:r>
            <w:r>
              <w:tab/>
            </w:r>
            <w:r>
              <w:t>Depending on the capability of the system some of these beams may be the same. For those same beams, testing is not repeated.</w:t>
            </w:r>
          </w:p>
          <w:p>
            <w:pPr>
              <w:pStyle w:val="99"/>
            </w:pPr>
            <w:r>
              <w:t>NOTE 2:</w:t>
            </w:r>
            <w:r>
              <w:rPr>
                <w:rFonts w:cs="Arial"/>
                <w:szCs w:val="18"/>
              </w:rPr>
              <w:tab/>
            </w:r>
            <w:r>
              <w:t xml:space="preserve">These </w:t>
            </w:r>
            <w:r>
              <w:rPr>
                <w:i/>
              </w:rPr>
              <w:t>operating bands</w:t>
            </w:r>
            <w:r>
              <w:t xml:space="preserve"> are related to their respective single</w:t>
            </w:r>
            <w:r>
              <w:noBreakHyphen/>
            </w:r>
            <w:r>
              <w:t>band RIBs.</w:t>
            </w:r>
          </w:p>
          <w:p>
            <w:pPr>
              <w:pStyle w:val="99"/>
            </w:pPr>
            <w:r>
              <w:t>NOTE 3:</w:t>
            </w:r>
            <w:r>
              <w:rPr>
                <w:lang w:eastAsia="zh-CN"/>
              </w:rPr>
              <w:tab/>
            </w:r>
            <w:r>
              <w:rPr>
                <w:i/>
              </w:rPr>
              <w:t>OTA coverage range</w:t>
            </w:r>
            <w:r>
              <w:t xml:space="preserve"> is used for conformance testing of such TX OTA requirements as frequency error or EVM.</w:t>
            </w:r>
          </w:p>
          <w:p>
            <w:pPr>
              <w:pStyle w:val="99"/>
              <w:rPr>
                <w:lang w:eastAsia="zh-CN"/>
              </w:rPr>
            </w:pPr>
            <w:r>
              <w:t>NOTE 4:</w:t>
            </w:r>
            <w:r>
              <w:tab/>
            </w:r>
            <w:r>
              <w:t xml:space="preserve">The </w:t>
            </w:r>
            <w:r>
              <w:rPr>
                <w:i/>
              </w:rPr>
              <w:t xml:space="preserve">OTA coverage range </w:t>
            </w:r>
            <w:r>
              <w:rPr>
                <w:iCs/>
              </w:rPr>
              <w:t>reference direction</w:t>
            </w:r>
            <w:r>
              <w:t xml:space="preserve"> may be the same as the Reference beam direction pair (D.8) but does not have to be.</w:t>
            </w:r>
          </w:p>
          <w:p>
            <w:pPr>
              <w:pStyle w:val="99"/>
              <w:rPr>
                <w:lang w:eastAsia="zh-CN"/>
              </w:rPr>
            </w:pPr>
            <w:r>
              <w:rPr>
                <w:lang w:eastAsia="zh-CN"/>
              </w:rPr>
              <w:t>NOTE 5:</w:t>
            </w:r>
            <w:r>
              <w:tab/>
            </w:r>
            <w:r>
              <w:rPr>
                <w:lang w:eastAsia="zh-CN"/>
              </w:rPr>
              <w:t xml:space="preserve">If a </w:t>
            </w:r>
            <w:r>
              <w:rPr>
                <w:i/>
                <w:lang w:eastAsia="zh-CN"/>
              </w:rPr>
              <w:t>Repeater type 2-O</w:t>
            </w:r>
            <w:r>
              <w:rPr>
                <w:lang w:eastAsia="zh-CN"/>
              </w:rPr>
              <w:t xml:space="preserve"> is capable of 64QAM operation but not capable of 256QAM operation, then up to two rated output power declarations may be made. One declaration is applicable when configured for 64QAM operation and the other declaration is applicable when not configured for 64QAM operation.</w:t>
            </w:r>
          </w:p>
          <w:p>
            <w:pPr>
              <w:pStyle w:val="99"/>
            </w:pPr>
            <w:r>
              <w:rPr>
                <w:lang w:eastAsia="zh-CN"/>
              </w:rPr>
              <w:t>NOTE </w:t>
            </w:r>
            <w:r>
              <w:t>6:</w:t>
            </w:r>
            <w:r>
              <w:tab/>
            </w:r>
            <w:r>
              <w:t xml:space="preserve">If </w:t>
            </w:r>
            <w:r>
              <w:rPr>
                <w:rFonts w:cs="Arial"/>
                <w:szCs w:val="18"/>
              </w:rPr>
              <w:t xml:space="preserve">D.22 and D.23 are </w:t>
            </w:r>
            <w:r>
              <w:t xml:space="preserve">declared for certain frequency range (D.21), there shall be no </w:t>
            </w:r>
            <w:r>
              <w:rPr>
                <w:lang w:eastAsia="zh-CN"/>
              </w:rPr>
              <w:t>"</w:t>
            </w:r>
            <w:r>
              <w:t>Rated beam EIRP</w:t>
            </w:r>
            <w:r>
              <w:rPr>
                <w:lang w:eastAsia="zh-CN"/>
              </w:rPr>
              <w:t>"</w:t>
            </w:r>
            <w:r>
              <w:t xml:space="preserve"> declaration (D.9) for the </w:t>
            </w:r>
            <w:r>
              <w:rPr>
                <w:i/>
              </w:rPr>
              <w:t>operating band</w:t>
            </w:r>
            <w:r>
              <w:t xml:space="preserve"> containing that particular frequency range.</w:t>
            </w:r>
          </w:p>
          <w:p>
            <w:pPr>
              <w:pStyle w:val="99"/>
              <w:rPr>
                <w:lang w:eastAsia="zh-CN"/>
              </w:rPr>
            </w:pPr>
            <w:r>
              <w:rPr>
                <w:lang w:eastAsia="zh-CN"/>
              </w:rPr>
              <w:t>NOTE 7:</w:t>
            </w:r>
            <w:r>
              <w:tab/>
            </w:r>
            <w:r>
              <w:rPr>
                <w:lang w:eastAsia="zh-CN"/>
              </w:rPr>
              <w:t>If a BS type 2-O is capable of 256QAM operation, then up to three rated output power declarations may be made. One declaration is applicable when configured for 256QAM operation, a different declaration is applicable when configured for 64QAM operation and the other declaration is applicable when not configured neither for 256QAM nor 64QAM operation.</w:t>
            </w:r>
          </w:p>
          <w:p>
            <w:pPr>
              <w:pStyle w:val="99"/>
              <w:rPr>
                <w:lang w:eastAsia="zh-CN"/>
              </w:rPr>
            </w:pPr>
            <w:r>
              <w:t xml:space="preserve">NOTE </w:t>
            </w:r>
            <w:r>
              <w:rPr>
                <w:rFonts w:hint="eastAsia" w:eastAsia="等线"/>
                <w:lang w:eastAsia="zh-CN"/>
              </w:rPr>
              <w:t>8</w:t>
            </w:r>
            <w:r>
              <w:t>:</w:t>
            </w:r>
            <w:r>
              <w:tab/>
            </w:r>
            <w:r>
              <w:rPr>
                <w:rFonts w:cs="Arial"/>
                <w:szCs w:val="18"/>
                <w:lang w:val="en-US"/>
              </w:rPr>
              <w:t>Parameters for contiguous or non-contiguous spectrum operation in the operating band are assumed to be the same unless they are separately declared. When separately declared, they shall still use the same declaration identifier.</w:t>
            </w:r>
          </w:p>
        </w:tc>
      </w:tr>
    </w:tbl>
    <w:p>
      <w:pPr>
        <w:rPr>
          <w:ins w:id="377" w:author="ZTE, Fei Xue" w:date="2024-02-17T11:03:15Z"/>
        </w:rPr>
      </w:pPr>
      <w:bookmarkStart w:id="475" w:name="_Toc21102585"/>
      <w:bookmarkStart w:id="476" w:name="_Toc58917764"/>
      <w:bookmarkStart w:id="477" w:name="_Toc45885807"/>
      <w:bookmarkStart w:id="478" w:name="_Toc98766327"/>
      <w:bookmarkStart w:id="479" w:name="_Toc76114210"/>
      <w:bookmarkStart w:id="480" w:name="_Toc36635786"/>
      <w:bookmarkStart w:id="481" w:name="_Toc13051"/>
      <w:bookmarkStart w:id="482" w:name="_Toc4221"/>
      <w:bookmarkStart w:id="483" w:name="_Toc58915583"/>
      <w:bookmarkStart w:id="484" w:name="_Toc29810434"/>
      <w:bookmarkStart w:id="485" w:name="_Toc24121"/>
      <w:bookmarkStart w:id="486" w:name="_Toc89952511"/>
      <w:bookmarkStart w:id="487" w:name="_Toc66693633"/>
      <w:bookmarkStart w:id="488" w:name="_Toc37272732"/>
      <w:bookmarkStart w:id="489" w:name="_Toc82536218"/>
      <w:bookmarkStart w:id="490" w:name="_Toc3979"/>
      <w:bookmarkStart w:id="491" w:name="_Toc76544096"/>
      <w:bookmarkStart w:id="492" w:name="_Toc53182916"/>
      <w:bookmarkStart w:id="493" w:name="_Toc74915585"/>
    </w:p>
    <w:p>
      <w:pPr>
        <w:pStyle w:val="94"/>
        <w:rPr>
          <w:ins w:id="378" w:author="ZTE, Fei Xue" w:date="2024-02-17T11:03:15Z"/>
        </w:rPr>
      </w:pPr>
      <w:ins w:id="379" w:author="ZTE, Fei Xue" w:date="2024-02-17T11:03:15Z">
        <w:r>
          <w:rPr/>
          <w:t>Table 4.6-</w:t>
        </w:r>
      </w:ins>
      <w:ins w:id="380" w:author="ZTE, Fei Xue" w:date="2024-02-17T11:03:35Z">
        <w:r>
          <w:rPr>
            <w:rFonts w:hint="eastAsia" w:eastAsia="宋体"/>
            <w:lang w:val="en-US" w:eastAsia="zh-CN"/>
          </w:rPr>
          <w:t>2</w:t>
        </w:r>
      </w:ins>
      <w:ins w:id="381" w:author="ZTE, Fei Xue" w:date="2024-02-17T11:03:15Z">
        <w:r>
          <w:rPr/>
          <w:t xml:space="preserve">: Manufacturers declarations for </w:t>
        </w:r>
      </w:ins>
      <w:ins w:id="382" w:author="ZTE, Fei Xue" w:date="2024-02-17T11:03:27Z">
        <w:r>
          <w:rPr>
            <w:rFonts w:hint="eastAsia" w:eastAsia="宋体"/>
            <w:lang w:val="en-US" w:eastAsia="zh-CN"/>
          </w:rPr>
          <w:t>N</w:t>
        </w:r>
      </w:ins>
      <w:ins w:id="383" w:author="ZTE, Fei Xue" w:date="2024-02-17T11:03:28Z">
        <w:r>
          <w:rPr>
            <w:rFonts w:hint="eastAsia" w:eastAsia="宋体"/>
            <w:lang w:val="en-US" w:eastAsia="zh-CN"/>
          </w:rPr>
          <w:t>CR</w:t>
        </w:r>
      </w:ins>
      <w:ins w:id="384" w:author="ZTE, Fei Xue" w:date="2024-02-17T11:03:15Z">
        <w:r>
          <w:rPr>
            <w:i/>
          </w:rPr>
          <w:t xml:space="preserve"> type 2-O </w:t>
        </w:r>
      </w:ins>
      <w:ins w:id="385" w:author="ZTE, Fei Xue" w:date="2024-02-17T11:03:15Z">
        <w:r>
          <w:rPr>
            <w:rFonts w:eastAsia="宋体"/>
          </w:rPr>
          <w:t>radiated test requirements</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0"/>
        <w:gridCol w:w="2085"/>
        <w:gridCol w:w="5079"/>
        <w:gridCol w:w="707"/>
        <w:gridCol w:w="6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386" w:author="ZTE, Fei Xue" w:date="2024-02-17T11:03:15Z"/>
        </w:trPr>
        <w:tc>
          <w:tcPr>
            <w:tcW w:w="0" w:type="auto"/>
            <w:vMerge w:val="restart"/>
            <w:tcBorders>
              <w:top w:val="single" w:color="auto" w:sz="4" w:space="0"/>
              <w:left w:val="single" w:color="auto" w:sz="4" w:space="0"/>
              <w:right w:val="single" w:color="auto" w:sz="4" w:space="0"/>
            </w:tcBorders>
          </w:tcPr>
          <w:p>
            <w:pPr>
              <w:pStyle w:val="85"/>
              <w:rPr>
                <w:ins w:id="387" w:author="ZTE, Fei Xue" w:date="2024-02-17T11:03:15Z"/>
                <w:lang w:eastAsia="ja-JP"/>
              </w:rPr>
            </w:pPr>
            <w:ins w:id="388" w:author="ZTE, Fei Xue" w:date="2024-02-17T11:03:15Z">
              <w:r>
                <w:rPr>
                  <w:lang w:eastAsia="ja-JP"/>
                </w:rPr>
                <w:t>Declaration identifier</w:t>
              </w:r>
            </w:ins>
          </w:p>
        </w:tc>
        <w:tc>
          <w:tcPr>
            <w:tcW w:w="0" w:type="auto"/>
            <w:vMerge w:val="restart"/>
            <w:tcBorders>
              <w:top w:val="single" w:color="auto" w:sz="4" w:space="0"/>
              <w:left w:val="single" w:color="auto" w:sz="4" w:space="0"/>
              <w:right w:val="single" w:color="auto" w:sz="4" w:space="0"/>
            </w:tcBorders>
          </w:tcPr>
          <w:p>
            <w:pPr>
              <w:pStyle w:val="85"/>
              <w:rPr>
                <w:ins w:id="389" w:author="ZTE, Fei Xue" w:date="2024-02-17T11:03:15Z"/>
                <w:lang w:eastAsia="ja-JP"/>
              </w:rPr>
            </w:pPr>
            <w:ins w:id="390" w:author="ZTE, Fei Xue" w:date="2024-02-17T11:03:15Z">
              <w:r>
                <w:rPr>
                  <w:lang w:eastAsia="ja-JP"/>
                </w:rPr>
                <w:t>Declaration</w:t>
              </w:r>
            </w:ins>
          </w:p>
        </w:tc>
        <w:tc>
          <w:tcPr>
            <w:tcW w:w="0" w:type="auto"/>
            <w:vMerge w:val="restart"/>
            <w:tcBorders>
              <w:top w:val="single" w:color="auto" w:sz="4" w:space="0"/>
              <w:left w:val="single" w:color="auto" w:sz="4" w:space="0"/>
              <w:right w:val="single" w:color="auto" w:sz="4" w:space="0"/>
            </w:tcBorders>
          </w:tcPr>
          <w:p>
            <w:pPr>
              <w:pStyle w:val="85"/>
              <w:rPr>
                <w:ins w:id="391" w:author="ZTE, Fei Xue" w:date="2024-02-17T11:03:15Z"/>
                <w:lang w:eastAsia="ja-JP"/>
              </w:rPr>
            </w:pPr>
            <w:ins w:id="392" w:author="ZTE, Fei Xue" w:date="2024-02-17T11:03:15Z">
              <w:r>
                <w:rPr>
                  <w:lang w:eastAsia="ja-JP"/>
                </w:rPr>
                <w:t>Description</w:t>
              </w:r>
            </w:ins>
          </w:p>
        </w:tc>
        <w:tc>
          <w:tcPr>
            <w:tcW w:w="0" w:type="auto"/>
            <w:gridSpan w:val="2"/>
            <w:tcBorders>
              <w:top w:val="single" w:color="auto" w:sz="4" w:space="0"/>
              <w:left w:val="single" w:color="auto" w:sz="4" w:space="0"/>
              <w:bottom w:val="nil"/>
              <w:right w:val="single" w:color="auto" w:sz="4" w:space="0"/>
            </w:tcBorders>
          </w:tcPr>
          <w:p>
            <w:pPr>
              <w:pStyle w:val="85"/>
              <w:rPr>
                <w:ins w:id="393" w:author="ZTE, Fei Xue" w:date="2024-02-17T11:12:28Z"/>
                <w:rFonts w:hint="eastAsia" w:eastAsia="宋体"/>
                <w:lang w:eastAsia="zh-CN"/>
              </w:rPr>
            </w:pPr>
            <w:ins w:id="394" w:author="ZTE, Fei Xue" w:date="2024-02-17T11:09:32Z">
              <w:r>
                <w:rPr>
                  <w:rFonts w:hint="eastAsia" w:eastAsia="宋体"/>
                  <w:lang w:eastAsia="zh-CN"/>
                </w:rPr>
                <w:tab/>
              </w:r>
            </w:ins>
          </w:p>
          <w:p>
            <w:pPr>
              <w:rPr>
                <w:ins w:id="395" w:author="ZTE, Fei Xue" w:date="2024-02-17T11:03:15Z"/>
                <w:rFonts w:hint="eastAsia"/>
                <w:lang w:eastAsia="zh-CN"/>
              </w:rPr>
            </w:pPr>
            <w:ins w:id="396" w:author="ZTE, Fei Xue" w:date="2024-02-17T11:13:20Z">
              <w:r>
                <w:rPr>
                  <w:rFonts w:hint="default" w:ascii="Arial" w:hAnsi="Arial"/>
                  <w:b/>
                  <w:sz w:val="18"/>
                  <w:lang w:val="en-GB" w:eastAsia="ja-JP"/>
                </w:rPr>
                <w:t>A</w:t>
              </w:r>
            </w:ins>
            <w:ins w:id="397" w:author="ZTE, Fei Xue" w:date="2024-02-17T11:13:21Z">
              <w:r>
                <w:rPr>
                  <w:rFonts w:hint="default" w:ascii="Arial" w:hAnsi="Arial"/>
                  <w:b/>
                  <w:sz w:val="18"/>
                  <w:lang w:val="en-GB" w:eastAsia="ja-JP"/>
                </w:rPr>
                <w:t>pp</w:t>
              </w:r>
            </w:ins>
            <w:ins w:id="398" w:author="ZTE, Fei Xue" w:date="2024-02-17T11:13:22Z">
              <w:r>
                <w:rPr>
                  <w:rFonts w:hint="default" w:ascii="Arial" w:hAnsi="Arial"/>
                  <w:b/>
                  <w:sz w:val="18"/>
                  <w:lang w:val="en-GB" w:eastAsia="ja-JP"/>
                </w:rPr>
                <w:t>licabi</w:t>
              </w:r>
            </w:ins>
            <w:ins w:id="399" w:author="ZTE, Fei Xue" w:date="2024-02-17T11:13:55Z">
              <w:r>
                <w:rPr>
                  <w:rFonts w:hint="default" w:ascii="Arial" w:hAnsi="Arial"/>
                  <w:b/>
                  <w:sz w:val="18"/>
                  <w:lang w:val="en-GB" w:eastAsia="ja-JP"/>
                </w:rPr>
                <w:t>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400" w:author="ZTE, Fei Xue" w:date="2024-02-17T11:14:28Z"/>
        </w:trPr>
        <w:tc>
          <w:tcPr>
            <w:tcW w:w="0" w:type="auto"/>
            <w:vMerge w:val="continue"/>
            <w:tcBorders>
              <w:left w:val="single" w:color="auto" w:sz="4" w:space="0"/>
              <w:bottom w:val="nil"/>
              <w:right w:val="single" w:color="auto" w:sz="4" w:space="0"/>
            </w:tcBorders>
          </w:tcPr>
          <w:p>
            <w:pPr>
              <w:pStyle w:val="85"/>
              <w:rPr>
                <w:ins w:id="401" w:author="ZTE, Fei Xue" w:date="2024-02-17T11:14:28Z"/>
                <w:lang w:eastAsia="ja-JP"/>
              </w:rPr>
            </w:pPr>
          </w:p>
        </w:tc>
        <w:tc>
          <w:tcPr>
            <w:tcW w:w="0" w:type="auto"/>
            <w:vMerge w:val="continue"/>
            <w:tcBorders>
              <w:left w:val="single" w:color="auto" w:sz="4" w:space="0"/>
              <w:bottom w:val="nil"/>
              <w:right w:val="single" w:color="auto" w:sz="4" w:space="0"/>
            </w:tcBorders>
          </w:tcPr>
          <w:p>
            <w:pPr>
              <w:pStyle w:val="85"/>
              <w:rPr>
                <w:ins w:id="402" w:author="ZTE, Fei Xue" w:date="2024-02-17T11:14:28Z"/>
                <w:lang w:eastAsia="ja-JP"/>
              </w:rPr>
            </w:pPr>
          </w:p>
        </w:tc>
        <w:tc>
          <w:tcPr>
            <w:tcW w:w="0" w:type="auto"/>
            <w:vMerge w:val="continue"/>
            <w:tcBorders>
              <w:left w:val="single" w:color="auto" w:sz="4" w:space="0"/>
              <w:bottom w:val="nil"/>
              <w:right w:val="single" w:color="auto" w:sz="4" w:space="0"/>
            </w:tcBorders>
          </w:tcPr>
          <w:p>
            <w:pPr>
              <w:pStyle w:val="85"/>
              <w:rPr>
                <w:ins w:id="403" w:author="ZTE, Fei Xue" w:date="2024-02-17T11:14:28Z"/>
                <w:lang w:eastAsia="ja-JP"/>
              </w:rPr>
            </w:pPr>
          </w:p>
        </w:tc>
        <w:tc>
          <w:tcPr>
            <w:tcW w:w="0" w:type="auto"/>
            <w:tcBorders>
              <w:top w:val="single" w:color="auto" w:sz="4" w:space="0"/>
              <w:left w:val="single" w:color="auto" w:sz="4" w:space="0"/>
              <w:bottom w:val="nil"/>
              <w:right w:val="single" w:color="auto" w:sz="4" w:space="0"/>
            </w:tcBorders>
          </w:tcPr>
          <w:p>
            <w:pPr>
              <w:rPr>
                <w:ins w:id="404" w:author="ZTE, Fei Xue" w:date="2024-02-17T11:14:28Z"/>
                <w:rFonts w:hint="eastAsia"/>
                <w:lang w:val="en-US" w:eastAsia="zh-CN"/>
              </w:rPr>
            </w:pPr>
            <w:ins w:id="405" w:author="ZTE, Fei Xue" w:date="2024-02-17T11:14:35Z">
              <w:r>
                <w:rPr>
                  <w:rFonts w:hint="default" w:ascii="Arial" w:hAnsi="Arial" w:eastAsia="Times New Roman"/>
                  <w:b/>
                  <w:sz w:val="18"/>
                  <w:lang w:val="en-GB" w:eastAsia="ja-JP"/>
                </w:rPr>
                <w:t>NCR-Fwd</w:t>
              </w:r>
            </w:ins>
          </w:p>
        </w:tc>
        <w:tc>
          <w:tcPr>
            <w:tcW w:w="0" w:type="auto"/>
            <w:tcBorders>
              <w:top w:val="single" w:color="auto" w:sz="4" w:space="0"/>
              <w:left w:val="single" w:color="auto" w:sz="4" w:space="0"/>
              <w:bottom w:val="nil"/>
              <w:right w:val="single" w:color="auto" w:sz="4" w:space="0"/>
            </w:tcBorders>
          </w:tcPr>
          <w:p>
            <w:pPr>
              <w:rPr>
                <w:ins w:id="406" w:author="ZTE, Fei Xue" w:date="2024-02-17T11:14:28Z"/>
                <w:rFonts w:hint="eastAsia"/>
                <w:lang w:eastAsia="zh-CN"/>
              </w:rPr>
            </w:pPr>
            <w:ins w:id="407" w:author="ZTE, Fei Xue" w:date="2024-02-17T11:14:40Z">
              <w:r>
                <w:rPr>
                  <w:rFonts w:hint="default" w:ascii="Arial" w:hAnsi="Arial" w:eastAsia="Times New Roman"/>
                  <w:b/>
                  <w:sz w:val="18"/>
                  <w:lang w:val="en-GB" w:eastAsia="ja-JP"/>
                </w:rPr>
                <w:t>NCR-MT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08" w:author="ZTE, Fei Xue" w:date="2024-02-17T11:03:15Z"/>
        </w:trPr>
        <w:tc>
          <w:tcPr>
            <w:tcW w:w="0" w:type="auto"/>
            <w:tcBorders>
              <w:top w:val="single" w:color="auto" w:sz="4" w:space="0"/>
              <w:left w:val="single" w:color="auto" w:sz="4" w:space="0"/>
              <w:bottom w:val="single" w:color="auto" w:sz="4" w:space="0"/>
              <w:right w:val="single" w:color="auto" w:sz="4" w:space="0"/>
            </w:tcBorders>
          </w:tcPr>
          <w:p>
            <w:pPr>
              <w:pStyle w:val="84"/>
              <w:rPr>
                <w:ins w:id="409" w:author="ZTE, Fei Xue" w:date="2024-02-17T11:03:15Z"/>
                <w:szCs w:val="18"/>
                <w:lang w:eastAsia="ja-JP"/>
              </w:rPr>
            </w:pPr>
            <w:ins w:id="410" w:author="ZTE, Fei Xue" w:date="2024-02-17T11:03:15Z">
              <w:r>
                <w:rPr>
                  <w:lang w:eastAsia="ja-JP"/>
                </w:rPr>
                <w:t>D.1</w:t>
              </w:r>
            </w:ins>
          </w:p>
        </w:tc>
        <w:tc>
          <w:tcPr>
            <w:tcW w:w="0" w:type="auto"/>
            <w:tcBorders>
              <w:top w:val="single" w:color="auto" w:sz="4" w:space="0"/>
              <w:left w:val="single" w:color="auto" w:sz="4" w:space="0"/>
              <w:bottom w:val="single" w:color="auto" w:sz="4" w:space="0"/>
              <w:right w:val="single" w:color="auto" w:sz="4" w:space="0"/>
            </w:tcBorders>
          </w:tcPr>
          <w:p>
            <w:pPr>
              <w:pStyle w:val="84"/>
              <w:rPr>
                <w:ins w:id="411" w:author="ZTE, Fei Xue" w:date="2024-02-17T11:03:15Z"/>
                <w:lang w:eastAsia="ja-JP"/>
              </w:rPr>
            </w:pPr>
            <w:ins w:id="412" w:author="ZTE, Fei Xue" w:date="2024-02-17T11:03:15Z">
              <w:r>
                <w:rPr>
                  <w:lang w:eastAsia="ja-JP"/>
                </w:rPr>
                <w:t>Coordinate system reference point</w:t>
              </w:r>
            </w:ins>
          </w:p>
        </w:tc>
        <w:tc>
          <w:tcPr>
            <w:tcW w:w="0" w:type="auto"/>
            <w:tcBorders>
              <w:top w:val="single" w:color="auto" w:sz="4" w:space="0"/>
              <w:left w:val="single" w:color="auto" w:sz="4" w:space="0"/>
              <w:bottom w:val="single" w:color="auto" w:sz="4" w:space="0"/>
              <w:right w:val="single" w:color="auto" w:sz="4" w:space="0"/>
            </w:tcBorders>
          </w:tcPr>
          <w:p>
            <w:pPr>
              <w:pStyle w:val="84"/>
              <w:rPr>
                <w:ins w:id="413" w:author="ZTE, Fei Xue" w:date="2024-02-17T11:03:15Z"/>
                <w:lang w:eastAsia="ja-JP"/>
              </w:rPr>
            </w:pPr>
            <w:ins w:id="414" w:author="ZTE, Fei Xue" w:date="2024-02-17T11:03:15Z">
              <w:r>
                <w:rPr>
                  <w:lang w:eastAsia="ja-JP"/>
                </w:rPr>
                <w:t xml:space="preserve">Location of coordinated system reference point </w:t>
              </w:r>
            </w:ins>
            <w:ins w:id="415" w:author="ZTE, Fei Xue" w:date="2024-02-17T11:03:15Z">
              <w:r>
                <w:rPr>
                  <w:lang w:eastAsia="zh-CN"/>
                </w:rPr>
                <w:t>in reference to an identifiable physical feature of the repeater enclosure.</w:t>
              </w:r>
            </w:ins>
          </w:p>
        </w:tc>
        <w:tc>
          <w:tcPr>
            <w:tcW w:w="0" w:type="auto"/>
            <w:tcBorders>
              <w:top w:val="single" w:color="auto" w:sz="4" w:space="0"/>
              <w:left w:val="single" w:color="auto" w:sz="4" w:space="0"/>
              <w:bottom w:val="single" w:color="auto" w:sz="4" w:space="0"/>
              <w:right w:val="single" w:color="auto" w:sz="4" w:space="0"/>
            </w:tcBorders>
          </w:tcPr>
          <w:p>
            <w:pPr>
              <w:pStyle w:val="84"/>
              <w:rPr>
                <w:ins w:id="416" w:author="ZTE, Fei Xue" w:date="2024-02-17T11:03:15Z"/>
                <w:lang w:eastAsia="ja-JP"/>
              </w:rPr>
            </w:pPr>
          </w:p>
        </w:tc>
        <w:tc>
          <w:tcPr>
            <w:tcW w:w="0" w:type="auto"/>
            <w:tcBorders>
              <w:top w:val="single" w:color="auto" w:sz="4" w:space="0"/>
              <w:left w:val="single" w:color="auto" w:sz="4" w:space="0"/>
              <w:bottom w:val="single" w:color="auto" w:sz="4" w:space="0"/>
              <w:right w:val="single" w:color="auto" w:sz="4" w:space="0"/>
            </w:tcBorders>
          </w:tcPr>
          <w:p>
            <w:pPr>
              <w:pStyle w:val="84"/>
              <w:rPr>
                <w:ins w:id="417" w:author="ZTE, Fei Xue" w:date="2024-02-17T11:03:15Z"/>
                <w:rFonts w:hint="default"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8" w:author="ZTE, Fei Xue" w:date="2024-02-17T11:03:15Z"/>
        </w:trPr>
        <w:tc>
          <w:tcPr>
            <w:tcW w:w="0" w:type="auto"/>
            <w:tcBorders>
              <w:top w:val="single" w:color="auto" w:sz="4" w:space="0"/>
              <w:left w:val="single" w:color="auto" w:sz="4" w:space="0"/>
              <w:bottom w:val="single" w:color="auto" w:sz="4" w:space="0"/>
              <w:right w:val="single" w:color="auto" w:sz="4" w:space="0"/>
            </w:tcBorders>
          </w:tcPr>
          <w:p>
            <w:pPr>
              <w:pStyle w:val="84"/>
              <w:rPr>
                <w:ins w:id="419" w:author="ZTE, Fei Xue" w:date="2024-02-17T11:03:15Z"/>
                <w:szCs w:val="18"/>
                <w:lang w:eastAsia="ja-JP"/>
              </w:rPr>
            </w:pPr>
            <w:ins w:id="420" w:author="ZTE, Fei Xue" w:date="2024-02-17T11:03:15Z">
              <w:r>
                <w:rPr>
                  <w:lang w:eastAsia="ja-JP"/>
                </w:rPr>
                <w:t>D.2</w:t>
              </w:r>
            </w:ins>
          </w:p>
        </w:tc>
        <w:tc>
          <w:tcPr>
            <w:tcW w:w="0" w:type="auto"/>
            <w:tcBorders>
              <w:top w:val="single" w:color="auto" w:sz="4" w:space="0"/>
              <w:left w:val="single" w:color="auto" w:sz="4" w:space="0"/>
              <w:bottom w:val="single" w:color="auto" w:sz="4" w:space="0"/>
              <w:right w:val="single" w:color="auto" w:sz="4" w:space="0"/>
            </w:tcBorders>
          </w:tcPr>
          <w:p>
            <w:pPr>
              <w:pStyle w:val="84"/>
              <w:rPr>
                <w:ins w:id="421" w:author="ZTE, Fei Xue" w:date="2024-02-17T11:03:15Z"/>
                <w:lang w:eastAsia="ja-JP"/>
              </w:rPr>
            </w:pPr>
            <w:ins w:id="422" w:author="ZTE, Fei Xue" w:date="2024-02-17T11:03:15Z">
              <w:r>
                <w:rPr>
                  <w:lang w:eastAsia="ja-JP"/>
                </w:rPr>
                <w:t>Coordinate system orientation</w:t>
              </w:r>
            </w:ins>
          </w:p>
        </w:tc>
        <w:tc>
          <w:tcPr>
            <w:tcW w:w="0" w:type="auto"/>
            <w:tcBorders>
              <w:top w:val="single" w:color="auto" w:sz="4" w:space="0"/>
              <w:left w:val="single" w:color="auto" w:sz="4" w:space="0"/>
              <w:bottom w:val="single" w:color="auto" w:sz="4" w:space="0"/>
              <w:right w:val="single" w:color="auto" w:sz="4" w:space="0"/>
            </w:tcBorders>
          </w:tcPr>
          <w:p>
            <w:pPr>
              <w:pStyle w:val="84"/>
              <w:rPr>
                <w:ins w:id="423" w:author="ZTE, Fei Xue" w:date="2024-02-17T11:03:15Z"/>
                <w:lang w:eastAsia="ja-JP"/>
              </w:rPr>
            </w:pPr>
            <w:ins w:id="424" w:author="ZTE, Fei Xue" w:date="2024-02-17T11:03:15Z">
              <w:r>
                <w:rPr>
                  <w:lang w:eastAsia="ja-JP"/>
                </w:rPr>
                <w:t>Orientation of the coordinate system</w:t>
              </w:r>
            </w:ins>
            <w:ins w:id="425" w:author="ZTE, Fei Xue" w:date="2024-02-17T11:03:15Z">
              <w:r>
                <w:rPr>
                  <w:lang w:eastAsia="zh-CN"/>
                </w:rPr>
                <w:t xml:space="preserve"> in reference to an identifiable physical feature of the repeater enclosure.</w:t>
              </w:r>
            </w:ins>
          </w:p>
        </w:tc>
        <w:tc>
          <w:tcPr>
            <w:tcW w:w="0" w:type="auto"/>
            <w:tcBorders>
              <w:top w:val="single" w:color="auto" w:sz="4" w:space="0"/>
              <w:left w:val="single" w:color="auto" w:sz="4" w:space="0"/>
              <w:bottom w:val="single" w:color="auto" w:sz="4" w:space="0"/>
              <w:right w:val="single" w:color="auto" w:sz="4" w:space="0"/>
            </w:tcBorders>
          </w:tcPr>
          <w:p>
            <w:pPr>
              <w:pStyle w:val="84"/>
              <w:rPr>
                <w:ins w:id="426" w:author="ZTE, Fei Xue" w:date="2024-02-17T11:03:15Z"/>
                <w:lang w:eastAsia="ja-JP"/>
              </w:rPr>
            </w:pPr>
          </w:p>
        </w:tc>
        <w:tc>
          <w:tcPr>
            <w:tcW w:w="0" w:type="auto"/>
            <w:tcBorders>
              <w:top w:val="single" w:color="auto" w:sz="4" w:space="0"/>
              <w:left w:val="single" w:color="auto" w:sz="4" w:space="0"/>
              <w:bottom w:val="single" w:color="auto" w:sz="4" w:space="0"/>
              <w:right w:val="single" w:color="auto" w:sz="4" w:space="0"/>
            </w:tcBorders>
          </w:tcPr>
          <w:p>
            <w:pPr>
              <w:pStyle w:val="84"/>
              <w:rPr>
                <w:ins w:id="427" w:author="ZTE, Fei Xue" w:date="2024-02-17T11:03:15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8" w:author="ZTE, Fei Xue" w:date="2024-02-17T11:03:15Z"/>
        </w:trPr>
        <w:tc>
          <w:tcPr>
            <w:tcW w:w="0" w:type="auto"/>
            <w:tcBorders>
              <w:top w:val="single" w:color="auto" w:sz="4" w:space="0"/>
              <w:left w:val="single" w:color="auto" w:sz="4" w:space="0"/>
              <w:bottom w:val="single" w:color="auto" w:sz="4" w:space="0"/>
              <w:right w:val="single" w:color="auto" w:sz="4" w:space="0"/>
            </w:tcBorders>
          </w:tcPr>
          <w:p>
            <w:pPr>
              <w:pStyle w:val="84"/>
              <w:rPr>
                <w:ins w:id="429" w:author="ZTE, Fei Xue" w:date="2024-02-17T11:03:15Z"/>
                <w:szCs w:val="18"/>
                <w:lang w:eastAsia="ja-JP"/>
              </w:rPr>
            </w:pPr>
            <w:ins w:id="430" w:author="ZTE, Fei Xue" w:date="2024-02-17T11:03:15Z">
              <w:r>
                <w:rPr>
                  <w:lang w:eastAsia="ja-JP"/>
                </w:rPr>
                <w:t>D.3</w:t>
              </w:r>
            </w:ins>
          </w:p>
        </w:tc>
        <w:tc>
          <w:tcPr>
            <w:tcW w:w="0" w:type="auto"/>
            <w:tcBorders>
              <w:top w:val="single" w:color="auto" w:sz="4" w:space="0"/>
              <w:left w:val="single" w:color="auto" w:sz="4" w:space="0"/>
              <w:bottom w:val="single" w:color="auto" w:sz="4" w:space="0"/>
              <w:right w:val="single" w:color="auto" w:sz="4" w:space="0"/>
            </w:tcBorders>
          </w:tcPr>
          <w:p>
            <w:pPr>
              <w:pStyle w:val="84"/>
              <w:rPr>
                <w:ins w:id="431" w:author="ZTE, Fei Xue" w:date="2024-02-17T11:03:15Z"/>
                <w:lang w:eastAsia="ja-JP"/>
              </w:rPr>
            </w:pPr>
            <w:ins w:id="432" w:author="ZTE, Fei Xue" w:date="2024-02-17T11:03:15Z">
              <w:r>
                <w:rPr>
                  <w:lang w:eastAsia="ja-JP"/>
                </w:rPr>
                <w:t>Beam identifier</w:t>
              </w:r>
            </w:ins>
          </w:p>
        </w:tc>
        <w:tc>
          <w:tcPr>
            <w:tcW w:w="0" w:type="auto"/>
            <w:tcBorders>
              <w:top w:val="single" w:color="auto" w:sz="4" w:space="0"/>
              <w:left w:val="single" w:color="auto" w:sz="4" w:space="0"/>
              <w:bottom w:val="single" w:color="auto" w:sz="4" w:space="0"/>
              <w:right w:val="single" w:color="auto" w:sz="4" w:space="0"/>
            </w:tcBorders>
          </w:tcPr>
          <w:p>
            <w:pPr>
              <w:pStyle w:val="84"/>
              <w:rPr>
                <w:ins w:id="433" w:author="ZTE, Fei Xue" w:date="2024-02-17T11:03:15Z"/>
                <w:lang w:eastAsia="ja-JP"/>
              </w:rPr>
            </w:pPr>
            <w:ins w:id="434" w:author="ZTE, Fei Xue" w:date="2024-02-17T11:03:15Z">
              <w:r>
                <w:rPr>
                  <w:lang w:eastAsia="ja-JP"/>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ins>
          </w:p>
          <w:p>
            <w:pPr>
              <w:pStyle w:val="84"/>
              <w:rPr>
                <w:ins w:id="435" w:author="ZTE, Fei Xue" w:date="2024-02-17T11:03:15Z"/>
                <w:lang w:eastAsia="ja-JP"/>
              </w:rPr>
            </w:pPr>
            <w:ins w:id="436" w:author="ZTE, Fei Xue" w:date="2024-02-17T11:03:15Z">
              <w:r>
                <w:rPr>
                  <w:lang w:eastAsia="ja-JP"/>
                </w:rPr>
                <w:t>1)</w:t>
              </w:r>
            </w:ins>
            <w:ins w:id="437" w:author="ZTE, Fei Xue" w:date="2024-02-17T11:03:15Z">
              <w:r>
                <w:rPr>
                  <w:lang w:eastAsia="ja-JP"/>
                </w:rPr>
                <w:tab/>
              </w:r>
            </w:ins>
            <w:ins w:id="438" w:author="ZTE, Fei Xue" w:date="2024-02-17T11:03:15Z">
              <w:r>
                <w:rPr>
                  <w:lang w:eastAsia="ja-JP"/>
                </w:rPr>
                <w:t>A beam with the narrowest intended BeW</w:t>
              </w:r>
            </w:ins>
            <w:ins w:id="439" w:author="ZTE, Fei Xue" w:date="2024-02-17T11:03:15Z">
              <w:r>
                <w:rPr>
                  <w:vertAlign w:val="subscript"/>
                  <w:lang w:eastAsia="ja-JP"/>
                </w:rPr>
                <w:t>θ</w:t>
              </w:r>
            </w:ins>
            <w:ins w:id="440" w:author="ZTE, Fei Xue" w:date="2024-02-17T11:03:15Z">
              <w:r>
                <w:rPr>
                  <w:lang w:eastAsia="ja-JP"/>
                </w:rPr>
                <w:t xml:space="preserve"> and narrowest intended BeW</w:t>
              </w:r>
            </w:ins>
            <w:ins w:id="441" w:author="ZTE, Fei Xue" w:date="2024-02-17T11:03:15Z">
              <w:r>
                <w:rPr>
                  <w:vertAlign w:val="subscript"/>
                  <w:lang w:eastAsia="ja-JP"/>
                </w:rPr>
                <w:t>ϕ</w:t>
              </w:r>
            </w:ins>
            <w:ins w:id="442" w:author="ZTE, Fei Xue" w:date="2024-02-17T11:03:15Z">
              <w:r>
                <w:rPr>
                  <w:lang w:eastAsia="ja-JP"/>
                </w:rPr>
                <w:t xml:space="preserve"> possible when narrowest intended BeW</w:t>
              </w:r>
            </w:ins>
            <w:ins w:id="443" w:author="ZTE, Fei Xue" w:date="2024-02-17T11:03:15Z">
              <w:r>
                <w:rPr>
                  <w:vertAlign w:val="subscript"/>
                  <w:lang w:eastAsia="ja-JP"/>
                </w:rPr>
                <w:t>θ</w:t>
              </w:r>
            </w:ins>
            <w:ins w:id="444" w:author="ZTE, Fei Xue" w:date="2024-02-17T11:03:15Z">
              <w:r>
                <w:rPr>
                  <w:lang w:eastAsia="ja-JP"/>
                </w:rPr>
                <w:t xml:space="preserve"> is used.</w:t>
              </w:r>
            </w:ins>
          </w:p>
          <w:p>
            <w:pPr>
              <w:pStyle w:val="84"/>
              <w:rPr>
                <w:ins w:id="445" w:author="ZTE, Fei Xue" w:date="2024-02-17T11:03:15Z"/>
                <w:lang w:eastAsia="ja-JP"/>
              </w:rPr>
            </w:pPr>
            <w:ins w:id="446" w:author="ZTE, Fei Xue" w:date="2024-02-17T11:03:15Z">
              <w:r>
                <w:rPr>
                  <w:lang w:eastAsia="ja-JP"/>
                </w:rPr>
                <w:t>2)</w:t>
              </w:r>
            </w:ins>
            <w:ins w:id="447" w:author="ZTE, Fei Xue" w:date="2024-02-17T11:03:15Z">
              <w:r>
                <w:rPr>
                  <w:lang w:eastAsia="ja-JP"/>
                </w:rPr>
                <w:tab/>
              </w:r>
            </w:ins>
            <w:ins w:id="448" w:author="ZTE, Fei Xue" w:date="2024-02-17T11:03:15Z">
              <w:r>
                <w:rPr>
                  <w:lang w:eastAsia="ja-JP"/>
                </w:rPr>
                <w:t>A beam with the narrowest intended BeW</w:t>
              </w:r>
            </w:ins>
            <w:ins w:id="449" w:author="ZTE, Fei Xue" w:date="2024-02-17T11:03:15Z">
              <w:r>
                <w:rPr>
                  <w:vertAlign w:val="subscript"/>
                  <w:lang w:eastAsia="ja-JP"/>
                </w:rPr>
                <w:t>ϕ</w:t>
              </w:r>
            </w:ins>
            <w:ins w:id="450" w:author="ZTE, Fei Xue" w:date="2024-02-17T11:03:15Z">
              <w:r>
                <w:rPr>
                  <w:lang w:eastAsia="ja-JP"/>
                </w:rPr>
                <w:t xml:space="preserve"> and narrowest intended BeW</w:t>
              </w:r>
            </w:ins>
            <w:ins w:id="451" w:author="ZTE, Fei Xue" w:date="2024-02-17T11:03:15Z">
              <w:r>
                <w:rPr>
                  <w:vertAlign w:val="subscript"/>
                  <w:lang w:eastAsia="ja-JP"/>
                </w:rPr>
                <w:t>θ</w:t>
              </w:r>
            </w:ins>
            <w:ins w:id="452" w:author="ZTE, Fei Xue" w:date="2024-02-17T11:03:15Z">
              <w:r>
                <w:rPr>
                  <w:lang w:eastAsia="ja-JP"/>
                </w:rPr>
                <w:t xml:space="preserve"> possible when narrowest intended BeW</w:t>
              </w:r>
            </w:ins>
            <w:ins w:id="453" w:author="ZTE, Fei Xue" w:date="2024-02-17T11:03:15Z">
              <w:r>
                <w:rPr>
                  <w:vertAlign w:val="subscript"/>
                  <w:lang w:eastAsia="ja-JP"/>
                </w:rPr>
                <w:t>ϕ</w:t>
              </w:r>
            </w:ins>
            <w:ins w:id="454" w:author="ZTE, Fei Xue" w:date="2024-02-17T11:03:15Z">
              <w:r>
                <w:rPr>
                  <w:lang w:eastAsia="ja-JP"/>
                </w:rPr>
                <w:t xml:space="preserve"> is used.</w:t>
              </w:r>
            </w:ins>
          </w:p>
          <w:p>
            <w:pPr>
              <w:pStyle w:val="84"/>
              <w:rPr>
                <w:ins w:id="455" w:author="ZTE, Fei Xue" w:date="2024-02-17T11:03:15Z"/>
                <w:lang w:eastAsia="ja-JP"/>
              </w:rPr>
            </w:pPr>
            <w:ins w:id="456" w:author="ZTE, Fei Xue" w:date="2024-02-17T11:03:15Z">
              <w:r>
                <w:rPr>
                  <w:lang w:eastAsia="ja-JP"/>
                </w:rPr>
                <w:t>3)</w:t>
              </w:r>
            </w:ins>
            <w:ins w:id="457" w:author="ZTE, Fei Xue" w:date="2024-02-17T11:03:15Z">
              <w:r>
                <w:rPr>
                  <w:lang w:eastAsia="ja-JP"/>
                </w:rPr>
                <w:tab/>
              </w:r>
            </w:ins>
            <w:ins w:id="458" w:author="ZTE, Fei Xue" w:date="2024-02-17T11:03:15Z">
              <w:r>
                <w:rPr>
                  <w:lang w:eastAsia="ja-JP"/>
                </w:rPr>
                <w:t>A beam with the widest intended BeW</w:t>
              </w:r>
            </w:ins>
            <w:ins w:id="459" w:author="ZTE, Fei Xue" w:date="2024-02-17T11:03:15Z">
              <w:r>
                <w:rPr>
                  <w:vertAlign w:val="subscript"/>
                  <w:lang w:eastAsia="ja-JP"/>
                </w:rPr>
                <w:t>θ</w:t>
              </w:r>
            </w:ins>
            <w:ins w:id="460" w:author="ZTE, Fei Xue" w:date="2024-02-17T11:03:15Z">
              <w:r>
                <w:rPr>
                  <w:lang w:eastAsia="ja-JP"/>
                </w:rPr>
                <w:t xml:space="preserve"> and widest intended BeW</w:t>
              </w:r>
            </w:ins>
            <w:ins w:id="461" w:author="ZTE, Fei Xue" w:date="2024-02-17T11:03:15Z">
              <w:r>
                <w:rPr>
                  <w:vertAlign w:val="subscript"/>
                  <w:lang w:eastAsia="ja-JP"/>
                </w:rPr>
                <w:t>ϕ</w:t>
              </w:r>
            </w:ins>
            <w:ins w:id="462" w:author="ZTE, Fei Xue" w:date="2024-02-17T11:03:15Z">
              <w:r>
                <w:rPr>
                  <w:lang w:eastAsia="ja-JP"/>
                </w:rPr>
                <w:t xml:space="preserve"> possible when widest intended BeW</w:t>
              </w:r>
            </w:ins>
            <w:ins w:id="463" w:author="ZTE, Fei Xue" w:date="2024-02-17T11:03:15Z">
              <w:r>
                <w:rPr>
                  <w:vertAlign w:val="subscript"/>
                  <w:lang w:eastAsia="ja-JP"/>
                </w:rPr>
                <w:t>θ</w:t>
              </w:r>
            </w:ins>
            <w:ins w:id="464" w:author="ZTE, Fei Xue" w:date="2024-02-17T11:03:15Z">
              <w:r>
                <w:rPr>
                  <w:lang w:eastAsia="ja-JP"/>
                </w:rPr>
                <w:t xml:space="preserve"> is used.</w:t>
              </w:r>
            </w:ins>
          </w:p>
          <w:p>
            <w:pPr>
              <w:pStyle w:val="84"/>
              <w:rPr>
                <w:ins w:id="465" w:author="ZTE, Fei Xue" w:date="2024-02-17T11:03:15Z"/>
                <w:lang w:eastAsia="ja-JP"/>
              </w:rPr>
            </w:pPr>
            <w:ins w:id="466" w:author="ZTE, Fei Xue" w:date="2024-02-17T11:03:15Z">
              <w:r>
                <w:rPr>
                  <w:lang w:eastAsia="ja-JP"/>
                </w:rPr>
                <w:t>4)</w:t>
              </w:r>
            </w:ins>
            <w:ins w:id="467" w:author="ZTE, Fei Xue" w:date="2024-02-17T11:03:15Z">
              <w:r>
                <w:rPr>
                  <w:lang w:eastAsia="ja-JP"/>
                </w:rPr>
                <w:tab/>
              </w:r>
            </w:ins>
            <w:ins w:id="468" w:author="ZTE, Fei Xue" w:date="2024-02-17T11:03:15Z">
              <w:r>
                <w:rPr>
                  <w:lang w:eastAsia="ja-JP"/>
                </w:rPr>
                <w:t>A beam with the widest intended BeW</w:t>
              </w:r>
            </w:ins>
            <w:ins w:id="469" w:author="ZTE, Fei Xue" w:date="2024-02-17T11:03:15Z">
              <w:r>
                <w:rPr>
                  <w:vertAlign w:val="subscript"/>
                  <w:lang w:eastAsia="ja-JP"/>
                </w:rPr>
                <w:t>ϕ</w:t>
              </w:r>
            </w:ins>
            <w:ins w:id="470" w:author="ZTE, Fei Xue" w:date="2024-02-17T11:03:15Z">
              <w:r>
                <w:rPr>
                  <w:lang w:eastAsia="ja-JP"/>
                </w:rPr>
                <w:t xml:space="preserve"> and widest intended BeW</w:t>
              </w:r>
            </w:ins>
            <w:ins w:id="471" w:author="ZTE, Fei Xue" w:date="2024-02-17T11:03:15Z">
              <w:r>
                <w:rPr>
                  <w:vertAlign w:val="subscript"/>
                  <w:lang w:eastAsia="ja-JP"/>
                </w:rPr>
                <w:t>θ</w:t>
              </w:r>
            </w:ins>
            <w:ins w:id="472" w:author="ZTE, Fei Xue" w:date="2024-02-17T11:03:15Z">
              <w:r>
                <w:rPr>
                  <w:lang w:eastAsia="ja-JP"/>
                </w:rPr>
                <w:t xml:space="preserve"> possible when widest intended BeW</w:t>
              </w:r>
            </w:ins>
            <w:ins w:id="473" w:author="ZTE, Fei Xue" w:date="2024-02-17T11:03:15Z">
              <w:r>
                <w:rPr>
                  <w:vertAlign w:val="subscript"/>
                  <w:lang w:eastAsia="ja-JP"/>
                </w:rPr>
                <w:t>ϕ</w:t>
              </w:r>
            </w:ins>
            <w:ins w:id="474" w:author="ZTE, Fei Xue" w:date="2024-02-17T11:03:15Z">
              <w:r>
                <w:rPr>
                  <w:lang w:eastAsia="ja-JP"/>
                </w:rPr>
                <w:t xml:space="preserve"> is used.</w:t>
              </w:r>
            </w:ins>
          </w:p>
          <w:p>
            <w:pPr>
              <w:pStyle w:val="84"/>
              <w:rPr>
                <w:ins w:id="475" w:author="ZTE, Fei Xue" w:date="2024-02-17T11:03:15Z"/>
                <w:lang w:eastAsia="ja-JP"/>
              </w:rPr>
            </w:pPr>
            <w:ins w:id="476" w:author="ZTE, Fei Xue" w:date="2024-02-17T11:03:15Z">
              <w:r>
                <w:rPr>
                  <w:lang w:eastAsia="ja-JP"/>
                </w:rPr>
                <w:t>5)</w:t>
              </w:r>
            </w:ins>
            <w:ins w:id="477" w:author="ZTE, Fei Xue" w:date="2024-02-17T11:03:15Z">
              <w:r>
                <w:rPr>
                  <w:lang w:eastAsia="ja-JP"/>
                </w:rPr>
                <w:tab/>
              </w:r>
            </w:ins>
            <w:ins w:id="478" w:author="ZTE, Fei Xue" w:date="2024-02-17T11:03:15Z">
              <w:r>
                <w:rPr>
                  <w:lang w:eastAsia="ja-JP"/>
                </w:rPr>
                <w:t>A beam which provides the highest intended EIRP of all possible beams.</w:t>
              </w:r>
            </w:ins>
          </w:p>
          <w:p>
            <w:pPr>
              <w:pStyle w:val="84"/>
              <w:rPr>
                <w:ins w:id="479" w:author="ZTE, Fei Xue" w:date="2024-02-17T11:03:15Z"/>
                <w:lang w:eastAsia="ja-JP"/>
              </w:rPr>
            </w:pPr>
            <w:ins w:id="480" w:author="ZTE, Fei Xue" w:date="2024-02-17T11:03:15Z">
              <w:r>
                <w:rPr>
                  <w:lang w:eastAsia="ja-JP"/>
                </w:rPr>
                <w:t>When selecting the above five beam widths for declaration, all beams that the repeater is intended to produce shall be considered, including beams that during operation may be identified by any kind of cell or UE specific reference signals, with the exception of any type of beam that is created from a group of transmitters that are not all phase synchronised.</w:t>
              </w:r>
            </w:ins>
          </w:p>
          <w:p>
            <w:pPr>
              <w:pStyle w:val="84"/>
              <w:rPr>
                <w:ins w:id="481" w:author="ZTE, Fei Xue" w:date="2024-02-17T11:03:15Z"/>
                <w:lang w:eastAsia="ja-JP"/>
              </w:rPr>
            </w:pPr>
            <w:ins w:id="482" w:author="ZTE, Fei Xue" w:date="2024-02-17T11:03:15Z">
              <w:r>
                <w:rPr>
                  <w:lang w:eastAsia="ja-JP"/>
                </w:rPr>
                <w:t>(Note 1)</w:t>
              </w:r>
            </w:ins>
          </w:p>
        </w:tc>
        <w:tc>
          <w:tcPr>
            <w:tcW w:w="0" w:type="auto"/>
            <w:tcBorders>
              <w:top w:val="single" w:color="auto" w:sz="4" w:space="0"/>
              <w:left w:val="single" w:color="auto" w:sz="4" w:space="0"/>
              <w:bottom w:val="single" w:color="auto" w:sz="4" w:space="0"/>
              <w:right w:val="single" w:color="auto" w:sz="4" w:space="0"/>
            </w:tcBorders>
          </w:tcPr>
          <w:p>
            <w:pPr>
              <w:pStyle w:val="84"/>
              <w:rPr>
                <w:ins w:id="483" w:author="ZTE, Fei Xue" w:date="2024-02-17T11:03:15Z"/>
                <w:lang w:eastAsia="ja-JP"/>
              </w:rPr>
            </w:pPr>
          </w:p>
        </w:tc>
        <w:tc>
          <w:tcPr>
            <w:tcW w:w="0" w:type="auto"/>
            <w:tcBorders>
              <w:top w:val="single" w:color="auto" w:sz="4" w:space="0"/>
              <w:left w:val="single" w:color="auto" w:sz="4" w:space="0"/>
              <w:bottom w:val="single" w:color="auto" w:sz="4" w:space="0"/>
              <w:right w:val="single" w:color="auto" w:sz="4" w:space="0"/>
            </w:tcBorders>
          </w:tcPr>
          <w:p>
            <w:pPr>
              <w:pStyle w:val="84"/>
              <w:rPr>
                <w:ins w:id="484" w:author="ZTE, Fei Xue" w:date="2024-02-17T11:03:15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85" w:author="ZTE, Fei Xue" w:date="2024-02-17T11:03:15Z"/>
        </w:trPr>
        <w:tc>
          <w:tcPr>
            <w:tcW w:w="0" w:type="auto"/>
            <w:tcBorders>
              <w:top w:val="single" w:color="auto" w:sz="4" w:space="0"/>
              <w:left w:val="single" w:color="auto" w:sz="4" w:space="0"/>
              <w:bottom w:val="single" w:color="auto" w:sz="4" w:space="0"/>
              <w:right w:val="single" w:color="auto" w:sz="4" w:space="0"/>
            </w:tcBorders>
          </w:tcPr>
          <w:p>
            <w:pPr>
              <w:pStyle w:val="84"/>
              <w:rPr>
                <w:ins w:id="486" w:author="ZTE, Fei Xue" w:date="2024-02-17T11:03:15Z"/>
                <w:szCs w:val="18"/>
                <w:lang w:eastAsia="ja-JP"/>
              </w:rPr>
            </w:pPr>
            <w:ins w:id="487" w:author="ZTE, Fei Xue" w:date="2024-02-17T11:03:15Z">
              <w:r>
                <w:rPr>
                  <w:lang w:eastAsia="ja-JP"/>
                </w:rPr>
                <w:t>D.4</w:t>
              </w:r>
            </w:ins>
          </w:p>
        </w:tc>
        <w:tc>
          <w:tcPr>
            <w:tcW w:w="0" w:type="auto"/>
            <w:tcBorders>
              <w:top w:val="single" w:color="auto" w:sz="4" w:space="0"/>
              <w:left w:val="single" w:color="auto" w:sz="4" w:space="0"/>
              <w:bottom w:val="single" w:color="auto" w:sz="4" w:space="0"/>
              <w:right w:val="single" w:color="auto" w:sz="4" w:space="0"/>
            </w:tcBorders>
          </w:tcPr>
          <w:p>
            <w:pPr>
              <w:pStyle w:val="84"/>
              <w:rPr>
                <w:ins w:id="488" w:author="ZTE, Fei Xue" w:date="2024-02-17T11:03:15Z"/>
                <w:lang w:eastAsia="ja-JP"/>
              </w:rPr>
            </w:pPr>
            <w:ins w:id="489" w:author="ZTE, Fei Xue" w:date="2024-02-17T11:03:15Z">
              <w:r>
                <w:rPr>
                  <w:i/>
                  <w:lang w:eastAsia="ja-JP"/>
                </w:rPr>
                <w:t>Operating bands</w:t>
              </w:r>
            </w:ins>
            <w:ins w:id="490" w:author="ZTE, Fei Xue" w:date="2024-02-17T11:03:15Z">
              <w:r>
                <w:rPr>
                  <w:lang w:eastAsia="ja-JP"/>
                </w:rPr>
                <w:t xml:space="preserve"> and passband frequency ranges</w:t>
              </w:r>
            </w:ins>
          </w:p>
        </w:tc>
        <w:tc>
          <w:tcPr>
            <w:tcW w:w="0" w:type="auto"/>
            <w:tcBorders>
              <w:top w:val="single" w:color="auto" w:sz="4" w:space="0"/>
              <w:left w:val="single" w:color="auto" w:sz="4" w:space="0"/>
              <w:bottom w:val="single" w:color="auto" w:sz="4" w:space="0"/>
              <w:right w:val="single" w:color="auto" w:sz="4" w:space="0"/>
            </w:tcBorders>
          </w:tcPr>
          <w:p>
            <w:pPr>
              <w:pStyle w:val="84"/>
              <w:rPr>
                <w:ins w:id="491" w:author="ZTE, Fei Xue" w:date="2024-02-17T11:03:15Z"/>
                <w:szCs w:val="18"/>
                <w:lang w:eastAsia="ja-JP"/>
              </w:rPr>
            </w:pPr>
            <w:ins w:id="492" w:author="ZTE, Fei Xue" w:date="2024-02-17T11:03:15Z">
              <w:r>
                <w:rPr>
                  <w:szCs w:val="18"/>
                  <w:lang w:eastAsia="ja-JP"/>
                </w:rPr>
                <w:t xml:space="preserve">List of NR </w:t>
              </w:r>
            </w:ins>
            <w:ins w:id="493" w:author="ZTE, Fei Xue" w:date="2024-02-17T11:03:15Z">
              <w:r>
                <w:rPr>
                  <w:i/>
                  <w:szCs w:val="18"/>
                  <w:lang w:eastAsia="ja-JP"/>
                </w:rPr>
                <w:t>operating band(s)</w:t>
              </w:r>
            </w:ins>
            <w:ins w:id="494" w:author="ZTE, Fei Xue" w:date="2024-02-17T11:03:15Z">
              <w:r>
                <w:rPr>
                  <w:szCs w:val="18"/>
                  <w:lang w:eastAsia="ja-JP"/>
                </w:rPr>
                <w:t xml:space="preserve"> supported by the repeater and passband frequency range(s) within the </w:t>
              </w:r>
            </w:ins>
            <w:ins w:id="495" w:author="ZTE, Fei Xue" w:date="2024-02-17T11:03:15Z">
              <w:r>
                <w:rPr>
                  <w:i/>
                  <w:szCs w:val="18"/>
                  <w:lang w:eastAsia="ja-JP"/>
                </w:rPr>
                <w:t>operating band(s)</w:t>
              </w:r>
            </w:ins>
            <w:ins w:id="496" w:author="ZTE, Fei Xue" w:date="2024-02-17T11:03:15Z">
              <w:r>
                <w:rPr>
                  <w:szCs w:val="18"/>
                  <w:lang w:eastAsia="ja-JP"/>
                </w:rPr>
                <w:t xml:space="preserve"> that the repeater can operate in. </w:t>
              </w:r>
            </w:ins>
          </w:p>
          <w:p>
            <w:pPr>
              <w:pStyle w:val="84"/>
              <w:rPr>
                <w:ins w:id="497" w:author="ZTE, Fei Xue" w:date="2024-02-17T11:03:15Z"/>
                <w:szCs w:val="18"/>
                <w:lang w:eastAsia="ja-JP"/>
              </w:rPr>
            </w:pPr>
            <w:ins w:id="498" w:author="ZTE, Fei Xue" w:date="2024-02-17T11:03:15Z">
              <w:r>
                <w:rPr>
                  <w:rFonts w:eastAsia="黑体"/>
                  <w:szCs w:val="18"/>
                  <w:lang w:eastAsia="ja-JP"/>
                </w:rPr>
                <w:t xml:space="preserve">Supported bands declared for every beam (D.3). </w:t>
              </w:r>
            </w:ins>
            <w:ins w:id="499" w:author="ZTE, Fei Xue" w:date="2024-02-17T11:03:15Z">
              <w:r>
                <w:rPr>
                  <w:szCs w:val="18"/>
                  <w:lang w:eastAsia="ja-JP"/>
                </w:rPr>
                <w:t>(Note 2)</w:t>
              </w:r>
            </w:ins>
          </w:p>
        </w:tc>
        <w:tc>
          <w:tcPr>
            <w:tcW w:w="0" w:type="auto"/>
            <w:tcBorders>
              <w:top w:val="single" w:color="auto" w:sz="4" w:space="0"/>
              <w:left w:val="single" w:color="auto" w:sz="4" w:space="0"/>
              <w:bottom w:val="single" w:color="auto" w:sz="4" w:space="0"/>
              <w:right w:val="single" w:color="auto" w:sz="4" w:space="0"/>
            </w:tcBorders>
          </w:tcPr>
          <w:p>
            <w:pPr>
              <w:pStyle w:val="84"/>
              <w:rPr>
                <w:ins w:id="500" w:author="ZTE, Fei Xue" w:date="2024-02-17T11:03:15Z"/>
                <w:rFonts w:eastAsia="黑体"/>
                <w:szCs w:val="18"/>
                <w:lang w:eastAsia="ja-JP"/>
              </w:rPr>
            </w:pPr>
          </w:p>
        </w:tc>
        <w:tc>
          <w:tcPr>
            <w:tcW w:w="0" w:type="auto"/>
            <w:tcBorders>
              <w:top w:val="single" w:color="auto" w:sz="4" w:space="0"/>
              <w:left w:val="single" w:color="auto" w:sz="4" w:space="0"/>
              <w:bottom w:val="single" w:color="auto" w:sz="4" w:space="0"/>
              <w:right w:val="single" w:color="auto" w:sz="4" w:space="0"/>
            </w:tcBorders>
          </w:tcPr>
          <w:p>
            <w:pPr>
              <w:pStyle w:val="84"/>
              <w:rPr>
                <w:ins w:id="501" w:author="ZTE, Fei Xue" w:date="2024-02-17T11:03:15Z"/>
                <w:rFonts w:eastAsia="黑体"/>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02" w:author="ZTE, Fei Xue" w:date="2024-02-17T11:03:15Z"/>
        </w:trPr>
        <w:tc>
          <w:tcPr>
            <w:tcW w:w="0" w:type="auto"/>
            <w:tcBorders>
              <w:top w:val="single" w:color="auto" w:sz="4" w:space="0"/>
              <w:left w:val="single" w:color="auto" w:sz="4" w:space="0"/>
              <w:bottom w:val="single" w:color="auto" w:sz="4" w:space="0"/>
              <w:right w:val="single" w:color="auto" w:sz="4" w:space="0"/>
            </w:tcBorders>
          </w:tcPr>
          <w:p>
            <w:pPr>
              <w:pStyle w:val="84"/>
              <w:rPr>
                <w:ins w:id="503" w:author="ZTE, Fei Xue" w:date="2024-02-17T11:03:15Z"/>
                <w:szCs w:val="18"/>
                <w:lang w:eastAsia="ja-JP"/>
              </w:rPr>
            </w:pPr>
            <w:ins w:id="504" w:author="ZTE, Fei Xue" w:date="2024-02-17T11:03:15Z">
              <w:r>
                <w:rPr>
                  <w:lang w:eastAsia="ja-JP"/>
                </w:rPr>
                <w:t>D.5</w:t>
              </w:r>
            </w:ins>
          </w:p>
        </w:tc>
        <w:tc>
          <w:tcPr>
            <w:tcW w:w="0" w:type="auto"/>
            <w:tcBorders>
              <w:top w:val="single" w:color="auto" w:sz="4" w:space="0"/>
              <w:left w:val="single" w:color="auto" w:sz="4" w:space="0"/>
              <w:bottom w:val="single" w:color="auto" w:sz="4" w:space="0"/>
              <w:right w:val="single" w:color="auto" w:sz="4" w:space="0"/>
            </w:tcBorders>
          </w:tcPr>
          <w:p>
            <w:pPr>
              <w:pStyle w:val="84"/>
              <w:rPr>
                <w:ins w:id="505" w:author="ZTE, Fei Xue" w:date="2024-02-17T11:03:15Z"/>
                <w:lang w:eastAsia="ja-JP"/>
              </w:rPr>
            </w:pPr>
            <w:ins w:id="506" w:author="ZTE, Fei Xue" w:date="2024-02-17T11:03:15Z">
              <w:r>
                <w:rPr/>
                <w:t>Repeater class</w:t>
              </w:r>
            </w:ins>
          </w:p>
        </w:tc>
        <w:tc>
          <w:tcPr>
            <w:tcW w:w="0" w:type="auto"/>
            <w:tcBorders>
              <w:top w:val="single" w:color="auto" w:sz="4" w:space="0"/>
              <w:left w:val="single" w:color="auto" w:sz="4" w:space="0"/>
              <w:bottom w:val="single" w:color="auto" w:sz="4" w:space="0"/>
              <w:right w:val="single" w:color="auto" w:sz="4" w:space="0"/>
            </w:tcBorders>
          </w:tcPr>
          <w:p>
            <w:pPr>
              <w:pStyle w:val="84"/>
              <w:rPr>
                <w:ins w:id="507" w:author="ZTE, Fei Xue" w:date="2024-02-17T11:03:15Z"/>
                <w:lang w:eastAsia="ja-JP"/>
              </w:rPr>
            </w:pPr>
            <w:ins w:id="508" w:author="ZTE, Fei Xue" w:date="2024-02-17T11:03:15Z">
              <w:r>
                <w:rPr/>
                <w:t>Declared as Wide Area repeater, Medium Range repeater, or Local Area repeater.</w:t>
              </w:r>
            </w:ins>
          </w:p>
        </w:tc>
        <w:tc>
          <w:tcPr>
            <w:tcW w:w="0" w:type="auto"/>
            <w:tcBorders>
              <w:top w:val="single" w:color="auto" w:sz="4" w:space="0"/>
              <w:left w:val="single" w:color="auto" w:sz="4" w:space="0"/>
              <w:bottom w:val="single" w:color="auto" w:sz="4" w:space="0"/>
              <w:right w:val="single" w:color="auto" w:sz="4" w:space="0"/>
            </w:tcBorders>
          </w:tcPr>
          <w:p>
            <w:pPr>
              <w:pStyle w:val="84"/>
              <w:rPr>
                <w:ins w:id="509" w:author="ZTE, Fei Xue" w:date="2024-02-17T11:03:15Z"/>
              </w:rPr>
            </w:pPr>
          </w:p>
        </w:tc>
        <w:tc>
          <w:tcPr>
            <w:tcW w:w="0" w:type="auto"/>
            <w:tcBorders>
              <w:top w:val="single" w:color="auto" w:sz="4" w:space="0"/>
              <w:left w:val="single" w:color="auto" w:sz="4" w:space="0"/>
              <w:bottom w:val="single" w:color="auto" w:sz="4" w:space="0"/>
              <w:right w:val="single" w:color="auto" w:sz="4" w:space="0"/>
            </w:tcBorders>
          </w:tcPr>
          <w:p>
            <w:pPr>
              <w:pStyle w:val="84"/>
              <w:rPr>
                <w:ins w:id="510" w:author="ZTE, Fei Xue" w:date="2024-02-17T11:03: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11" w:author="ZTE, Fei Xue" w:date="2024-02-17T11:03:15Z"/>
        </w:trPr>
        <w:tc>
          <w:tcPr>
            <w:tcW w:w="0" w:type="auto"/>
            <w:tcBorders>
              <w:top w:val="single" w:color="auto" w:sz="4" w:space="0"/>
              <w:left w:val="single" w:color="auto" w:sz="4" w:space="0"/>
              <w:bottom w:val="single" w:color="auto" w:sz="4" w:space="0"/>
              <w:right w:val="single" w:color="auto" w:sz="4" w:space="0"/>
            </w:tcBorders>
          </w:tcPr>
          <w:p>
            <w:pPr>
              <w:pStyle w:val="84"/>
              <w:rPr>
                <w:ins w:id="512" w:author="ZTE, Fei Xue" w:date="2024-02-17T11:03:15Z"/>
                <w:szCs w:val="18"/>
                <w:lang w:eastAsia="ja-JP"/>
              </w:rPr>
            </w:pPr>
            <w:ins w:id="513" w:author="ZTE, Fei Xue" w:date="2024-02-17T11:03:15Z">
              <w:r>
                <w:rPr>
                  <w:lang w:eastAsia="ja-JP"/>
                </w:rPr>
                <w:t>D.6</w:t>
              </w:r>
            </w:ins>
          </w:p>
        </w:tc>
        <w:tc>
          <w:tcPr>
            <w:tcW w:w="0" w:type="auto"/>
            <w:tcBorders>
              <w:top w:val="single" w:color="auto" w:sz="4" w:space="0"/>
              <w:left w:val="single" w:color="auto" w:sz="4" w:space="0"/>
              <w:bottom w:val="single" w:color="auto" w:sz="4" w:space="0"/>
              <w:right w:val="single" w:color="auto" w:sz="4" w:space="0"/>
            </w:tcBorders>
          </w:tcPr>
          <w:p>
            <w:pPr>
              <w:pStyle w:val="84"/>
              <w:rPr>
                <w:ins w:id="514" w:author="ZTE, Fei Xue" w:date="2024-02-17T11:03:15Z"/>
                <w:lang w:eastAsia="ja-JP"/>
              </w:rPr>
            </w:pPr>
            <w:ins w:id="515" w:author="ZTE, Fei Xue" w:date="2024-02-17T11:03:15Z">
              <w:r>
                <w:rPr>
                  <w:i/>
                  <w:lang w:eastAsia="ja-JP"/>
                </w:rPr>
                <w:t xml:space="preserve">OTA peak directions set </w:t>
              </w:r>
            </w:ins>
            <w:ins w:id="516" w:author="ZTE, Fei Xue" w:date="2024-02-17T11:03:15Z">
              <w:r>
                <w:rPr>
                  <w:lang w:eastAsia="ja-JP"/>
                </w:rPr>
                <w:t>reference beam direction pair</w:t>
              </w:r>
            </w:ins>
          </w:p>
        </w:tc>
        <w:tc>
          <w:tcPr>
            <w:tcW w:w="0" w:type="auto"/>
            <w:tcBorders>
              <w:top w:val="single" w:color="auto" w:sz="4" w:space="0"/>
              <w:left w:val="single" w:color="auto" w:sz="4" w:space="0"/>
              <w:bottom w:val="single" w:color="auto" w:sz="4" w:space="0"/>
              <w:right w:val="single" w:color="auto" w:sz="4" w:space="0"/>
            </w:tcBorders>
          </w:tcPr>
          <w:p>
            <w:pPr>
              <w:pStyle w:val="84"/>
              <w:rPr>
                <w:ins w:id="517" w:author="ZTE, Fei Xue" w:date="2024-02-17T11:03:15Z"/>
                <w:lang w:eastAsia="ja-JP"/>
              </w:rPr>
            </w:pPr>
            <w:ins w:id="518" w:author="ZTE, Fei Xue" w:date="2024-02-17T11:03:15Z">
              <w:r>
                <w:rPr>
                  <w:lang w:eastAsia="ja-JP"/>
                </w:rPr>
                <w:t>The beam direction pair, describing the reference beam peak direction and the reference beam centre direction. Declared for every beam (D.3).</w:t>
              </w:r>
            </w:ins>
          </w:p>
        </w:tc>
        <w:tc>
          <w:tcPr>
            <w:tcW w:w="0" w:type="auto"/>
            <w:tcBorders>
              <w:top w:val="single" w:color="auto" w:sz="4" w:space="0"/>
              <w:left w:val="single" w:color="auto" w:sz="4" w:space="0"/>
              <w:bottom w:val="single" w:color="auto" w:sz="4" w:space="0"/>
              <w:right w:val="single" w:color="auto" w:sz="4" w:space="0"/>
            </w:tcBorders>
          </w:tcPr>
          <w:p>
            <w:pPr>
              <w:pStyle w:val="84"/>
              <w:rPr>
                <w:ins w:id="519" w:author="ZTE, Fei Xue" w:date="2024-02-17T11:03:15Z"/>
                <w:lang w:eastAsia="ja-JP"/>
              </w:rPr>
            </w:pPr>
          </w:p>
        </w:tc>
        <w:tc>
          <w:tcPr>
            <w:tcW w:w="0" w:type="auto"/>
            <w:tcBorders>
              <w:top w:val="single" w:color="auto" w:sz="4" w:space="0"/>
              <w:left w:val="single" w:color="auto" w:sz="4" w:space="0"/>
              <w:bottom w:val="single" w:color="auto" w:sz="4" w:space="0"/>
              <w:right w:val="single" w:color="auto" w:sz="4" w:space="0"/>
            </w:tcBorders>
          </w:tcPr>
          <w:p>
            <w:pPr>
              <w:pStyle w:val="84"/>
              <w:rPr>
                <w:ins w:id="520" w:author="ZTE, Fei Xue" w:date="2024-02-17T11:03:15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21" w:author="ZTE, Fei Xue" w:date="2024-02-17T11:03:15Z"/>
        </w:trPr>
        <w:tc>
          <w:tcPr>
            <w:tcW w:w="0" w:type="auto"/>
            <w:tcBorders>
              <w:top w:val="single" w:color="auto" w:sz="4" w:space="0"/>
              <w:left w:val="single" w:color="auto" w:sz="4" w:space="0"/>
              <w:bottom w:val="single" w:color="auto" w:sz="4" w:space="0"/>
              <w:right w:val="single" w:color="auto" w:sz="4" w:space="0"/>
            </w:tcBorders>
          </w:tcPr>
          <w:p>
            <w:pPr>
              <w:pStyle w:val="84"/>
              <w:rPr>
                <w:ins w:id="522" w:author="ZTE, Fei Xue" w:date="2024-02-17T11:03:15Z"/>
                <w:szCs w:val="18"/>
                <w:lang w:eastAsia="ja-JP"/>
              </w:rPr>
            </w:pPr>
            <w:ins w:id="523" w:author="ZTE, Fei Xue" w:date="2024-02-17T11:03:15Z">
              <w:r>
                <w:rPr>
                  <w:lang w:eastAsia="ja-JP"/>
                </w:rPr>
                <w:t>D.7</w:t>
              </w:r>
            </w:ins>
          </w:p>
        </w:tc>
        <w:tc>
          <w:tcPr>
            <w:tcW w:w="0" w:type="auto"/>
            <w:tcBorders>
              <w:top w:val="single" w:color="auto" w:sz="4" w:space="0"/>
              <w:left w:val="single" w:color="auto" w:sz="4" w:space="0"/>
              <w:bottom w:val="single" w:color="auto" w:sz="4" w:space="0"/>
              <w:right w:val="single" w:color="auto" w:sz="4" w:space="0"/>
            </w:tcBorders>
          </w:tcPr>
          <w:p>
            <w:pPr>
              <w:pStyle w:val="84"/>
              <w:rPr>
                <w:ins w:id="524" w:author="ZTE, Fei Xue" w:date="2024-02-17T11:03:15Z"/>
                <w:lang w:eastAsia="ja-JP"/>
              </w:rPr>
            </w:pPr>
            <w:ins w:id="525" w:author="ZTE, Fei Xue" w:date="2024-02-17T11:03:15Z">
              <w:r>
                <w:rPr>
                  <w:lang w:eastAsia="zh-CN"/>
                </w:rPr>
                <w:t>OTA peak directions set</w:t>
              </w:r>
            </w:ins>
          </w:p>
        </w:tc>
        <w:tc>
          <w:tcPr>
            <w:tcW w:w="0" w:type="auto"/>
            <w:tcBorders>
              <w:top w:val="single" w:color="auto" w:sz="4" w:space="0"/>
              <w:left w:val="single" w:color="auto" w:sz="4" w:space="0"/>
              <w:bottom w:val="single" w:color="auto" w:sz="4" w:space="0"/>
              <w:right w:val="single" w:color="auto" w:sz="4" w:space="0"/>
            </w:tcBorders>
          </w:tcPr>
          <w:p>
            <w:pPr>
              <w:pStyle w:val="84"/>
              <w:rPr>
                <w:ins w:id="526" w:author="ZTE, Fei Xue" w:date="2024-02-17T11:03:15Z"/>
                <w:lang w:eastAsia="ja-JP"/>
              </w:rPr>
            </w:pPr>
            <w:ins w:id="527" w:author="ZTE, Fei Xue" w:date="2024-02-17T11:03:15Z">
              <w:r>
                <w:rPr>
                  <w:lang w:eastAsia="ja-JP"/>
                </w:rPr>
                <w:t xml:space="preserve">The </w:t>
              </w:r>
            </w:ins>
            <w:ins w:id="528" w:author="ZTE, Fei Xue" w:date="2024-02-17T11:03:15Z">
              <w:r>
                <w:rPr>
                  <w:lang w:eastAsia="zh-CN"/>
                </w:rPr>
                <w:t xml:space="preserve">OTA peak </w:t>
              </w:r>
            </w:ins>
            <w:ins w:id="529" w:author="ZTE, Fei Xue" w:date="2024-02-17T11:03:15Z">
              <w:r>
                <w:rPr>
                  <w:lang w:eastAsia="ja-JP"/>
                </w:rPr>
                <w:t>directions set for each beam. Declared for every beam (D.3).</w:t>
              </w:r>
            </w:ins>
          </w:p>
        </w:tc>
        <w:tc>
          <w:tcPr>
            <w:tcW w:w="0" w:type="auto"/>
            <w:tcBorders>
              <w:top w:val="single" w:color="auto" w:sz="4" w:space="0"/>
              <w:left w:val="single" w:color="auto" w:sz="4" w:space="0"/>
              <w:bottom w:val="single" w:color="auto" w:sz="4" w:space="0"/>
              <w:right w:val="single" w:color="auto" w:sz="4" w:space="0"/>
            </w:tcBorders>
          </w:tcPr>
          <w:p>
            <w:pPr>
              <w:pStyle w:val="84"/>
              <w:rPr>
                <w:ins w:id="530" w:author="ZTE, Fei Xue" w:date="2024-02-17T11:03:15Z"/>
                <w:lang w:eastAsia="ja-JP"/>
              </w:rPr>
            </w:pPr>
          </w:p>
        </w:tc>
        <w:tc>
          <w:tcPr>
            <w:tcW w:w="0" w:type="auto"/>
            <w:tcBorders>
              <w:top w:val="single" w:color="auto" w:sz="4" w:space="0"/>
              <w:left w:val="single" w:color="auto" w:sz="4" w:space="0"/>
              <w:bottom w:val="single" w:color="auto" w:sz="4" w:space="0"/>
              <w:right w:val="single" w:color="auto" w:sz="4" w:space="0"/>
            </w:tcBorders>
          </w:tcPr>
          <w:p>
            <w:pPr>
              <w:pStyle w:val="84"/>
              <w:rPr>
                <w:ins w:id="531" w:author="ZTE, Fei Xue" w:date="2024-02-17T11:03:15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32" w:author="ZTE, Fei Xue" w:date="2024-02-17T11:03:15Z"/>
        </w:trPr>
        <w:tc>
          <w:tcPr>
            <w:tcW w:w="0" w:type="auto"/>
            <w:tcBorders>
              <w:top w:val="single" w:color="auto" w:sz="4" w:space="0"/>
              <w:left w:val="single" w:color="auto" w:sz="4" w:space="0"/>
              <w:bottom w:val="single" w:color="auto" w:sz="4" w:space="0"/>
              <w:right w:val="single" w:color="auto" w:sz="4" w:space="0"/>
            </w:tcBorders>
          </w:tcPr>
          <w:p>
            <w:pPr>
              <w:pStyle w:val="84"/>
              <w:rPr>
                <w:ins w:id="533" w:author="ZTE, Fei Xue" w:date="2024-02-17T11:03:15Z"/>
                <w:szCs w:val="18"/>
                <w:lang w:eastAsia="ja-JP"/>
              </w:rPr>
            </w:pPr>
            <w:ins w:id="534" w:author="ZTE, Fei Xue" w:date="2024-02-17T11:03:15Z">
              <w:r>
                <w:rPr>
                  <w:lang w:eastAsia="ja-JP"/>
                </w:rPr>
                <w:t>D.8</w:t>
              </w:r>
            </w:ins>
          </w:p>
        </w:tc>
        <w:tc>
          <w:tcPr>
            <w:tcW w:w="0" w:type="auto"/>
            <w:tcBorders>
              <w:top w:val="single" w:color="auto" w:sz="4" w:space="0"/>
              <w:left w:val="single" w:color="auto" w:sz="4" w:space="0"/>
              <w:bottom w:val="single" w:color="auto" w:sz="4" w:space="0"/>
              <w:right w:val="single" w:color="auto" w:sz="4" w:space="0"/>
            </w:tcBorders>
          </w:tcPr>
          <w:p>
            <w:pPr>
              <w:pStyle w:val="84"/>
              <w:rPr>
                <w:ins w:id="535" w:author="ZTE, Fei Xue" w:date="2024-02-17T11:03:15Z"/>
                <w:lang w:eastAsia="zh-CN"/>
              </w:rPr>
            </w:pPr>
            <w:ins w:id="536" w:author="ZTE, Fei Xue" w:date="2024-02-17T11:03:15Z">
              <w:r>
                <w:rPr>
                  <w:i/>
                  <w:lang w:eastAsia="ja-JP"/>
                </w:rPr>
                <w:t>OTA peak directions set</w:t>
              </w:r>
            </w:ins>
            <w:ins w:id="537" w:author="ZTE, Fei Xue" w:date="2024-02-17T11:03:15Z">
              <w:r>
                <w:rPr>
                  <w:lang w:eastAsia="ja-JP"/>
                </w:rPr>
                <w:t xml:space="preserve"> maximum steering direction(s)</w:t>
              </w:r>
            </w:ins>
          </w:p>
        </w:tc>
        <w:tc>
          <w:tcPr>
            <w:tcW w:w="0" w:type="auto"/>
            <w:tcBorders>
              <w:top w:val="single" w:color="auto" w:sz="4" w:space="0"/>
              <w:left w:val="single" w:color="auto" w:sz="4" w:space="0"/>
              <w:bottom w:val="single" w:color="auto" w:sz="4" w:space="0"/>
              <w:right w:val="single" w:color="auto" w:sz="4" w:space="0"/>
            </w:tcBorders>
          </w:tcPr>
          <w:p>
            <w:pPr>
              <w:pStyle w:val="84"/>
              <w:rPr>
                <w:ins w:id="538" w:author="ZTE, Fei Xue" w:date="2024-02-17T11:03:15Z"/>
                <w:lang w:eastAsia="ja-JP"/>
              </w:rPr>
            </w:pPr>
            <w:ins w:id="539" w:author="ZTE, Fei Xue" w:date="2024-02-17T11:03:15Z">
              <w:r>
                <w:rPr>
                  <w:lang w:eastAsia="ja-JP"/>
                </w:rPr>
                <w:t xml:space="preserve">The </w:t>
              </w:r>
            </w:ins>
            <w:ins w:id="540" w:author="ZTE, Fei Xue" w:date="2024-02-17T11:03:15Z">
              <w:r>
                <w:rPr>
                  <w:i/>
                  <w:lang w:eastAsia="ja-JP"/>
                </w:rPr>
                <w:t>beam direction pair(s)</w:t>
              </w:r>
            </w:ins>
            <w:ins w:id="541" w:author="ZTE, Fei Xue" w:date="2024-02-17T11:03:15Z">
              <w:r>
                <w:rPr>
                  <w:lang w:eastAsia="ja-JP"/>
                </w:rPr>
                <w:t xml:space="preserve"> corresponding to the following points:</w:t>
              </w:r>
            </w:ins>
          </w:p>
          <w:p>
            <w:pPr>
              <w:pStyle w:val="84"/>
              <w:rPr>
                <w:ins w:id="542" w:author="ZTE, Fei Xue" w:date="2024-02-17T11:03:15Z"/>
                <w:lang w:eastAsia="ja-JP"/>
              </w:rPr>
            </w:pPr>
            <w:ins w:id="543" w:author="ZTE, Fei Xue" w:date="2024-02-17T11:03:15Z">
              <w:r>
                <w:rPr>
                  <w:lang w:eastAsia="ja-JP"/>
                </w:rPr>
                <w:t>1)</w:t>
              </w:r>
            </w:ins>
            <w:ins w:id="544" w:author="ZTE, Fei Xue" w:date="2024-02-17T11:03:15Z">
              <w:r>
                <w:rPr>
                  <w:lang w:eastAsia="ja-JP"/>
                </w:rPr>
                <w:tab/>
              </w:r>
            </w:ins>
            <w:ins w:id="545" w:author="ZTE, Fei Xue" w:date="2024-02-17T11:03:15Z">
              <w:r>
                <w:rPr>
                  <w:lang w:eastAsia="ja-JP"/>
                </w:rPr>
                <w:t xml:space="preserve">The </w:t>
              </w:r>
            </w:ins>
            <w:ins w:id="546" w:author="ZTE, Fei Xue" w:date="2024-02-17T11:03:15Z">
              <w:r>
                <w:rPr>
                  <w:lang w:eastAsia="zh-CN"/>
                </w:rPr>
                <w:t xml:space="preserve">beam peak direction corresponding to the </w:t>
              </w:r>
            </w:ins>
            <w:ins w:id="547" w:author="ZTE, Fei Xue" w:date="2024-02-17T11:03:15Z">
              <w:r>
                <w:rPr>
                  <w:lang w:eastAsia="ja-JP"/>
                </w:rPr>
                <w:t>maximum steering from the reference beam centre direction in the positive Φ direction, while the θ value being the closest possible to the reference beam centre direction.</w:t>
              </w:r>
            </w:ins>
          </w:p>
          <w:p>
            <w:pPr>
              <w:pStyle w:val="84"/>
              <w:rPr>
                <w:ins w:id="548" w:author="ZTE, Fei Xue" w:date="2024-02-17T11:03:15Z"/>
                <w:i/>
                <w:lang w:eastAsia="ja-JP"/>
              </w:rPr>
            </w:pPr>
            <w:ins w:id="549" w:author="ZTE, Fei Xue" w:date="2024-02-17T11:03:15Z">
              <w:r>
                <w:rPr>
                  <w:lang w:eastAsia="ja-JP"/>
                </w:rPr>
                <w:t>2)</w:t>
              </w:r>
            </w:ins>
            <w:ins w:id="550" w:author="ZTE, Fei Xue" w:date="2024-02-17T11:03:15Z">
              <w:r>
                <w:rPr>
                  <w:lang w:eastAsia="ja-JP"/>
                </w:rPr>
                <w:tab/>
              </w:r>
            </w:ins>
            <w:ins w:id="551" w:author="ZTE, Fei Xue" w:date="2024-02-17T11:03:15Z">
              <w:r>
                <w:rPr>
                  <w:lang w:eastAsia="ja-JP"/>
                </w:rPr>
                <w:t xml:space="preserve">The </w:t>
              </w:r>
            </w:ins>
            <w:ins w:id="552" w:author="ZTE, Fei Xue" w:date="2024-02-17T11:03:15Z">
              <w:r>
                <w:rPr>
                  <w:lang w:eastAsia="zh-CN"/>
                </w:rPr>
                <w:t xml:space="preserve">beam peak direction corresponding to the </w:t>
              </w:r>
            </w:ins>
            <w:ins w:id="553" w:author="ZTE, Fei Xue" w:date="2024-02-17T11:03:15Z">
              <w:r>
                <w:rPr>
                  <w:lang w:eastAsia="ja-JP"/>
                </w:rPr>
                <w:t xml:space="preserve">maximum steering from the reference beam centre direction in the negative </w:t>
              </w:r>
            </w:ins>
            <w:ins w:id="554" w:author="ZTE, Fei Xue" w:date="2024-02-17T11:03:15Z">
              <w:r>
                <w:rPr>
                  <w:i/>
                  <w:lang w:eastAsia="ja-JP"/>
                </w:rPr>
                <w:t>Φ</w:t>
              </w:r>
            </w:ins>
            <w:ins w:id="555" w:author="ZTE, Fei Xue" w:date="2024-02-17T11:03:15Z">
              <w:r>
                <w:rPr>
                  <w:lang w:eastAsia="ja-JP"/>
                </w:rPr>
                <w:t xml:space="preserve"> direction, while the </w:t>
              </w:r>
            </w:ins>
            <w:ins w:id="556" w:author="ZTE, Fei Xue" w:date="2024-02-17T11:03:15Z">
              <w:r>
                <w:rPr>
                  <w:i/>
                  <w:lang w:eastAsia="ja-JP"/>
                </w:rPr>
                <w:t xml:space="preserve">θ value being the closest possible to the </w:t>
              </w:r>
            </w:ins>
            <w:ins w:id="557" w:author="ZTE, Fei Xue" w:date="2024-02-17T11:03:15Z">
              <w:r>
                <w:rPr>
                  <w:lang w:eastAsia="ja-JP"/>
                </w:rPr>
                <w:t>reference beam centre direction</w:t>
              </w:r>
            </w:ins>
            <w:ins w:id="558" w:author="ZTE, Fei Xue" w:date="2024-02-17T11:03:15Z">
              <w:r>
                <w:rPr>
                  <w:i/>
                  <w:lang w:eastAsia="ja-JP"/>
                </w:rPr>
                <w:t>.</w:t>
              </w:r>
            </w:ins>
          </w:p>
          <w:p>
            <w:pPr>
              <w:pStyle w:val="84"/>
              <w:rPr>
                <w:ins w:id="559" w:author="ZTE, Fei Xue" w:date="2024-02-17T11:03:15Z"/>
                <w:lang w:eastAsia="ja-JP"/>
              </w:rPr>
            </w:pPr>
            <w:ins w:id="560" w:author="ZTE, Fei Xue" w:date="2024-02-17T11:03:15Z">
              <w:r>
                <w:rPr>
                  <w:lang w:eastAsia="ja-JP"/>
                </w:rPr>
                <w:t>3)</w:t>
              </w:r>
            </w:ins>
            <w:ins w:id="561" w:author="ZTE, Fei Xue" w:date="2024-02-17T11:03:15Z">
              <w:r>
                <w:rPr>
                  <w:lang w:eastAsia="ja-JP"/>
                </w:rPr>
                <w:tab/>
              </w:r>
            </w:ins>
            <w:ins w:id="562" w:author="ZTE, Fei Xue" w:date="2024-02-17T11:03:15Z">
              <w:r>
                <w:rPr>
                  <w:lang w:eastAsia="ja-JP"/>
                </w:rPr>
                <w:t xml:space="preserve">The </w:t>
              </w:r>
            </w:ins>
            <w:ins w:id="563" w:author="ZTE, Fei Xue" w:date="2024-02-17T11:03:15Z">
              <w:r>
                <w:rPr>
                  <w:lang w:eastAsia="zh-CN"/>
                </w:rPr>
                <w:t xml:space="preserve">beam peak direction corresponding to the </w:t>
              </w:r>
            </w:ins>
            <w:ins w:id="564" w:author="ZTE, Fei Xue" w:date="2024-02-17T11:03:15Z">
              <w:r>
                <w:rPr>
                  <w:lang w:eastAsia="ja-JP"/>
                </w:rPr>
                <w:t xml:space="preserve">maximum steering from the reference beam centre direction in the positive </w:t>
              </w:r>
            </w:ins>
            <w:ins w:id="565" w:author="ZTE, Fei Xue" w:date="2024-02-17T11:03:15Z">
              <w:r>
                <w:rPr>
                  <w:i/>
                  <w:lang w:eastAsia="ja-JP"/>
                </w:rPr>
                <w:t>θ</w:t>
              </w:r>
            </w:ins>
            <w:ins w:id="566" w:author="ZTE, Fei Xue" w:date="2024-02-17T11:03:15Z">
              <w:r>
                <w:rPr>
                  <w:lang w:eastAsia="ja-JP"/>
                </w:rPr>
                <w:t xml:space="preserve"> direction, while the</w:t>
              </w:r>
            </w:ins>
            <w:ins w:id="567" w:author="ZTE, Fei Xue" w:date="2024-02-17T11:03:15Z">
              <w:r>
                <w:rPr>
                  <w:i/>
                  <w:lang w:eastAsia="ja-JP"/>
                </w:rPr>
                <w:t xml:space="preserve"> Φ value being the closest possible to the</w:t>
              </w:r>
            </w:ins>
            <w:ins w:id="568" w:author="ZTE, Fei Xue" w:date="2024-02-17T11:03:15Z">
              <w:r>
                <w:rPr>
                  <w:lang w:eastAsia="ja-JP"/>
                </w:rPr>
                <w:t xml:space="preserve"> reference beam centre direction.</w:t>
              </w:r>
            </w:ins>
          </w:p>
          <w:p>
            <w:pPr>
              <w:pStyle w:val="84"/>
              <w:rPr>
                <w:ins w:id="569" w:author="ZTE, Fei Xue" w:date="2024-02-17T11:03:15Z"/>
                <w:i/>
                <w:lang w:eastAsia="ja-JP"/>
              </w:rPr>
            </w:pPr>
            <w:ins w:id="570" w:author="ZTE, Fei Xue" w:date="2024-02-17T11:03:15Z">
              <w:r>
                <w:rPr>
                  <w:lang w:eastAsia="zh-CN"/>
                </w:rPr>
                <w:t>4)</w:t>
              </w:r>
            </w:ins>
            <w:ins w:id="571" w:author="ZTE, Fei Xue" w:date="2024-02-17T11:03:15Z">
              <w:r>
                <w:rPr>
                  <w:lang w:eastAsia="zh-CN"/>
                </w:rPr>
                <w:tab/>
              </w:r>
            </w:ins>
            <w:ins w:id="572" w:author="ZTE, Fei Xue" w:date="2024-02-17T11:03:15Z">
              <w:r>
                <w:rPr>
                  <w:lang w:eastAsia="zh-CN"/>
                </w:rPr>
                <w:t xml:space="preserve">The beam peak direction corresponding to the </w:t>
              </w:r>
            </w:ins>
            <w:ins w:id="573" w:author="ZTE, Fei Xue" w:date="2024-02-17T11:03:15Z">
              <w:r>
                <w:rPr>
                  <w:lang w:eastAsia="ja-JP"/>
                </w:rPr>
                <w:t xml:space="preserve">maximum steering from the reference beam centre direction in the negative </w:t>
              </w:r>
            </w:ins>
            <w:ins w:id="574" w:author="ZTE, Fei Xue" w:date="2024-02-17T11:03:15Z">
              <w:r>
                <w:rPr>
                  <w:i/>
                  <w:lang w:eastAsia="ja-JP"/>
                </w:rPr>
                <w:t>θ</w:t>
              </w:r>
            </w:ins>
            <w:ins w:id="575" w:author="ZTE, Fei Xue" w:date="2024-02-17T11:03:15Z">
              <w:r>
                <w:rPr>
                  <w:lang w:eastAsia="ja-JP"/>
                </w:rPr>
                <w:t xml:space="preserve"> direction, while the </w:t>
              </w:r>
            </w:ins>
            <w:ins w:id="576" w:author="ZTE, Fei Xue" w:date="2024-02-17T11:03:15Z">
              <w:r>
                <w:rPr>
                  <w:i/>
                  <w:lang w:eastAsia="ja-JP"/>
                </w:rPr>
                <w:t xml:space="preserve">Φ value being the closest possible to the </w:t>
              </w:r>
            </w:ins>
            <w:ins w:id="577" w:author="ZTE, Fei Xue" w:date="2024-02-17T11:03:15Z">
              <w:r>
                <w:rPr>
                  <w:lang w:eastAsia="ja-JP"/>
                </w:rPr>
                <w:t>reference beam centre direction</w:t>
              </w:r>
            </w:ins>
            <w:ins w:id="578" w:author="ZTE, Fei Xue" w:date="2024-02-17T11:03:15Z">
              <w:r>
                <w:rPr>
                  <w:i/>
                  <w:lang w:eastAsia="ja-JP"/>
                </w:rPr>
                <w:t>.</w:t>
              </w:r>
            </w:ins>
          </w:p>
          <w:p>
            <w:pPr>
              <w:pStyle w:val="84"/>
              <w:rPr>
                <w:ins w:id="579" w:author="ZTE, Fei Xue" w:date="2024-02-17T11:03:15Z"/>
                <w:lang w:eastAsia="ja-JP"/>
              </w:rPr>
            </w:pPr>
            <w:ins w:id="580" w:author="ZTE, Fei Xue" w:date="2024-02-17T11:03:15Z">
              <w:r>
                <w:rPr>
                  <w:lang w:eastAsia="ja-JP"/>
                </w:rPr>
                <w:t xml:space="preserve">The maximum steering direction(s) may coincide with </w:t>
              </w:r>
            </w:ins>
            <w:ins w:id="581" w:author="ZTE, Fei Xue" w:date="2024-02-17T11:03:15Z">
              <w:r>
                <w:rPr>
                  <w:i/>
                  <w:lang w:eastAsia="ja-JP"/>
                </w:rPr>
                <w:t>the reference beam centre direction</w:t>
              </w:r>
            </w:ins>
            <w:ins w:id="582" w:author="ZTE, Fei Xue" w:date="2024-02-17T11:03:15Z">
              <w:r>
                <w:rPr>
                  <w:lang w:eastAsia="ja-JP"/>
                </w:rPr>
                <w:t>.</w:t>
              </w:r>
            </w:ins>
          </w:p>
          <w:p>
            <w:pPr>
              <w:pStyle w:val="84"/>
              <w:rPr>
                <w:ins w:id="583" w:author="ZTE, Fei Xue" w:date="2024-02-17T11:03:15Z"/>
                <w:szCs w:val="18"/>
                <w:lang w:eastAsia="ja-JP"/>
              </w:rPr>
            </w:pPr>
            <w:ins w:id="584" w:author="ZTE, Fei Xue" w:date="2024-02-17T11:03:15Z">
              <w:r>
                <w:rPr>
                  <w:szCs w:val="18"/>
                  <w:lang w:eastAsia="ja-JP"/>
                </w:rPr>
                <w:t>Declared for every beam (D.3).</w:t>
              </w:r>
            </w:ins>
          </w:p>
        </w:tc>
        <w:tc>
          <w:tcPr>
            <w:tcW w:w="0" w:type="auto"/>
            <w:tcBorders>
              <w:top w:val="single" w:color="auto" w:sz="4" w:space="0"/>
              <w:left w:val="single" w:color="auto" w:sz="4" w:space="0"/>
              <w:bottom w:val="single" w:color="auto" w:sz="4" w:space="0"/>
              <w:right w:val="single" w:color="auto" w:sz="4" w:space="0"/>
            </w:tcBorders>
          </w:tcPr>
          <w:p>
            <w:pPr>
              <w:pStyle w:val="84"/>
              <w:rPr>
                <w:ins w:id="585" w:author="ZTE, Fei Xue" w:date="2024-02-17T11:03:15Z"/>
                <w:szCs w:val="18"/>
                <w:lang w:eastAsia="ja-JP"/>
              </w:rPr>
            </w:pPr>
          </w:p>
        </w:tc>
        <w:tc>
          <w:tcPr>
            <w:tcW w:w="0" w:type="auto"/>
            <w:tcBorders>
              <w:top w:val="single" w:color="auto" w:sz="4" w:space="0"/>
              <w:left w:val="single" w:color="auto" w:sz="4" w:space="0"/>
              <w:bottom w:val="single" w:color="auto" w:sz="4" w:space="0"/>
              <w:right w:val="single" w:color="auto" w:sz="4" w:space="0"/>
            </w:tcBorders>
          </w:tcPr>
          <w:p>
            <w:pPr>
              <w:pStyle w:val="84"/>
              <w:rPr>
                <w:ins w:id="586" w:author="ZTE, Fei Xue" w:date="2024-02-17T11:03:15Z"/>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87" w:author="ZTE, Fei Xue" w:date="2024-02-17T11:03:15Z"/>
        </w:trPr>
        <w:tc>
          <w:tcPr>
            <w:tcW w:w="0" w:type="auto"/>
            <w:tcBorders>
              <w:top w:val="single" w:color="auto" w:sz="4" w:space="0"/>
              <w:left w:val="single" w:color="auto" w:sz="4" w:space="0"/>
              <w:bottom w:val="single" w:color="auto" w:sz="4" w:space="0"/>
              <w:right w:val="single" w:color="auto" w:sz="4" w:space="0"/>
            </w:tcBorders>
          </w:tcPr>
          <w:p>
            <w:pPr>
              <w:pStyle w:val="84"/>
              <w:rPr>
                <w:ins w:id="588" w:author="ZTE, Fei Xue" w:date="2024-02-17T11:03:15Z"/>
                <w:szCs w:val="18"/>
                <w:lang w:eastAsia="ja-JP"/>
              </w:rPr>
            </w:pPr>
            <w:ins w:id="589" w:author="ZTE, Fei Xue" w:date="2024-02-17T11:03:15Z">
              <w:r>
                <w:rPr>
                  <w:lang w:eastAsia="ja-JP"/>
                </w:rPr>
                <w:t>D.9</w:t>
              </w:r>
            </w:ins>
          </w:p>
        </w:tc>
        <w:tc>
          <w:tcPr>
            <w:tcW w:w="0" w:type="auto"/>
            <w:tcBorders>
              <w:top w:val="single" w:color="auto" w:sz="4" w:space="0"/>
              <w:left w:val="single" w:color="auto" w:sz="4" w:space="0"/>
              <w:bottom w:val="single" w:color="auto" w:sz="4" w:space="0"/>
              <w:right w:val="single" w:color="auto" w:sz="4" w:space="0"/>
            </w:tcBorders>
          </w:tcPr>
          <w:p>
            <w:pPr>
              <w:pStyle w:val="84"/>
              <w:rPr>
                <w:ins w:id="590" w:author="ZTE, Fei Xue" w:date="2024-02-17T11:03:15Z"/>
                <w:lang w:eastAsia="ja-JP"/>
              </w:rPr>
            </w:pPr>
            <w:ins w:id="591" w:author="ZTE, Fei Xue" w:date="2024-02-17T11:03:15Z">
              <w:r>
                <w:rPr>
                  <w:lang w:eastAsia="ja-JP"/>
                </w:rPr>
                <w:t>Rated beam EIRP</w:t>
              </w:r>
            </w:ins>
          </w:p>
        </w:tc>
        <w:tc>
          <w:tcPr>
            <w:tcW w:w="0" w:type="auto"/>
            <w:tcBorders>
              <w:top w:val="single" w:color="auto" w:sz="4" w:space="0"/>
              <w:left w:val="single" w:color="auto" w:sz="4" w:space="0"/>
              <w:bottom w:val="single" w:color="auto" w:sz="4" w:space="0"/>
              <w:right w:val="single" w:color="auto" w:sz="4" w:space="0"/>
            </w:tcBorders>
          </w:tcPr>
          <w:p>
            <w:pPr>
              <w:pStyle w:val="84"/>
              <w:rPr>
                <w:ins w:id="592" w:author="ZTE, Fei Xue" w:date="2024-02-17T11:03:15Z"/>
                <w:lang w:eastAsia="ja-JP"/>
              </w:rPr>
            </w:pPr>
            <w:ins w:id="593" w:author="ZTE, Fei Xue" w:date="2024-02-17T11:03:15Z">
              <w:r>
                <w:rPr>
                  <w:lang w:eastAsia="ja-JP"/>
                </w:rPr>
                <w:t>The rated EIRP level per passband (P</w:t>
              </w:r>
            </w:ins>
            <w:ins w:id="594" w:author="ZTE, Fei Xue" w:date="2024-02-17T11:03:15Z">
              <w:r>
                <w:rPr>
                  <w:vertAlign w:val="subscript"/>
                  <w:lang w:eastAsia="ja-JP"/>
                </w:rPr>
                <w:t>rated,p,EIRP</w:t>
              </w:r>
            </w:ins>
            <w:ins w:id="595" w:author="ZTE, Fei Xue" w:date="2024-02-17T11:03:15Z">
              <w:r>
                <w:rPr>
                  <w:lang w:eastAsia="ja-JP"/>
                </w:rPr>
                <w:t xml:space="preserve">) at the </w:t>
              </w:r>
            </w:ins>
            <w:ins w:id="596" w:author="ZTE, Fei Xue" w:date="2024-02-17T11:03:15Z">
              <w:r>
                <w:rPr>
                  <w:i/>
                  <w:lang w:eastAsia="ja-JP"/>
                </w:rPr>
                <w:t>beam peak direction</w:t>
              </w:r>
            </w:ins>
            <w:ins w:id="597" w:author="ZTE, Fei Xue" w:date="2024-02-17T11:03:15Z">
              <w:r>
                <w:rPr>
                  <w:lang w:eastAsia="ja-JP"/>
                </w:rPr>
                <w:t xml:space="preserve"> associated with a particular</w:t>
              </w:r>
            </w:ins>
            <w:ins w:id="598" w:author="ZTE, Fei Xue" w:date="2024-02-17T11:03:15Z">
              <w:r>
                <w:rPr>
                  <w:i/>
                  <w:lang w:eastAsia="ja-JP"/>
                </w:rPr>
                <w:t xml:space="preserve"> beam direction pair</w:t>
              </w:r>
            </w:ins>
            <w:ins w:id="599" w:author="ZTE, Fei Xue" w:date="2024-02-17T11:03:15Z">
              <w:r>
                <w:rPr>
                  <w:lang w:eastAsia="ja-JP"/>
                </w:rPr>
                <w:t xml:space="preserve"> for each of the declared maximum steering directions (D.8), as well as the reference </w:t>
              </w:r>
            </w:ins>
            <w:ins w:id="600" w:author="ZTE, Fei Xue" w:date="2024-02-17T11:03:15Z">
              <w:r>
                <w:rPr>
                  <w:i/>
                  <w:lang w:eastAsia="ja-JP"/>
                </w:rPr>
                <w:t>beam direction pair</w:t>
              </w:r>
            </w:ins>
            <w:ins w:id="601" w:author="ZTE, Fei Xue" w:date="2024-02-17T11:03:15Z">
              <w:r>
                <w:rPr>
                  <w:lang w:eastAsia="ja-JP"/>
                </w:rPr>
                <w:t xml:space="preserve"> (D.8). Declared for every beam (D.3).</w:t>
              </w:r>
            </w:ins>
          </w:p>
          <w:p>
            <w:pPr>
              <w:pStyle w:val="84"/>
              <w:rPr>
                <w:ins w:id="602" w:author="ZTE, Fei Xue" w:date="2024-02-17T11:03:15Z"/>
                <w:lang w:eastAsia="ja-JP"/>
              </w:rPr>
            </w:pPr>
            <w:ins w:id="603" w:author="ZTE, Fei Xue" w:date="2024-02-17T11:03:15Z">
              <w:r>
                <w:rPr>
                  <w:lang w:eastAsia="ja-JP"/>
                </w:rPr>
                <w:t>(Note 5, 6, 7)</w:t>
              </w:r>
            </w:ins>
          </w:p>
        </w:tc>
        <w:tc>
          <w:tcPr>
            <w:tcW w:w="0" w:type="auto"/>
            <w:tcBorders>
              <w:top w:val="single" w:color="auto" w:sz="4" w:space="0"/>
              <w:left w:val="single" w:color="auto" w:sz="4" w:space="0"/>
              <w:bottom w:val="single" w:color="auto" w:sz="4" w:space="0"/>
              <w:right w:val="single" w:color="auto" w:sz="4" w:space="0"/>
            </w:tcBorders>
          </w:tcPr>
          <w:p>
            <w:pPr>
              <w:pStyle w:val="84"/>
              <w:rPr>
                <w:ins w:id="604" w:author="ZTE, Fei Xue" w:date="2024-02-17T11:03:15Z"/>
                <w:lang w:eastAsia="ja-JP"/>
              </w:rPr>
            </w:pPr>
          </w:p>
        </w:tc>
        <w:tc>
          <w:tcPr>
            <w:tcW w:w="0" w:type="auto"/>
            <w:tcBorders>
              <w:top w:val="single" w:color="auto" w:sz="4" w:space="0"/>
              <w:left w:val="single" w:color="auto" w:sz="4" w:space="0"/>
              <w:bottom w:val="single" w:color="auto" w:sz="4" w:space="0"/>
              <w:right w:val="single" w:color="auto" w:sz="4" w:space="0"/>
            </w:tcBorders>
          </w:tcPr>
          <w:p>
            <w:pPr>
              <w:pStyle w:val="84"/>
              <w:rPr>
                <w:ins w:id="605" w:author="ZTE, Fei Xue" w:date="2024-02-17T11:03:15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06" w:author="ZTE, Fei Xue" w:date="2024-02-17T11:03:15Z"/>
        </w:trPr>
        <w:tc>
          <w:tcPr>
            <w:tcW w:w="0" w:type="auto"/>
            <w:tcBorders>
              <w:top w:val="single" w:color="auto" w:sz="4" w:space="0"/>
              <w:left w:val="single" w:color="auto" w:sz="4" w:space="0"/>
              <w:bottom w:val="single" w:color="auto" w:sz="4" w:space="0"/>
              <w:right w:val="single" w:color="auto" w:sz="4" w:space="0"/>
            </w:tcBorders>
          </w:tcPr>
          <w:p>
            <w:pPr>
              <w:pStyle w:val="84"/>
              <w:rPr>
                <w:ins w:id="607" w:author="ZTE, Fei Xue" w:date="2024-02-17T11:03:15Z"/>
                <w:szCs w:val="18"/>
                <w:lang w:eastAsia="ja-JP"/>
              </w:rPr>
            </w:pPr>
            <w:ins w:id="608" w:author="ZTE, Fei Xue" w:date="2024-02-17T11:03:15Z">
              <w:r>
                <w:rPr>
                  <w:lang w:eastAsia="ja-JP"/>
                </w:rPr>
                <w:t>D.10</w:t>
              </w:r>
            </w:ins>
          </w:p>
        </w:tc>
        <w:tc>
          <w:tcPr>
            <w:tcW w:w="0" w:type="auto"/>
            <w:tcBorders>
              <w:top w:val="single" w:color="auto" w:sz="4" w:space="0"/>
              <w:left w:val="single" w:color="auto" w:sz="4" w:space="0"/>
              <w:bottom w:val="single" w:color="auto" w:sz="4" w:space="0"/>
              <w:right w:val="single" w:color="auto" w:sz="4" w:space="0"/>
            </w:tcBorders>
          </w:tcPr>
          <w:p>
            <w:pPr>
              <w:pStyle w:val="84"/>
              <w:rPr>
                <w:ins w:id="609" w:author="ZTE, Fei Xue" w:date="2024-02-17T11:03:15Z"/>
                <w:lang w:eastAsia="ja-JP"/>
              </w:rPr>
            </w:pPr>
            <w:ins w:id="610" w:author="ZTE, Fei Xue" w:date="2024-02-17T11:03:15Z">
              <w:r>
                <w:rPr>
                  <w:lang w:eastAsia="ja-JP"/>
                </w:rPr>
                <w:t>Beamwidth</w:t>
              </w:r>
            </w:ins>
          </w:p>
        </w:tc>
        <w:tc>
          <w:tcPr>
            <w:tcW w:w="0" w:type="auto"/>
            <w:tcBorders>
              <w:top w:val="single" w:color="auto" w:sz="4" w:space="0"/>
              <w:left w:val="single" w:color="auto" w:sz="4" w:space="0"/>
              <w:bottom w:val="single" w:color="auto" w:sz="4" w:space="0"/>
              <w:right w:val="single" w:color="auto" w:sz="4" w:space="0"/>
            </w:tcBorders>
          </w:tcPr>
          <w:p>
            <w:pPr>
              <w:pStyle w:val="84"/>
              <w:rPr>
                <w:ins w:id="611" w:author="ZTE, Fei Xue" w:date="2024-02-17T11:03:15Z"/>
                <w:lang w:eastAsia="ja-JP"/>
              </w:rPr>
            </w:pPr>
            <w:ins w:id="612" w:author="ZTE, Fei Xue" w:date="2024-02-17T11:03:15Z">
              <w:r>
                <w:rPr>
                  <w:lang w:eastAsia="ja-JP"/>
                </w:rPr>
                <w:t xml:space="preserve">The </w:t>
              </w:r>
            </w:ins>
            <w:ins w:id="613" w:author="ZTE, Fei Xue" w:date="2024-02-17T11:03:15Z">
              <w:r>
                <w:rPr>
                  <w:i/>
                  <w:lang w:eastAsia="ja-JP"/>
                </w:rPr>
                <w:t>beamwidth</w:t>
              </w:r>
            </w:ins>
            <w:ins w:id="614" w:author="ZTE, Fei Xue" w:date="2024-02-17T11:03:15Z">
              <w:r>
                <w:rPr>
                  <w:lang w:eastAsia="ja-JP"/>
                </w:rPr>
                <w:t xml:space="preserve"> for the reference </w:t>
              </w:r>
            </w:ins>
            <w:ins w:id="615" w:author="ZTE, Fei Xue" w:date="2024-02-17T11:03:15Z">
              <w:r>
                <w:rPr>
                  <w:i/>
                  <w:lang w:eastAsia="ja-JP"/>
                </w:rPr>
                <w:t>beam direction pair</w:t>
              </w:r>
            </w:ins>
            <w:ins w:id="616" w:author="ZTE, Fei Xue" w:date="2024-02-17T11:03:15Z">
              <w:r>
                <w:rPr>
                  <w:lang w:eastAsia="ja-JP"/>
                </w:rPr>
                <w:t xml:space="preserve"> and the four maximum steering directions. Declared for every beam (D.3).</w:t>
              </w:r>
            </w:ins>
          </w:p>
        </w:tc>
        <w:tc>
          <w:tcPr>
            <w:tcW w:w="0" w:type="auto"/>
            <w:tcBorders>
              <w:top w:val="single" w:color="auto" w:sz="4" w:space="0"/>
              <w:left w:val="single" w:color="auto" w:sz="4" w:space="0"/>
              <w:bottom w:val="single" w:color="auto" w:sz="4" w:space="0"/>
              <w:right w:val="single" w:color="auto" w:sz="4" w:space="0"/>
            </w:tcBorders>
          </w:tcPr>
          <w:p>
            <w:pPr>
              <w:pStyle w:val="84"/>
              <w:rPr>
                <w:ins w:id="617" w:author="ZTE, Fei Xue" w:date="2024-02-17T11:03:15Z"/>
                <w:lang w:eastAsia="ja-JP"/>
              </w:rPr>
            </w:pPr>
          </w:p>
        </w:tc>
        <w:tc>
          <w:tcPr>
            <w:tcW w:w="0" w:type="auto"/>
            <w:tcBorders>
              <w:top w:val="single" w:color="auto" w:sz="4" w:space="0"/>
              <w:left w:val="single" w:color="auto" w:sz="4" w:space="0"/>
              <w:bottom w:val="single" w:color="auto" w:sz="4" w:space="0"/>
              <w:right w:val="single" w:color="auto" w:sz="4" w:space="0"/>
            </w:tcBorders>
          </w:tcPr>
          <w:p>
            <w:pPr>
              <w:pStyle w:val="84"/>
              <w:rPr>
                <w:ins w:id="618" w:author="ZTE, Fei Xue" w:date="2024-02-17T11:03:15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19" w:author="ZTE, Fei Xue" w:date="2024-02-17T11:03:15Z"/>
        </w:trPr>
        <w:tc>
          <w:tcPr>
            <w:tcW w:w="0" w:type="auto"/>
            <w:tcBorders>
              <w:top w:val="single" w:color="auto" w:sz="4" w:space="0"/>
              <w:left w:val="single" w:color="auto" w:sz="4" w:space="0"/>
              <w:bottom w:val="single" w:color="auto" w:sz="4" w:space="0"/>
              <w:right w:val="single" w:color="auto" w:sz="4" w:space="0"/>
            </w:tcBorders>
          </w:tcPr>
          <w:p>
            <w:pPr>
              <w:pStyle w:val="84"/>
              <w:rPr>
                <w:ins w:id="620" w:author="ZTE, Fei Xue" w:date="2024-02-17T11:03:15Z"/>
                <w:szCs w:val="18"/>
                <w:lang w:eastAsia="ja-JP"/>
              </w:rPr>
            </w:pPr>
            <w:ins w:id="621" w:author="ZTE, Fei Xue" w:date="2024-02-17T11:03:15Z">
              <w:r>
                <w:rPr>
                  <w:lang w:eastAsia="ja-JP"/>
                </w:rPr>
                <w:t>D.11</w:t>
              </w:r>
            </w:ins>
          </w:p>
        </w:tc>
        <w:tc>
          <w:tcPr>
            <w:tcW w:w="0" w:type="auto"/>
            <w:tcBorders>
              <w:top w:val="single" w:color="auto" w:sz="4" w:space="0"/>
              <w:left w:val="single" w:color="auto" w:sz="4" w:space="0"/>
              <w:bottom w:val="single" w:color="auto" w:sz="4" w:space="0"/>
              <w:right w:val="single" w:color="auto" w:sz="4" w:space="0"/>
            </w:tcBorders>
          </w:tcPr>
          <w:p>
            <w:pPr>
              <w:pStyle w:val="84"/>
              <w:rPr>
                <w:ins w:id="622" w:author="ZTE, Fei Xue" w:date="2024-02-17T11:03:15Z"/>
                <w:lang w:eastAsia="ja-JP"/>
              </w:rPr>
            </w:pPr>
            <w:ins w:id="623" w:author="ZTE, Fei Xue" w:date="2024-02-17T11:03:15Z">
              <w:r>
                <w:rPr>
                  <w:lang w:eastAsia="ja-JP"/>
                </w:rPr>
                <w:t>Equivalent b</w:t>
              </w:r>
            </w:ins>
            <w:ins w:id="624" w:author="ZTE, Fei Xue" w:date="2024-02-17T11:03:15Z">
              <w:r>
                <w:rPr>
                  <w:lang w:eastAsia="zh-CN"/>
                </w:rPr>
                <w:t>eams</w:t>
              </w:r>
            </w:ins>
          </w:p>
        </w:tc>
        <w:tc>
          <w:tcPr>
            <w:tcW w:w="0" w:type="auto"/>
            <w:tcBorders>
              <w:top w:val="single" w:color="auto" w:sz="4" w:space="0"/>
              <w:left w:val="single" w:color="auto" w:sz="4" w:space="0"/>
              <w:bottom w:val="single" w:color="auto" w:sz="4" w:space="0"/>
              <w:right w:val="single" w:color="auto" w:sz="4" w:space="0"/>
            </w:tcBorders>
          </w:tcPr>
          <w:p>
            <w:pPr>
              <w:pStyle w:val="84"/>
              <w:rPr>
                <w:ins w:id="625" w:author="ZTE, Fei Xue" w:date="2024-02-17T11:03:15Z"/>
                <w:lang w:eastAsia="ja-JP"/>
              </w:rPr>
            </w:pPr>
            <w:ins w:id="626" w:author="ZTE, Fei Xue" w:date="2024-02-17T11:03:15Z">
              <w:r>
                <w:rPr>
                  <w:lang w:eastAsia="ja-JP"/>
                </w:rPr>
                <w:t>List of beams which are declared to be equivalent.</w:t>
              </w:r>
            </w:ins>
          </w:p>
          <w:p>
            <w:pPr>
              <w:pStyle w:val="84"/>
              <w:rPr>
                <w:ins w:id="627" w:author="ZTE, Fei Xue" w:date="2024-02-17T11:03:15Z"/>
                <w:lang w:eastAsia="ja-JP"/>
              </w:rPr>
            </w:pPr>
            <w:ins w:id="628" w:author="ZTE, Fei Xue" w:date="2024-02-17T11:03:15Z">
              <w:r>
                <w:rPr>
                  <w:lang w:eastAsia="ja-JP"/>
                </w:rPr>
                <w:t>Equivalent</w:t>
              </w:r>
            </w:ins>
            <w:ins w:id="629" w:author="ZTE, Fei Xue" w:date="2024-02-17T11:03:15Z">
              <w:r>
                <w:rPr>
                  <w:lang w:eastAsia="zh-CN"/>
                </w:rPr>
                <w:t xml:space="preserve"> beams</w:t>
              </w:r>
            </w:ins>
            <w:ins w:id="630" w:author="ZTE, Fei Xue" w:date="2024-02-17T11:03:15Z">
              <w:r>
                <w:rPr>
                  <w:lang w:eastAsia="ja-JP"/>
                </w:rPr>
                <w:t xml:space="preserve"> imply that the beams are expected to have identical </w:t>
              </w:r>
            </w:ins>
            <w:ins w:id="631" w:author="ZTE, Fei Xue" w:date="2024-02-17T11:03:15Z">
              <w:r>
                <w:rPr>
                  <w:i/>
                  <w:lang w:eastAsia="zh-CN"/>
                </w:rPr>
                <w:t xml:space="preserve">OTA peak </w:t>
              </w:r>
            </w:ins>
            <w:ins w:id="632" w:author="ZTE, Fei Xue" w:date="2024-02-17T11:03:15Z">
              <w:r>
                <w:rPr>
                  <w:i/>
                  <w:lang w:eastAsia="ja-JP"/>
                </w:rPr>
                <w:t>directions sets</w:t>
              </w:r>
            </w:ins>
            <w:ins w:id="633" w:author="ZTE, Fei Xue" w:date="2024-02-17T11:03:15Z">
              <w:r>
                <w:rPr>
                  <w:lang w:eastAsia="ja-JP"/>
                </w:rPr>
                <w:t xml:space="preserve"> and intended to have identical spatial properties at all steering directions within the </w:t>
              </w:r>
            </w:ins>
            <w:ins w:id="634" w:author="ZTE, Fei Xue" w:date="2024-02-17T11:03:15Z">
              <w:r>
                <w:rPr>
                  <w:i/>
                  <w:lang w:eastAsia="zh-CN"/>
                </w:rPr>
                <w:t xml:space="preserve">OTA peak </w:t>
              </w:r>
            </w:ins>
            <w:ins w:id="635" w:author="ZTE, Fei Xue" w:date="2024-02-17T11:03:15Z">
              <w:r>
                <w:rPr>
                  <w:i/>
                  <w:lang w:eastAsia="ja-JP"/>
                </w:rPr>
                <w:t>directions set</w:t>
              </w:r>
            </w:ins>
            <w:ins w:id="636" w:author="ZTE, Fei Xue" w:date="2024-02-17T11:03:15Z">
              <w:r>
                <w:rPr>
                  <w:lang w:eastAsia="ja-JP"/>
                </w:rPr>
                <w:t xml:space="preserve"> when presented with identical signals. All declarations (D.4 – D.10) made for the beams are identical and the transmitter unit</w:t>
              </w:r>
            </w:ins>
            <w:ins w:id="637" w:author="ZTE, Fei Xue" w:date="2024-02-17T11:03:15Z">
              <w:r>
                <w:rPr>
                  <w:i/>
                  <w:lang w:eastAsia="ja-JP"/>
                </w:rPr>
                <w:t xml:space="preserve">, </w:t>
              </w:r>
            </w:ins>
            <w:ins w:id="638" w:author="ZTE, Fei Xue" w:date="2024-02-17T11:03:15Z">
              <w:r>
                <w:rPr>
                  <w:lang w:eastAsia="ja-JP"/>
                </w:rPr>
                <w:t>RDN and antenna array responsible for generating the beam are of identical design.</w:t>
              </w:r>
            </w:ins>
          </w:p>
        </w:tc>
        <w:tc>
          <w:tcPr>
            <w:tcW w:w="0" w:type="auto"/>
            <w:tcBorders>
              <w:top w:val="single" w:color="auto" w:sz="4" w:space="0"/>
              <w:left w:val="single" w:color="auto" w:sz="4" w:space="0"/>
              <w:bottom w:val="single" w:color="auto" w:sz="4" w:space="0"/>
              <w:right w:val="single" w:color="auto" w:sz="4" w:space="0"/>
            </w:tcBorders>
          </w:tcPr>
          <w:p>
            <w:pPr>
              <w:pStyle w:val="84"/>
              <w:rPr>
                <w:ins w:id="639" w:author="ZTE, Fei Xue" w:date="2024-02-17T11:03:15Z"/>
                <w:lang w:eastAsia="ja-JP"/>
              </w:rPr>
            </w:pPr>
          </w:p>
        </w:tc>
        <w:tc>
          <w:tcPr>
            <w:tcW w:w="0" w:type="auto"/>
            <w:tcBorders>
              <w:top w:val="single" w:color="auto" w:sz="4" w:space="0"/>
              <w:left w:val="single" w:color="auto" w:sz="4" w:space="0"/>
              <w:bottom w:val="single" w:color="auto" w:sz="4" w:space="0"/>
              <w:right w:val="single" w:color="auto" w:sz="4" w:space="0"/>
            </w:tcBorders>
          </w:tcPr>
          <w:p>
            <w:pPr>
              <w:pStyle w:val="84"/>
              <w:rPr>
                <w:ins w:id="640" w:author="ZTE, Fei Xue" w:date="2024-02-17T11:03:15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41" w:author="ZTE, Fei Xue" w:date="2024-02-17T11:03:15Z"/>
        </w:trPr>
        <w:tc>
          <w:tcPr>
            <w:tcW w:w="0" w:type="auto"/>
            <w:tcBorders>
              <w:top w:val="single" w:color="auto" w:sz="4" w:space="0"/>
              <w:left w:val="single" w:color="auto" w:sz="4" w:space="0"/>
              <w:bottom w:val="single" w:color="auto" w:sz="4" w:space="0"/>
              <w:right w:val="single" w:color="auto" w:sz="4" w:space="0"/>
            </w:tcBorders>
          </w:tcPr>
          <w:p>
            <w:pPr>
              <w:pStyle w:val="84"/>
              <w:rPr>
                <w:ins w:id="642" w:author="ZTE, Fei Xue" w:date="2024-02-17T11:03:15Z"/>
                <w:szCs w:val="18"/>
                <w:lang w:eastAsia="ja-JP"/>
              </w:rPr>
            </w:pPr>
            <w:ins w:id="643" w:author="ZTE, Fei Xue" w:date="2024-02-17T11:03:15Z">
              <w:r>
                <w:rPr>
                  <w:lang w:eastAsia="ja-JP"/>
                </w:rPr>
                <w:t>D.12</w:t>
              </w:r>
            </w:ins>
          </w:p>
        </w:tc>
        <w:tc>
          <w:tcPr>
            <w:tcW w:w="0" w:type="auto"/>
            <w:tcBorders>
              <w:top w:val="single" w:color="auto" w:sz="4" w:space="0"/>
              <w:left w:val="single" w:color="auto" w:sz="4" w:space="0"/>
              <w:bottom w:val="single" w:color="auto" w:sz="4" w:space="0"/>
              <w:right w:val="single" w:color="auto" w:sz="4" w:space="0"/>
            </w:tcBorders>
          </w:tcPr>
          <w:p>
            <w:pPr>
              <w:pStyle w:val="84"/>
              <w:rPr>
                <w:ins w:id="644" w:author="ZTE, Fei Xue" w:date="2024-02-17T11:03:15Z"/>
                <w:lang w:eastAsia="ja-JP"/>
              </w:rPr>
            </w:pPr>
            <w:ins w:id="645" w:author="ZTE, Fei Xue" w:date="2024-02-17T11:03:15Z">
              <w:r>
                <w:rPr>
                  <w:lang w:eastAsia="ja-JP"/>
                </w:rPr>
                <w:t>Parallel beams</w:t>
              </w:r>
            </w:ins>
          </w:p>
        </w:tc>
        <w:tc>
          <w:tcPr>
            <w:tcW w:w="0" w:type="auto"/>
            <w:tcBorders>
              <w:top w:val="single" w:color="auto" w:sz="4" w:space="0"/>
              <w:left w:val="single" w:color="auto" w:sz="4" w:space="0"/>
              <w:bottom w:val="single" w:color="auto" w:sz="4" w:space="0"/>
              <w:right w:val="single" w:color="auto" w:sz="4" w:space="0"/>
            </w:tcBorders>
          </w:tcPr>
          <w:p>
            <w:pPr>
              <w:pStyle w:val="84"/>
              <w:rPr>
                <w:ins w:id="646" w:author="ZTE, Fei Xue" w:date="2024-02-17T11:03:15Z"/>
                <w:lang w:eastAsia="ja-JP"/>
              </w:rPr>
            </w:pPr>
            <w:ins w:id="647" w:author="ZTE, Fei Xue" w:date="2024-02-17T11:03:15Z">
              <w:r>
                <w:rPr>
                  <w:lang w:eastAsia="ja-JP"/>
                </w:rPr>
                <w:t>List of beams which have been declared equivalent (D.11) and can be generated in parallel using independent RF power resources.</w:t>
              </w:r>
            </w:ins>
          </w:p>
          <w:p>
            <w:pPr>
              <w:pStyle w:val="84"/>
              <w:rPr>
                <w:ins w:id="648" w:author="ZTE, Fei Xue" w:date="2024-02-17T11:03:15Z"/>
                <w:lang w:eastAsia="ja-JP"/>
              </w:rPr>
            </w:pPr>
            <w:ins w:id="649" w:author="ZTE, Fei Xue" w:date="2024-02-17T11:03:15Z">
              <w:r>
                <w:rPr>
                  <w:lang w:eastAsia="zh-CN"/>
                </w:rPr>
                <w:t>Independent power resources mean that the beams are transmitted from mutually exclusive transmitter units.</w:t>
              </w:r>
            </w:ins>
          </w:p>
        </w:tc>
        <w:tc>
          <w:tcPr>
            <w:tcW w:w="0" w:type="auto"/>
            <w:tcBorders>
              <w:top w:val="single" w:color="auto" w:sz="4" w:space="0"/>
              <w:left w:val="single" w:color="auto" w:sz="4" w:space="0"/>
              <w:bottom w:val="single" w:color="auto" w:sz="4" w:space="0"/>
              <w:right w:val="single" w:color="auto" w:sz="4" w:space="0"/>
            </w:tcBorders>
          </w:tcPr>
          <w:p>
            <w:pPr>
              <w:pStyle w:val="84"/>
              <w:rPr>
                <w:ins w:id="650" w:author="ZTE, Fei Xue" w:date="2024-02-17T11:03:15Z"/>
                <w:lang w:eastAsia="zh-CN"/>
              </w:rPr>
            </w:pPr>
          </w:p>
        </w:tc>
        <w:tc>
          <w:tcPr>
            <w:tcW w:w="0" w:type="auto"/>
            <w:tcBorders>
              <w:top w:val="single" w:color="auto" w:sz="4" w:space="0"/>
              <w:left w:val="single" w:color="auto" w:sz="4" w:space="0"/>
              <w:bottom w:val="single" w:color="auto" w:sz="4" w:space="0"/>
              <w:right w:val="single" w:color="auto" w:sz="4" w:space="0"/>
            </w:tcBorders>
          </w:tcPr>
          <w:p>
            <w:pPr>
              <w:pStyle w:val="84"/>
              <w:rPr>
                <w:ins w:id="651" w:author="ZTE, Fei Xue" w:date="2024-02-17T11:03:15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52" w:author="ZTE, Fei Xue" w:date="2024-02-17T11:03:15Z"/>
        </w:trPr>
        <w:tc>
          <w:tcPr>
            <w:tcW w:w="0" w:type="auto"/>
            <w:tcBorders>
              <w:top w:val="single" w:color="auto" w:sz="4" w:space="0"/>
              <w:left w:val="single" w:color="auto" w:sz="4" w:space="0"/>
              <w:bottom w:val="single" w:color="auto" w:sz="4" w:space="0"/>
              <w:right w:val="single" w:color="auto" w:sz="4" w:space="0"/>
            </w:tcBorders>
          </w:tcPr>
          <w:p>
            <w:pPr>
              <w:pStyle w:val="84"/>
              <w:rPr>
                <w:ins w:id="653" w:author="ZTE, Fei Xue" w:date="2024-02-17T11:03:15Z"/>
                <w:szCs w:val="18"/>
                <w:lang w:eastAsia="ja-JP"/>
              </w:rPr>
            </w:pPr>
            <w:ins w:id="654" w:author="ZTE, Fei Xue" w:date="2024-02-17T11:03:15Z">
              <w:r>
                <w:rPr>
                  <w:lang w:eastAsia="ja-JP"/>
                </w:rPr>
                <w:t>D.13</w:t>
              </w:r>
            </w:ins>
          </w:p>
        </w:tc>
        <w:tc>
          <w:tcPr>
            <w:tcW w:w="0" w:type="auto"/>
            <w:tcBorders>
              <w:top w:val="single" w:color="auto" w:sz="4" w:space="0"/>
              <w:left w:val="single" w:color="auto" w:sz="4" w:space="0"/>
              <w:bottom w:val="single" w:color="auto" w:sz="4" w:space="0"/>
              <w:right w:val="single" w:color="auto" w:sz="4" w:space="0"/>
            </w:tcBorders>
          </w:tcPr>
          <w:p>
            <w:pPr>
              <w:pStyle w:val="84"/>
              <w:rPr>
                <w:ins w:id="655" w:author="ZTE, Fei Xue" w:date="2024-02-17T11:03:15Z"/>
                <w:lang w:eastAsia="ja-JP"/>
              </w:rPr>
            </w:pPr>
            <w:ins w:id="656" w:author="ZTE, Fei Xue" w:date="2024-02-17T11:03:15Z">
              <w:r>
                <w:rPr>
                  <w:lang w:eastAsia="ja-JP"/>
                </w:rPr>
                <w:t>OTA coverage range</w:t>
              </w:r>
            </w:ins>
          </w:p>
        </w:tc>
        <w:tc>
          <w:tcPr>
            <w:tcW w:w="0" w:type="auto"/>
            <w:tcBorders>
              <w:top w:val="single" w:color="auto" w:sz="4" w:space="0"/>
              <w:left w:val="single" w:color="auto" w:sz="4" w:space="0"/>
              <w:bottom w:val="single" w:color="auto" w:sz="4" w:space="0"/>
              <w:right w:val="single" w:color="auto" w:sz="4" w:space="0"/>
            </w:tcBorders>
          </w:tcPr>
          <w:p>
            <w:pPr>
              <w:pStyle w:val="84"/>
              <w:rPr>
                <w:ins w:id="657" w:author="ZTE, Fei Xue" w:date="2024-02-17T11:03:15Z"/>
                <w:lang w:eastAsia="ja-JP"/>
              </w:rPr>
            </w:pPr>
            <w:ins w:id="658" w:author="ZTE, Fei Xue" w:date="2024-02-17T11:03:15Z">
              <w:r>
                <w:rPr>
                  <w:lang w:eastAsia="ja-JP"/>
                </w:rPr>
                <w:t>Declared as a single range of directions within which selected TX OTA requirements are intended to be met.</w:t>
              </w:r>
            </w:ins>
          </w:p>
          <w:p>
            <w:pPr>
              <w:pStyle w:val="84"/>
              <w:rPr>
                <w:ins w:id="659" w:author="ZTE, Fei Xue" w:date="2024-02-17T11:03:15Z"/>
                <w:lang w:eastAsia="ja-JP"/>
              </w:rPr>
            </w:pPr>
            <w:ins w:id="660" w:author="ZTE, Fei Xue" w:date="2024-02-17T11:03:15Z">
              <w:r>
                <w:rPr>
                  <w:lang w:eastAsia="ja-JP"/>
                </w:rPr>
                <w:t>(Note 3)</w:t>
              </w:r>
            </w:ins>
          </w:p>
        </w:tc>
        <w:tc>
          <w:tcPr>
            <w:tcW w:w="0" w:type="auto"/>
            <w:tcBorders>
              <w:top w:val="single" w:color="auto" w:sz="4" w:space="0"/>
              <w:left w:val="single" w:color="auto" w:sz="4" w:space="0"/>
              <w:bottom w:val="single" w:color="auto" w:sz="4" w:space="0"/>
              <w:right w:val="single" w:color="auto" w:sz="4" w:space="0"/>
            </w:tcBorders>
          </w:tcPr>
          <w:p>
            <w:pPr>
              <w:pStyle w:val="84"/>
              <w:rPr>
                <w:ins w:id="661" w:author="ZTE, Fei Xue" w:date="2024-02-17T11:03:15Z"/>
                <w:lang w:eastAsia="ja-JP"/>
              </w:rPr>
            </w:pPr>
          </w:p>
        </w:tc>
        <w:tc>
          <w:tcPr>
            <w:tcW w:w="0" w:type="auto"/>
            <w:tcBorders>
              <w:top w:val="single" w:color="auto" w:sz="4" w:space="0"/>
              <w:left w:val="single" w:color="auto" w:sz="4" w:space="0"/>
              <w:bottom w:val="single" w:color="auto" w:sz="4" w:space="0"/>
              <w:right w:val="single" w:color="auto" w:sz="4" w:space="0"/>
            </w:tcBorders>
          </w:tcPr>
          <w:p>
            <w:pPr>
              <w:pStyle w:val="84"/>
              <w:rPr>
                <w:ins w:id="662" w:author="ZTE, Fei Xue" w:date="2024-02-17T11:03:15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63" w:author="ZTE, Fei Xue" w:date="2024-02-17T11:03:15Z"/>
        </w:trPr>
        <w:tc>
          <w:tcPr>
            <w:tcW w:w="0" w:type="auto"/>
            <w:tcBorders>
              <w:top w:val="single" w:color="auto" w:sz="4" w:space="0"/>
              <w:left w:val="single" w:color="auto" w:sz="4" w:space="0"/>
              <w:bottom w:val="single" w:color="auto" w:sz="4" w:space="0"/>
              <w:right w:val="single" w:color="auto" w:sz="4" w:space="0"/>
            </w:tcBorders>
          </w:tcPr>
          <w:p>
            <w:pPr>
              <w:pStyle w:val="84"/>
              <w:rPr>
                <w:ins w:id="664" w:author="ZTE, Fei Xue" w:date="2024-02-17T11:03:15Z"/>
                <w:lang w:eastAsia="ja-JP"/>
              </w:rPr>
            </w:pPr>
            <w:ins w:id="665" w:author="ZTE, Fei Xue" w:date="2024-02-17T11:03:15Z">
              <w:r>
                <w:rPr>
                  <w:lang w:eastAsia="ja-JP"/>
                </w:rPr>
                <w:t>D.14</w:t>
              </w:r>
            </w:ins>
          </w:p>
        </w:tc>
        <w:tc>
          <w:tcPr>
            <w:tcW w:w="0" w:type="auto"/>
            <w:tcBorders>
              <w:top w:val="single" w:color="auto" w:sz="4" w:space="0"/>
              <w:left w:val="single" w:color="auto" w:sz="4" w:space="0"/>
              <w:bottom w:val="single" w:color="auto" w:sz="4" w:space="0"/>
              <w:right w:val="single" w:color="auto" w:sz="4" w:space="0"/>
            </w:tcBorders>
          </w:tcPr>
          <w:p>
            <w:pPr>
              <w:pStyle w:val="84"/>
              <w:rPr>
                <w:ins w:id="666" w:author="ZTE, Fei Xue" w:date="2024-02-17T11:03:15Z"/>
                <w:i/>
                <w:lang w:eastAsia="ja-JP"/>
              </w:rPr>
            </w:pPr>
            <w:ins w:id="667" w:author="ZTE, Fei Xue" w:date="2024-02-17T11:03:15Z">
              <w:r>
                <w:rPr>
                  <w:i/>
                  <w:lang w:eastAsia="ja-JP"/>
                </w:rPr>
                <w:t>OTA coverage range</w:t>
              </w:r>
            </w:ins>
            <w:ins w:id="668" w:author="ZTE, Fei Xue" w:date="2024-02-17T11:03:15Z">
              <w:r>
                <w:rPr>
                  <w:lang w:eastAsia="ja-JP"/>
                </w:rPr>
                <w:t xml:space="preserve"> reference direction</w:t>
              </w:r>
            </w:ins>
          </w:p>
        </w:tc>
        <w:tc>
          <w:tcPr>
            <w:tcW w:w="0" w:type="auto"/>
            <w:tcBorders>
              <w:top w:val="single" w:color="auto" w:sz="4" w:space="0"/>
              <w:left w:val="single" w:color="auto" w:sz="4" w:space="0"/>
              <w:bottom w:val="single" w:color="auto" w:sz="4" w:space="0"/>
              <w:right w:val="single" w:color="auto" w:sz="4" w:space="0"/>
            </w:tcBorders>
          </w:tcPr>
          <w:p>
            <w:pPr>
              <w:pStyle w:val="84"/>
              <w:rPr>
                <w:ins w:id="669" w:author="ZTE, Fei Xue" w:date="2024-02-17T11:03:15Z"/>
                <w:lang w:eastAsia="ja-JP"/>
              </w:rPr>
            </w:pPr>
            <w:ins w:id="670" w:author="ZTE, Fei Xue" w:date="2024-02-17T11:03:15Z">
              <w:r>
                <w:rPr>
                  <w:lang w:eastAsia="ja-JP"/>
                </w:rPr>
                <w:t xml:space="preserve">The direction describing the reference direction of the </w:t>
              </w:r>
            </w:ins>
            <w:ins w:id="671" w:author="ZTE, Fei Xue" w:date="2024-02-17T11:03:15Z">
              <w:r>
                <w:rPr>
                  <w:i/>
                  <w:lang w:eastAsia="ja-JP"/>
                </w:rPr>
                <w:t>OTA coverage range</w:t>
              </w:r>
            </w:ins>
            <w:ins w:id="672" w:author="ZTE, Fei Xue" w:date="2024-02-17T11:03:15Z">
              <w:r>
                <w:rPr>
                  <w:lang w:eastAsia="ja-JP"/>
                </w:rPr>
                <w:t xml:space="preserve"> (D.13).</w:t>
              </w:r>
            </w:ins>
          </w:p>
          <w:p>
            <w:pPr>
              <w:pStyle w:val="84"/>
              <w:rPr>
                <w:ins w:id="673" w:author="ZTE, Fei Xue" w:date="2024-02-17T11:03:15Z"/>
                <w:lang w:eastAsia="ja-JP"/>
              </w:rPr>
            </w:pPr>
            <w:ins w:id="674" w:author="ZTE, Fei Xue" w:date="2024-02-17T11:03:15Z">
              <w:r>
                <w:rPr>
                  <w:lang w:eastAsia="ja-JP"/>
                </w:rPr>
                <w:t>(Note 4)</w:t>
              </w:r>
            </w:ins>
          </w:p>
        </w:tc>
        <w:tc>
          <w:tcPr>
            <w:tcW w:w="0" w:type="auto"/>
            <w:tcBorders>
              <w:top w:val="single" w:color="auto" w:sz="4" w:space="0"/>
              <w:left w:val="single" w:color="auto" w:sz="4" w:space="0"/>
              <w:bottom w:val="single" w:color="auto" w:sz="4" w:space="0"/>
              <w:right w:val="single" w:color="auto" w:sz="4" w:space="0"/>
            </w:tcBorders>
          </w:tcPr>
          <w:p>
            <w:pPr>
              <w:pStyle w:val="84"/>
              <w:rPr>
                <w:ins w:id="675" w:author="ZTE, Fei Xue" w:date="2024-02-17T11:03:15Z"/>
                <w:lang w:eastAsia="ja-JP"/>
              </w:rPr>
            </w:pPr>
          </w:p>
        </w:tc>
        <w:tc>
          <w:tcPr>
            <w:tcW w:w="0" w:type="auto"/>
            <w:tcBorders>
              <w:top w:val="single" w:color="auto" w:sz="4" w:space="0"/>
              <w:left w:val="single" w:color="auto" w:sz="4" w:space="0"/>
              <w:bottom w:val="single" w:color="auto" w:sz="4" w:space="0"/>
              <w:right w:val="single" w:color="auto" w:sz="4" w:space="0"/>
            </w:tcBorders>
          </w:tcPr>
          <w:p>
            <w:pPr>
              <w:pStyle w:val="84"/>
              <w:rPr>
                <w:ins w:id="676" w:author="ZTE, Fei Xue" w:date="2024-02-17T11:03:15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77" w:author="ZTE, Fei Xue" w:date="2024-02-17T11:03:15Z"/>
        </w:trPr>
        <w:tc>
          <w:tcPr>
            <w:tcW w:w="0" w:type="auto"/>
            <w:tcBorders>
              <w:top w:val="single" w:color="auto" w:sz="4" w:space="0"/>
              <w:left w:val="single" w:color="auto" w:sz="4" w:space="0"/>
              <w:bottom w:val="single" w:color="auto" w:sz="4" w:space="0"/>
              <w:right w:val="single" w:color="auto" w:sz="4" w:space="0"/>
            </w:tcBorders>
          </w:tcPr>
          <w:p>
            <w:pPr>
              <w:pStyle w:val="84"/>
              <w:rPr>
                <w:ins w:id="678" w:author="ZTE, Fei Xue" w:date="2024-02-17T11:03:15Z"/>
                <w:lang w:eastAsia="ja-JP"/>
              </w:rPr>
            </w:pPr>
            <w:ins w:id="679" w:author="ZTE, Fei Xue" w:date="2024-02-17T11:03:15Z">
              <w:r>
                <w:rPr>
                  <w:lang w:eastAsia="ja-JP"/>
                </w:rPr>
                <w:t>D.15</w:t>
              </w:r>
            </w:ins>
          </w:p>
        </w:tc>
        <w:tc>
          <w:tcPr>
            <w:tcW w:w="0" w:type="auto"/>
            <w:tcBorders>
              <w:top w:val="single" w:color="auto" w:sz="4" w:space="0"/>
              <w:left w:val="single" w:color="auto" w:sz="4" w:space="0"/>
              <w:bottom w:val="single" w:color="auto" w:sz="4" w:space="0"/>
              <w:right w:val="single" w:color="auto" w:sz="4" w:space="0"/>
            </w:tcBorders>
          </w:tcPr>
          <w:p>
            <w:pPr>
              <w:pStyle w:val="84"/>
              <w:rPr>
                <w:ins w:id="680" w:author="ZTE, Fei Xue" w:date="2024-02-17T11:03:15Z"/>
                <w:lang w:eastAsia="ja-JP"/>
              </w:rPr>
            </w:pPr>
            <w:ins w:id="681" w:author="ZTE, Fei Xue" w:date="2024-02-17T11:03:15Z">
              <w:r>
                <w:rPr>
                  <w:lang w:eastAsia="ja-JP"/>
                </w:rPr>
                <w:t>OTA coverage range maximum directions</w:t>
              </w:r>
            </w:ins>
          </w:p>
        </w:tc>
        <w:tc>
          <w:tcPr>
            <w:tcW w:w="0" w:type="auto"/>
            <w:tcBorders>
              <w:top w:val="single" w:color="auto" w:sz="4" w:space="0"/>
              <w:left w:val="single" w:color="auto" w:sz="4" w:space="0"/>
              <w:bottom w:val="single" w:color="auto" w:sz="4" w:space="0"/>
              <w:right w:val="single" w:color="auto" w:sz="4" w:space="0"/>
            </w:tcBorders>
          </w:tcPr>
          <w:p>
            <w:pPr>
              <w:pStyle w:val="84"/>
              <w:rPr>
                <w:ins w:id="682" w:author="ZTE, Fei Xue" w:date="2024-02-17T11:03:15Z"/>
                <w:szCs w:val="18"/>
                <w:lang w:eastAsia="ja-JP"/>
              </w:rPr>
            </w:pPr>
            <w:ins w:id="683" w:author="ZTE, Fei Xue" w:date="2024-02-17T11:03:15Z">
              <w:r>
                <w:rPr>
                  <w:szCs w:val="18"/>
                  <w:lang w:eastAsia="ja-JP"/>
                </w:rPr>
                <w:t>The directions corresponding to the following points:</w:t>
              </w:r>
            </w:ins>
          </w:p>
          <w:p>
            <w:pPr>
              <w:pStyle w:val="84"/>
              <w:rPr>
                <w:ins w:id="684" w:author="ZTE, Fei Xue" w:date="2024-02-17T11:03:15Z"/>
                <w:lang w:eastAsia="ja-JP"/>
              </w:rPr>
            </w:pPr>
            <w:ins w:id="685" w:author="ZTE, Fei Xue" w:date="2024-02-17T11:03:15Z">
              <w:r>
                <w:rPr>
                  <w:lang w:eastAsia="ja-JP"/>
                </w:rPr>
                <w:t>1)</w:t>
              </w:r>
            </w:ins>
            <w:ins w:id="686" w:author="ZTE, Fei Xue" w:date="2024-02-17T11:03:15Z">
              <w:r>
                <w:rPr>
                  <w:lang w:eastAsia="ja-JP"/>
                </w:rPr>
                <w:tab/>
              </w:r>
            </w:ins>
            <w:ins w:id="687" w:author="ZTE, Fei Xue" w:date="2024-02-17T11:03:15Z">
              <w:r>
                <w:rPr>
                  <w:lang w:eastAsia="ja-JP"/>
                </w:rPr>
                <w:t xml:space="preserve">The direction determined by the maximum φ value achievable inside the </w:t>
              </w:r>
            </w:ins>
            <w:ins w:id="688" w:author="ZTE, Fei Xue" w:date="2024-02-17T11:03:15Z">
              <w:r>
                <w:rPr>
                  <w:i/>
                  <w:lang w:eastAsia="ja-JP"/>
                </w:rPr>
                <w:t>OTA coverage range</w:t>
              </w:r>
            </w:ins>
            <w:ins w:id="689" w:author="ZTE, Fei Xue" w:date="2024-02-17T11:03:15Z">
              <w:r>
                <w:rPr>
                  <w:lang w:eastAsia="ja-JP"/>
                </w:rPr>
                <w:t xml:space="preserve">, while θ value being the closest possible to the </w:t>
              </w:r>
            </w:ins>
            <w:ins w:id="690" w:author="ZTE, Fei Xue" w:date="2024-02-17T11:03:15Z">
              <w:r>
                <w:rPr>
                  <w:i/>
                  <w:lang w:eastAsia="ja-JP"/>
                </w:rPr>
                <w:t>OTA coverage range</w:t>
              </w:r>
            </w:ins>
            <w:ins w:id="691" w:author="ZTE, Fei Xue" w:date="2024-02-17T11:03:15Z">
              <w:r>
                <w:rPr>
                  <w:lang w:eastAsia="ja-JP"/>
                </w:rPr>
                <w:t xml:space="preserve"> reference direction.</w:t>
              </w:r>
            </w:ins>
          </w:p>
          <w:p>
            <w:pPr>
              <w:pStyle w:val="84"/>
              <w:rPr>
                <w:ins w:id="692" w:author="ZTE, Fei Xue" w:date="2024-02-17T11:03:15Z"/>
                <w:lang w:eastAsia="ja-JP"/>
              </w:rPr>
            </w:pPr>
            <w:ins w:id="693" w:author="ZTE, Fei Xue" w:date="2024-02-17T11:03:15Z">
              <w:r>
                <w:rPr>
                  <w:lang w:eastAsia="ja-JP"/>
                </w:rPr>
                <w:t>2)</w:t>
              </w:r>
            </w:ins>
            <w:ins w:id="694" w:author="ZTE, Fei Xue" w:date="2024-02-17T11:03:15Z">
              <w:r>
                <w:rPr>
                  <w:lang w:eastAsia="ja-JP"/>
                </w:rPr>
                <w:tab/>
              </w:r>
            </w:ins>
            <w:ins w:id="695" w:author="ZTE, Fei Xue" w:date="2024-02-17T11:03:15Z">
              <w:r>
                <w:rPr>
                  <w:lang w:eastAsia="ja-JP"/>
                </w:rPr>
                <w:t xml:space="preserve">The direction determined by the minimum φ value achievable inside the </w:t>
              </w:r>
            </w:ins>
            <w:ins w:id="696" w:author="ZTE, Fei Xue" w:date="2024-02-17T11:03:15Z">
              <w:r>
                <w:rPr>
                  <w:i/>
                  <w:lang w:eastAsia="ja-JP"/>
                </w:rPr>
                <w:t>OTA coverage range</w:t>
              </w:r>
            </w:ins>
            <w:ins w:id="697" w:author="ZTE, Fei Xue" w:date="2024-02-17T11:03:15Z">
              <w:r>
                <w:rPr>
                  <w:lang w:eastAsia="ja-JP"/>
                </w:rPr>
                <w:t xml:space="preserve">, while θ value being the closest possible to the </w:t>
              </w:r>
            </w:ins>
            <w:ins w:id="698" w:author="ZTE, Fei Xue" w:date="2024-02-17T11:03:15Z">
              <w:r>
                <w:rPr>
                  <w:i/>
                  <w:lang w:eastAsia="ja-JP"/>
                </w:rPr>
                <w:t>OTA coverage range</w:t>
              </w:r>
            </w:ins>
            <w:ins w:id="699" w:author="ZTE, Fei Xue" w:date="2024-02-17T11:03:15Z">
              <w:r>
                <w:rPr>
                  <w:lang w:eastAsia="ja-JP"/>
                </w:rPr>
                <w:t xml:space="preserve"> reference direction.</w:t>
              </w:r>
            </w:ins>
          </w:p>
          <w:p>
            <w:pPr>
              <w:pStyle w:val="84"/>
              <w:rPr>
                <w:ins w:id="700" w:author="ZTE, Fei Xue" w:date="2024-02-17T11:03:15Z"/>
                <w:lang w:eastAsia="ja-JP"/>
              </w:rPr>
            </w:pPr>
            <w:ins w:id="701" w:author="ZTE, Fei Xue" w:date="2024-02-17T11:03:15Z">
              <w:r>
                <w:rPr>
                  <w:lang w:eastAsia="ja-JP"/>
                </w:rPr>
                <w:t>3)</w:t>
              </w:r>
            </w:ins>
            <w:ins w:id="702" w:author="ZTE, Fei Xue" w:date="2024-02-17T11:03:15Z">
              <w:r>
                <w:rPr>
                  <w:lang w:eastAsia="ja-JP"/>
                </w:rPr>
                <w:tab/>
              </w:r>
            </w:ins>
            <w:ins w:id="703" w:author="ZTE, Fei Xue" w:date="2024-02-17T11:03:15Z">
              <w:r>
                <w:rPr>
                  <w:lang w:eastAsia="ja-JP"/>
                </w:rPr>
                <w:t xml:space="preserve">The direction determined by the maximum θ value achievable inside the </w:t>
              </w:r>
            </w:ins>
            <w:ins w:id="704" w:author="ZTE, Fei Xue" w:date="2024-02-17T11:03:15Z">
              <w:r>
                <w:rPr>
                  <w:i/>
                  <w:lang w:eastAsia="ja-JP"/>
                </w:rPr>
                <w:t>OTA coverage range</w:t>
              </w:r>
            </w:ins>
            <w:ins w:id="705" w:author="ZTE, Fei Xue" w:date="2024-02-17T11:03:15Z">
              <w:r>
                <w:rPr>
                  <w:lang w:eastAsia="ja-JP"/>
                </w:rPr>
                <w:t xml:space="preserve">, while φ value being the closest possible to the </w:t>
              </w:r>
            </w:ins>
            <w:ins w:id="706" w:author="ZTE, Fei Xue" w:date="2024-02-17T11:03:15Z">
              <w:r>
                <w:rPr>
                  <w:i/>
                  <w:lang w:eastAsia="ja-JP"/>
                </w:rPr>
                <w:t>OTA coverage range</w:t>
              </w:r>
            </w:ins>
            <w:ins w:id="707" w:author="ZTE, Fei Xue" w:date="2024-02-17T11:03:15Z">
              <w:r>
                <w:rPr>
                  <w:lang w:eastAsia="ja-JP"/>
                </w:rPr>
                <w:t xml:space="preserve"> reference direction.</w:t>
              </w:r>
            </w:ins>
          </w:p>
          <w:p>
            <w:pPr>
              <w:pStyle w:val="84"/>
              <w:rPr>
                <w:ins w:id="708" w:author="ZTE, Fei Xue" w:date="2024-02-17T11:03:15Z"/>
                <w:lang w:eastAsia="ja-JP"/>
              </w:rPr>
            </w:pPr>
            <w:ins w:id="709" w:author="ZTE, Fei Xue" w:date="2024-02-17T11:03:15Z">
              <w:r>
                <w:rPr>
                  <w:lang w:eastAsia="ja-JP"/>
                </w:rPr>
                <w:t>4)</w:t>
              </w:r>
            </w:ins>
            <w:ins w:id="710" w:author="ZTE, Fei Xue" w:date="2024-02-17T11:03:15Z">
              <w:r>
                <w:rPr>
                  <w:lang w:eastAsia="ja-JP"/>
                </w:rPr>
                <w:tab/>
              </w:r>
            </w:ins>
            <w:ins w:id="711" w:author="ZTE, Fei Xue" w:date="2024-02-17T11:03:15Z">
              <w:r>
                <w:rPr>
                  <w:lang w:eastAsia="ja-JP"/>
                </w:rPr>
                <w:t>The direction determined by the minimum θ value achievable inside the OTA coverage range, while φ value being the closest possible to the OTA coverage range reference direction.</w:t>
              </w:r>
            </w:ins>
          </w:p>
        </w:tc>
        <w:tc>
          <w:tcPr>
            <w:tcW w:w="0" w:type="auto"/>
            <w:tcBorders>
              <w:top w:val="single" w:color="auto" w:sz="4" w:space="0"/>
              <w:left w:val="single" w:color="auto" w:sz="4" w:space="0"/>
              <w:bottom w:val="single" w:color="auto" w:sz="4" w:space="0"/>
              <w:right w:val="single" w:color="auto" w:sz="4" w:space="0"/>
            </w:tcBorders>
          </w:tcPr>
          <w:p>
            <w:pPr>
              <w:pStyle w:val="84"/>
              <w:rPr>
                <w:ins w:id="712" w:author="ZTE, Fei Xue" w:date="2024-02-17T11:03:15Z"/>
                <w:lang w:eastAsia="ja-JP"/>
              </w:rPr>
            </w:pPr>
          </w:p>
        </w:tc>
        <w:tc>
          <w:tcPr>
            <w:tcW w:w="0" w:type="auto"/>
            <w:tcBorders>
              <w:top w:val="single" w:color="auto" w:sz="4" w:space="0"/>
              <w:left w:val="single" w:color="auto" w:sz="4" w:space="0"/>
              <w:bottom w:val="single" w:color="auto" w:sz="4" w:space="0"/>
              <w:right w:val="single" w:color="auto" w:sz="4" w:space="0"/>
            </w:tcBorders>
          </w:tcPr>
          <w:p>
            <w:pPr>
              <w:pStyle w:val="84"/>
              <w:rPr>
                <w:ins w:id="713" w:author="ZTE, Fei Xue" w:date="2024-02-17T11:03:15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14" w:author="ZTE, Fei Xue" w:date="2024-02-17T11:03:15Z"/>
        </w:trPr>
        <w:tc>
          <w:tcPr>
            <w:tcW w:w="0" w:type="auto"/>
            <w:tcBorders>
              <w:top w:val="single" w:color="auto" w:sz="4" w:space="0"/>
              <w:left w:val="single" w:color="auto" w:sz="4" w:space="0"/>
              <w:bottom w:val="single" w:color="auto" w:sz="4" w:space="0"/>
              <w:right w:val="single" w:color="auto" w:sz="4" w:space="0"/>
            </w:tcBorders>
          </w:tcPr>
          <w:p>
            <w:pPr>
              <w:pStyle w:val="84"/>
              <w:rPr>
                <w:ins w:id="715" w:author="ZTE, Fei Xue" w:date="2024-02-17T11:03:15Z"/>
                <w:lang w:eastAsia="ja-JP"/>
              </w:rPr>
            </w:pPr>
            <w:ins w:id="716" w:author="ZTE, Fei Xue" w:date="2024-02-17T11:03:15Z">
              <w:r>
                <w:rPr>
                  <w:lang w:eastAsia="ja-JP"/>
                </w:rPr>
                <w:t>D.16</w:t>
              </w:r>
            </w:ins>
          </w:p>
        </w:tc>
        <w:tc>
          <w:tcPr>
            <w:tcW w:w="0" w:type="auto"/>
            <w:tcBorders>
              <w:top w:val="single" w:color="auto" w:sz="4" w:space="0"/>
              <w:left w:val="single" w:color="auto" w:sz="4" w:space="0"/>
              <w:bottom w:val="single" w:color="auto" w:sz="4" w:space="0"/>
              <w:right w:val="single" w:color="auto" w:sz="4" w:space="0"/>
            </w:tcBorders>
          </w:tcPr>
          <w:p>
            <w:pPr>
              <w:pStyle w:val="84"/>
              <w:rPr>
                <w:ins w:id="717" w:author="ZTE, Fei Xue" w:date="2024-02-17T11:03:15Z"/>
                <w:i/>
                <w:lang w:eastAsia="ja-JP"/>
              </w:rPr>
            </w:pPr>
            <w:ins w:id="718" w:author="ZTE, Fei Xue" w:date="2024-02-17T11:03:15Z">
              <w:r>
                <w:rPr>
                  <w:lang w:eastAsia="ja-JP"/>
                </w:rPr>
                <w:t>The rated passband OTA repeater power, P</w:t>
              </w:r>
            </w:ins>
            <w:ins w:id="719" w:author="ZTE, Fei Xue" w:date="2024-02-17T11:03:15Z">
              <w:r>
                <w:rPr>
                  <w:vertAlign w:val="subscript"/>
                  <w:lang w:eastAsia="ja-JP"/>
                </w:rPr>
                <w:t>rated,p,TRP</w:t>
              </w:r>
            </w:ins>
          </w:p>
        </w:tc>
        <w:tc>
          <w:tcPr>
            <w:tcW w:w="0" w:type="auto"/>
            <w:tcBorders>
              <w:top w:val="single" w:color="auto" w:sz="4" w:space="0"/>
              <w:left w:val="single" w:color="auto" w:sz="4" w:space="0"/>
              <w:bottom w:val="single" w:color="auto" w:sz="4" w:space="0"/>
              <w:right w:val="single" w:color="auto" w:sz="4" w:space="0"/>
            </w:tcBorders>
          </w:tcPr>
          <w:p>
            <w:pPr>
              <w:pStyle w:val="84"/>
              <w:rPr>
                <w:ins w:id="720" w:author="ZTE, Fei Xue" w:date="2024-02-17T11:03:15Z"/>
                <w:lang w:eastAsia="ja-JP"/>
              </w:rPr>
            </w:pPr>
            <w:ins w:id="721" w:author="ZTE, Fei Xue" w:date="2024-02-17T11:03:15Z">
              <w:r>
                <w:rPr>
                  <w:lang w:eastAsia="ja-JP"/>
                </w:rPr>
                <w:t>P</w:t>
              </w:r>
            </w:ins>
            <w:ins w:id="722" w:author="ZTE, Fei Xue" w:date="2024-02-17T11:03:15Z">
              <w:r>
                <w:rPr>
                  <w:szCs w:val="18"/>
                  <w:vertAlign w:val="subscript"/>
                  <w:lang w:eastAsia="ja-JP"/>
                </w:rPr>
                <w:t>rated</w:t>
              </w:r>
            </w:ins>
            <w:ins w:id="723" w:author="ZTE, Fei Xue" w:date="2024-02-17T11:03:15Z">
              <w:r>
                <w:rPr>
                  <w:vertAlign w:val="subscript"/>
                  <w:lang w:eastAsia="ja-JP"/>
                </w:rPr>
                <w:t>,p,TRP</w:t>
              </w:r>
            </w:ins>
            <w:ins w:id="724" w:author="ZTE, Fei Xue" w:date="2024-02-17T11:03:15Z">
              <w:r>
                <w:rPr>
                  <w:lang w:eastAsia="ja-JP"/>
                </w:rPr>
                <w:t xml:space="preserve"> is declared as TRP OTA power per passband, declared per supported operating band.</w:t>
              </w:r>
            </w:ins>
          </w:p>
          <w:p>
            <w:pPr>
              <w:pStyle w:val="84"/>
              <w:rPr>
                <w:ins w:id="725" w:author="ZTE, Fei Xue" w:date="2024-02-17T11:03:15Z"/>
                <w:lang w:eastAsia="ja-JP"/>
              </w:rPr>
            </w:pPr>
            <w:ins w:id="726" w:author="ZTE, Fei Xue" w:date="2024-02-17T11:03:15Z">
              <w:r>
                <w:rPr>
                  <w:lang w:eastAsia="ja-JP"/>
                </w:rPr>
                <w:t>(Note 5, 7)</w:t>
              </w:r>
            </w:ins>
          </w:p>
        </w:tc>
        <w:tc>
          <w:tcPr>
            <w:tcW w:w="0" w:type="auto"/>
            <w:tcBorders>
              <w:top w:val="single" w:color="auto" w:sz="4" w:space="0"/>
              <w:left w:val="single" w:color="auto" w:sz="4" w:space="0"/>
              <w:bottom w:val="single" w:color="auto" w:sz="4" w:space="0"/>
              <w:right w:val="single" w:color="auto" w:sz="4" w:space="0"/>
            </w:tcBorders>
          </w:tcPr>
          <w:p>
            <w:pPr>
              <w:pStyle w:val="84"/>
              <w:rPr>
                <w:ins w:id="727" w:author="ZTE, Fei Xue" w:date="2024-02-17T11:03:15Z"/>
                <w:lang w:eastAsia="ja-JP"/>
              </w:rPr>
            </w:pPr>
          </w:p>
        </w:tc>
        <w:tc>
          <w:tcPr>
            <w:tcW w:w="0" w:type="auto"/>
            <w:tcBorders>
              <w:top w:val="single" w:color="auto" w:sz="4" w:space="0"/>
              <w:left w:val="single" w:color="auto" w:sz="4" w:space="0"/>
              <w:bottom w:val="single" w:color="auto" w:sz="4" w:space="0"/>
              <w:right w:val="single" w:color="auto" w:sz="4" w:space="0"/>
            </w:tcBorders>
          </w:tcPr>
          <w:p>
            <w:pPr>
              <w:pStyle w:val="84"/>
              <w:rPr>
                <w:ins w:id="728" w:author="ZTE, Fei Xue" w:date="2024-02-17T11:03:15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29" w:author="ZTE, Fei Xue" w:date="2024-02-17T11:03:15Z"/>
        </w:trPr>
        <w:tc>
          <w:tcPr>
            <w:tcW w:w="0" w:type="auto"/>
            <w:tcBorders>
              <w:top w:val="single" w:color="auto" w:sz="4" w:space="0"/>
              <w:left w:val="single" w:color="auto" w:sz="4" w:space="0"/>
              <w:bottom w:val="single" w:color="auto" w:sz="4" w:space="0"/>
              <w:right w:val="single" w:color="auto" w:sz="4" w:space="0"/>
            </w:tcBorders>
          </w:tcPr>
          <w:p>
            <w:pPr>
              <w:pStyle w:val="84"/>
              <w:rPr>
                <w:ins w:id="730" w:author="ZTE, Fei Xue" w:date="2024-02-17T11:03:15Z"/>
                <w:lang w:eastAsia="ja-JP"/>
              </w:rPr>
            </w:pPr>
            <w:ins w:id="731" w:author="ZTE, Fei Xue" w:date="2024-02-17T11:03:15Z">
              <w:r>
                <w:rPr>
                  <w:lang w:eastAsia="ja-JP"/>
                </w:rPr>
                <w:t>D.17</w:t>
              </w:r>
            </w:ins>
          </w:p>
        </w:tc>
        <w:tc>
          <w:tcPr>
            <w:tcW w:w="0" w:type="auto"/>
            <w:tcBorders>
              <w:top w:val="single" w:color="auto" w:sz="4" w:space="0"/>
              <w:left w:val="single" w:color="auto" w:sz="4" w:space="0"/>
              <w:bottom w:val="single" w:color="auto" w:sz="4" w:space="0"/>
              <w:right w:val="single" w:color="auto" w:sz="4" w:space="0"/>
            </w:tcBorders>
          </w:tcPr>
          <w:p>
            <w:pPr>
              <w:pStyle w:val="84"/>
              <w:rPr>
                <w:ins w:id="732" w:author="ZTE, Fei Xue" w:date="2024-02-17T11:03:15Z"/>
                <w:lang w:eastAsia="ja-JP"/>
              </w:rPr>
            </w:pPr>
            <w:ins w:id="733" w:author="ZTE, Fei Xue" w:date="2024-02-17T11:03:15Z">
              <w:r>
                <w:rPr>
                  <w:lang w:eastAsia="ja-JP"/>
                </w:rPr>
                <w:t>Rated transmitter TRP</w:t>
              </w:r>
            </w:ins>
            <w:ins w:id="734" w:author="ZTE, Fei Xue" w:date="2024-02-17T11:03:15Z">
              <w:r>
                <w:rPr>
                  <w:lang w:eastAsia="zh-CN"/>
                </w:rPr>
                <w:t xml:space="preserve">, </w:t>
              </w:r>
            </w:ins>
            <w:ins w:id="735" w:author="ZTE, Fei Xue" w:date="2024-02-17T11:03:15Z">
              <w:r>
                <w:rPr>
                  <w:lang w:eastAsia="ja-JP"/>
                </w:rPr>
                <w:t>P</w:t>
              </w:r>
            </w:ins>
            <w:ins w:id="736" w:author="ZTE, Fei Xue" w:date="2024-02-17T11:03:15Z">
              <w:r>
                <w:rPr>
                  <w:vertAlign w:val="subscript"/>
                  <w:lang w:eastAsia="ja-JP"/>
                </w:rPr>
                <w:t>rated,t,TRP</w:t>
              </w:r>
            </w:ins>
          </w:p>
        </w:tc>
        <w:tc>
          <w:tcPr>
            <w:tcW w:w="0" w:type="auto"/>
            <w:tcBorders>
              <w:top w:val="single" w:color="auto" w:sz="4" w:space="0"/>
              <w:left w:val="single" w:color="auto" w:sz="4" w:space="0"/>
              <w:bottom w:val="single" w:color="auto" w:sz="4" w:space="0"/>
              <w:right w:val="single" w:color="auto" w:sz="4" w:space="0"/>
            </w:tcBorders>
          </w:tcPr>
          <w:p>
            <w:pPr>
              <w:pStyle w:val="84"/>
              <w:rPr>
                <w:ins w:id="737" w:author="ZTE, Fei Xue" w:date="2024-02-17T11:03:15Z"/>
                <w:lang w:eastAsia="ja-JP"/>
              </w:rPr>
            </w:pPr>
            <w:ins w:id="738" w:author="ZTE, Fei Xue" w:date="2024-02-17T11:03:15Z">
              <w:r>
                <w:rPr>
                  <w:lang w:eastAsia="ja-JP"/>
                </w:rPr>
                <w:t>Rated total radiated output power</w:t>
              </w:r>
            </w:ins>
            <w:ins w:id="739" w:author="ZTE, Fei Xue" w:date="2024-02-17T11:03:15Z">
              <w:r>
                <w:rPr>
                  <w:i/>
                  <w:lang w:eastAsia="ja-JP"/>
                </w:rPr>
                <w:t>.</w:t>
              </w:r>
            </w:ins>
          </w:p>
          <w:p>
            <w:pPr>
              <w:pStyle w:val="84"/>
              <w:rPr>
                <w:ins w:id="740" w:author="ZTE, Fei Xue" w:date="2024-02-17T11:03:15Z"/>
                <w:lang w:eastAsia="ja-JP"/>
              </w:rPr>
            </w:pPr>
            <w:ins w:id="741" w:author="ZTE, Fei Xue" w:date="2024-02-17T11:03:15Z">
              <w:r>
                <w:rPr>
                  <w:lang w:eastAsia="ja-JP"/>
                </w:rPr>
                <w:t xml:space="preserve">Declared per supported </w:t>
              </w:r>
            </w:ins>
            <w:ins w:id="742" w:author="ZTE, Fei Xue" w:date="2024-02-17T11:03:15Z">
              <w:r>
                <w:rPr>
                  <w:i/>
                  <w:lang w:eastAsia="ja-JP"/>
                </w:rPr>
                <w:t>operating band</w:t>
              </w:r>
            </w:ins>
            <w:ins w:id="743" w:author="ZTE, Fei Xue" w:date="2024-02-17T11:03:15Z">
              <w:r>
                <w:rPr>
                  <w:lang w:eastAsia="ja-JP"/>
                </w:rPr>
                <w:t>.</w:t>
              </w:r>
            </w:ins>
          </w:p>
          <w:p>
            <w:pPr>
              <w:pStyle w:val="84"/>
              <w:rPr>
                <w:ins w:id="744" w:author="ZTE, Fei Xue" w:date="2024-02-17T11:03:15Z"/>
                <w:lang w:eastAsia="ja-JP"/>
              </w:rPr>
            </w:pPr>
            <w:ins w:id="745" w:author="ZTE, Fei Xue" w:date="2024-02-17T11:03:15Z">
              <w:r>
                <w:rPr>
                  <w:lang w:eastAsia="ja-JP"/>
                </w:rPr>
                <w:t>(Note 5, 7)</w:t>
              </w:r>
            </w:ins>
          </w:p>
        </w:tc>
        <w:tc>
          <w:tcPr>
            <w:tcW w:w="0" w:type="auto"/>
            <w:tcBorders>
              <w:top w:val="single" w:color="auto" w:sz="4" w:space="0"/>
              <w:left w:val="single" w:color="auto" w:sz="4" w:space="0"/>
              <w:bottom w:val="single" w:color="auto" w:sz="4" w:space="0"/>
              <w:right w:val="single" w:color="auto" w:sz="4" w:space="0"/>
            </w:tcBorders>
          </w:tcPr>
          <w:p>
            <w:pPr>
              <w:pStyle w:val="84"/>
              <w:rPr>
                <w:ins w:id="746" w:author="ZTE, Fei Xue" w:date="2024-02-17T11:03:15Z"/>
                <w:lang w:eastAsia="ja-JP"/>
              </w:rPr>
            </w:pPr>
          </w:p>
        </w:tc>
        <w:tc>
          <w:tcPr>
            <w:tcW w:w="0" w:type="auto"/>
            <w:tcBorders>
              <w:top w:val="single" w:color="auto" w:sz="4" w:space="0"/>
              <w:left w:val="single" w:color="auto" w:sz="4" w:space="0"/>
              <w:bottom w:val="single" w:color="auto" w:sz="4" w:space="0"/>
              <w:right w:val="single" w:color="auto" w:sz="4" w:space="0"/>
            </w:tcBorders>
          </w:tcPr>
          <w:p>
            <w:pPr>
              <w:pStyle w:val="84"/>
              <w:rPr>
                <w:ins w:id="747" w:author="ZTE, Fei Xue" w:date="2024-02-17T11:03:15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48" w:author="ZTE, Fei Xue" w:date="2024-02-17T11:03:15Z"/>
        </w:trPr>
        <w:tc>
          <w:tcPr>
            <w:tcW w:w="0" w:type="auto"/>
            <w:tcBorders>
              <w:top w:val="single" w:color="auto" w:sz="4" w:space="0"/>
              <w:left w:val="single" w:color="auto" w:sz="4" w:space="0"/>
              <w:bottom w:val="single" w:color="auto" w:sz="4" w:space="0"/>
              <w:right w:val="single" w:color="auto" w:sz="4" w:space="0"/>
            </w:tcBorders>
          </w:tcPr>
          <w:p>
            <w:pPr>
              <w:pStyle w:val="84"/>
              <w:rPr>
                <w:ins w:id="749" w:author="ZTE, Fei Xue" w:date="2024-02-17T11:03:15Z"/>
                <w:szCs w:val="18"/>
                <w:lang w:eastAsia="ja-JP"/>
              </w:rPr>
            </w:pPr>
            <w:ins w:id="750" w:author="ZTE, Fei Xue" w:date="2024-02-17T11:03:15Z">
              <w:r>
                <w:rPr>
                  <w:lang w:eastAsia="ja-JP"/>
                </w:rPr>
                <w:t>D.18</w:t>
              </w:r>
            </w:ins>
          </w:p>
        </w:tc>
        <w:tc>
          <w:tcPr>
            <w:tcW w:w="0" w:type="auto"/>
            <w:tcBorders>
              <w:top w:val="single" w:color="auto" w:sz="4" w:space="0"/>
              <w:left w:val="single" w:color="auto" w:sz="4" w:space="0"/>
              <w:bottom w:val="single" w:color="auto" w:sz="4" w:space="0"/>
              <w:right w:val="single" w:color="auto" w:sz="4" w:space="0"/>
            </w:tcBorders>
          </w:tcPr>
          <w:p>
            <w:pPr>
              <w:pStyle w:val="84"/>
              <w:rPr>
                <w:ins w:id="751" w:author="ZTE, Fei Xue" w:date="2024-02-17T11:03:15Z"/>
                <w:lang w:eastAsia="ja-JP"/>
              </w:rPr>
            </w:pPr>
            <w:ins w:id="752" w:author="ZTE, Fei Xue" w:date="2024-02-17T11:03:15Z">
              <w:r>
                <w:rPr>
                  <w:lang w:eastAsia="ja-JP"/>
                </w:rPr>
                <w:t>Spurious emission category</w:t>
              </w:r>
            </w:ins>
          </w:p>
        </w:tc>
        <w:tc>
          <w:tcPr>
            <w:tcW w:w="0" w:type="auto"/>
            <w:tcBorders>
              <w:top w:val="single" w:color="auto" w:sz="4" w:space="0"/>
              <w:left w:val="single" w:color="auto" w:sz="4" w:space="0"/>
              <w:bottom w:val="single" w:color="auto" w:sz="4" w:space="0"/>
              <w:right w:val="single" w:color="auto" w:sz="4" w:space="0"/>
            </w:tcBorders>
          </w:tcPr>
          <w:p>
            <w:pPr>
              <w:pStyle w:val="84"/>
              <w:rPr>
                <w:ins w:id="753" w:author="ZTE, Fei Xue" w:date="2024-02-17T11:03:15Z"/>
                <w:lang w:eastAsia="ja-JP"/>
              </w:rPr>
            </w:pPr>
            <w:ins w:id="754" w:author="ZTE, Fei Xue" w:date="2024-02-17T11:03:15Z">
              <w:r>
                <w:rPr>
                  <w:lang w:eastAsia="ja-JP"/>
                </w:rPr>
                <w:t>Declare the repeater spurious emission category as either category A or B with respect to the limits for spurious emissions, as defined in Recommendation ITU-R SM.329 [</w:t>
              </w:r>
            </w:ins>
            <w:ins w:id="755" w:author="ZTE, Fei Xue" w:date="2024-02-17T11:03:15Z">
              <w:r>
                <w:rPr>
                  <w:rFonts w:hint="eastAsia"/>
                  <w:lang w:val="en-US" w:eastAsia="zh-CN"/>
                </w:rPr>
                <w:t>4</w:t>
              </w:r>
            </w:ins>
            <w:ins w:id="756" w:author="ZTE, Fei Xue" w:date="2024-02-17T11:03:15Z">
              <w:r>
                <w:rPr>
                  <w:lang w:eastAsia="ja-JP"/>
                </w:rPr>
                <w:t>].</w:t>
              </w:r>
            </w:ins>
          </w:p>
        </w:tc>
        <w:tc>
          <w:tcPr>
            <w:tcW w:w="0" w:type="auto"/>
            <w:tcBorders>
              <w:top w:val="single" w:color="auto" w:sz="4" w:space="0"/>
              <w:left w:val="single" w:color="auto" w:sz="4" w:space="0"/>
              <w:bottom w:val="single" w:color="auto" w:sz="4" w:space="0"/>
              <w:right w:val="single" w:color="auto" w:sz="4" w:space="0"/>
            </w:tcBorders>
          </w:tcPr>
          <w:p>
            <w:pPr>
              <w:pStyle w:val="84"/>
              <w:rPr>
                <w:ins w:id="757" w:author="ZTE, Fei Xue" w:date="2024-02-17T11:03:15Z"/>
                <w:lang w:eastAsia="ja-JP"/>
              </w:rPr>
            </w:pPr>
          </w:p>
        </w:tc>
        <w:tc>
          <w:tcPr>
            <w:tcW w:w="0" w:type="auto"/>
            <w:tcBorders>
              <w:top w:val="single" w:color="auto" w:sz="4" w:space="0"/>
              <w:left w:val="single" w:color="auto" w:sz="4" w:space="0"/>
              <w:bottom w:val="single" w:color="auto" w:sz="4" w:space="0"/>
              <w:right w:val="single" w:color="auto" w:sz="4" w:space="0"/>
            </w:tcBorders>
          </w:tcPr>
          <w:p>
            <w:pPr>
              <w:pStyle w:val="84"/>
              <w:rPr>
                <w:ins w:id="758" w:author="ZTE, Fei Xue" w:date="2024-02-17T11:03:15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59" w:author="ZTE, Fei Xue" w:date="2024-02-17T11:03:15Z"/>
        </w:trPr>
        <w:tc>
          <w:tcPr>
            <w:tcW w:w="0" w:type="auto"/>
            <w:tcBorders>
              <w:top w:val="single" w:color="auto" w:sz="4" w:space="0"/>
              <w:left w:val="single" w:color="auto" w:sz="4" w:space="0"/>
              <w:bottom w:val="single" w:color="auto" w:sz="4" w:space="0"/>
              <w:right w:val="single" w:color="auto" w:sz="4" w:space="0"/>
            </w:tcBorders>
          </w:tcPr>
          <w:p>
            <w:pPr>
              <w:pStyle w:val="84"/>
              <w:rPr>
                <w:ins w:id="760" w:author="ZTE, Fei Xue" w:date="2024-02-17T11:03:15Z"/>
                <w:szCs w:val="18"/>
                <w:lang w:eastAsia="ja-JP"/>
              </w:rPr>
            </w:pPr>
            <w:ins w:id="761" w:author="ZTE, Fei Xue" w:date="2024-02-17T11:03:15Z">
              <w:r>
                <w:rPr>
                  <w:lang w:eastAsia="ja-JP"/>
                </w:rPr>
                <w:t>D.19</w:t>
              </w:r>
            </w:ins>
          </w:p>
        </w:tc>
        <w:tc>
          <w:tcPr>
            <w:tcW w:w="0" w:type="auto"/>
            <w:tcBorders>
              <w:top w:val="single" w:color="auto" w:sz="4" w:space="0"/>
              <w:left w:val="single" w:color="auto" w:sz="4" w:space="0"/>
              <w:bottom w:val="single" w:color="auto" w:sz="4" w:space="0"/>
              <w:right w:val="single" w:color="auto" w:sz="4" w:space="0"/>
            </w:tcBorders>
          </w:tcPr>
          <w:p>
            <w:pPr>
              <w:pStyle w:val="84"/>
              <w:rPr>
                <w:ins w:id="762" w:author="ZTE, Fei Xue" w:date="2024-02-17T11:03:15Z"/>
                <w:szCs w:val="18"/>
                <w:lang w:eastAsia="ja-JP"/>
              </w:rPr>
            </w:pPr>
            <w:ins w:id="763" w:author="ZTE, Fei Xue" w:date="2024-02-17T11:03:15Z">
              <w:r>
                <w:rPr>
                  <w:lang w:eastAsia="ja-JP"/>
                </w:rPr>
                <w:t>Additional operating band unwanted emissions</w:t>
              </w:r>
            </w:ins>
          </w:p>
        </w:tc>
        <w:tc>
          <w:tcPr>
            <w:tcW w:w="0" w:type="auto"/>
            <w:tcBorders>
              <w:top w:val="single" w:color="auto" w:sz="4" w:space="0"/>
              <w:left w:val="single" w:color="auto" w:sz="4" w:space="0"/>
              <w:bottom w:val="single" w:color="auto" w:sz="4" w:space="0"/>
              <w:right w:val="single" w:color="auto" w:sz="4" w:space="0"/>
            </w:tcBorders>
          </w:tcPr>
          <w:p>
            <w:pPr>
              <w:pStyle w:val="84"/>
              <w:rPr>
                <w:ins w:id="764" w:author="ZTE, Fei Xue" w:date="2024-02-17T11:03:15Z"/>
                <w:lang w:eastAsia="ja-JP"/>
              </w:rPr>
            </w:pPr>
            <w:ins w:id="765" w:author="ZTE, Fei Xue" w:date="2024-02-17T11:03:15Z">
              <w:r>
                <w:rPr>
                  <w:lang w:eastAsia="ja-JP"/>
                </w:rPr>
                <w:t>The manufacturer shall declare whether the repeater under test is intended to operate in geographic areas where the additional operating band unwanted emission limits defined in clause 6.7.4 apply.</w:t>
              </w:r>
            </w:ins>
          </w:p>
        </w:tc>
        <w:tc>
          <w:tcPr>
            <w:tcW w:w="0" w:type="auto"/>
            <w:tcBorders>
              <w:top w:val="single" w:color="auto" w:sz="4" w:space="0"/>
              <w:left w:val="single" w:color="auto" w:sz="4" w:space="0"/>
              <w:bottom w:val="single" w:color="auto" w:sz="4" w:space="0"/>
              <w:right w:val="single" w:color="auto" w:sz="4" w:space="0"/>
            </w:tcBorders>
          </w:tcPr>
          <w:p>
            <w:pPr>
              <w:pStyle w:val="84"/>
              <w:rPr>
                <w:ins w:id="766" w:author="ZTE, Fei Xue" w:date="2024-02-17T11:03:15Z"/>
                <w:lang w:eastAsia="ja-JP"/>
              </w:rPr>
            </w:pPr>
          </w:p>
        </w:tc>
        <w:tc>
          <w:tcPr>
            <w:tcW w:w="0" w:type="auto"/>
            <w:tcBorders>
              <w:top w:val="single" w:color="auto" w:sz="4" w:space="0"/>
              <w:left w:val="single" w:color="auto" w:sz="4" w:space="0"/>
              <w:bottom w:val="single" w:color="auto" w:sz="4" w:space="0"/>
              <w:right w:val="single" w:color="auto" w:sz="4" w:space="0"/>
            </w:tcBorders>
          </w:tcPr>
          <w:p>
            <w:pPr>
              <w:pStyle w:val="84"/>
              <w:rPr>
                <w:ins w:id="767" w:author="ZTE, Fei Xue" w:date="2024-02-17T11:03:15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68" w:author="ZTE, Fei Xue" w:date="2024-02-17T11:03:15Z"/>
        </w:trPr>
        <w:tc>
          <w:tcPr>
            <w:tcW w:w="0" w:type="auto"/>
            <w:tcBorders>
              <w:top w:val="single" w:color="auto" w:sz="4" w:space="0"/>
              <w:left w:val="single" w:color="auto" w:sz="4" w:space="0"/>
              <w:bottom w:val="single" w:color="auto" w:sz="4" w:space="0"/>
              <w:right w:val="single" w:color="auto" w:sz="4" w:space="0"/>
            </w:tcBorders>
          </w:tcPr>
          <w:p>
            <w:pPr>
              <w:pStyle w:val="84"/>
              <w:rPr>
                <w:ins w:id="769" w:author="ZTE, Fei Xue" w:date="2024-02-17T11:03:15Z"/>
                <w:szCs w:val="18"/>
                <w:lang w:eastAsia="ja-JP"/>
              </w:rPr>
            </w:pPr>
            <w:ins w:id="770" w:author="ZTE, Fei Xue" w:date="2024-02-17T11:03:15Z">
              <w:r>
                <w:rPr>
                  <w:lang w:eastAsia="ja-JP"/>
                </w:rPr>
                <w:t>D.20</w:t>
              </w:r>
            </w:ins>
          </w:p>
        </w:tc>
        <w:tc>
          <w:tcPr>
            <w:tcW w:w="0" w:type="auto"/>
            <w:tcBorders>
              <w:top w:val="single" w:color="auto" w:sz="4" w:space="0"/>
              <w:left w:val="single" w:color="auto" w:sz="4" w:space="0"/>
              <w:bottom w:val="single" w:color="auto" w:sz="4" w:space="0"/>
              <w:right w:val="single" w:color="auto" w:sz="4" w:space="0"/>
            </w:tcBorders>
          </w:tcPr>
          <w:p>
            <w:pPr>
              <w:pStyle w:val="84"/>
              <w:rPr>
                <w:ins w:id="771" w:author="ZTE, Fei Xue" w:date="2024-02-17T11:03:15Z"/>
                <w:lang w:eastAsia="ja-JP"/>
              </w:rPr>
            </w:pPr>
            <w:ins w:id="772" w:author="ZTE, Fei Xue" w:date="2024-02-17T11:03:15Z">
              <w:r>
                <w:rPr>
                  <w:lang w:eastAsia="ja-JP"/>
                </w:rPr>
                <w:t>Co-existence with other systems</w:t>
              </w:r>
            </w:ins>
          </w:p>
        </w:tc>
        <w:tc>
          <w:tcPr>
            <w:tcW w:w="0" w:type="auto"/>
            <w:tcBorders>
              <w:top w:val="single" w:color="auto" w:sz="4" w:space="0"/>
              <w:left w:val="single" w:color="auto" w:sz="4" w:space="0"/>
              <w:bottom w:val="single" w:color="auto" w:sz="4" w:space="0"/>
              <w:right w:val="single" w:color="auto" w:sz="4" w:space="0"/>
            </w:tcBorders>
          </w:tcPr>
          <w:p>
            <w:pPr>
              <w:pStyle w:val="84"/>
              <w:rPr>
                <w:ins w:id="773" w:author="ZTE, Fei Xue" w:date="2024-02-17T11:03:15Z"/>
                <w:i/>
                <w:lang w:eastAsia="ja-JP"/>
              </w:rPr>
            </w:pPr>
            <w:ins w:id="774" w:author="ZTE, Fei Xue" w:date="2024-02-17T11:03:15Z">
              <w:r>
                <w:rPr>
                  <w:lang w:eastAsia="ja-JP"/>
                </w:rPr>
                <w:t>The manufacturer shall declare whether the repeater under test is intended to operate in geographic areas where one or more of the systems GSM850, GSM900, DCS1800, PCS1900, UTRA FDD, UTRA TDD, E-UTRA and/or PHS operating in another operating band are deployed.</w:t>
              </w:r>
            </w:ins>
          </w:p>
        </w:tc>
        <w:tc>
          <w:tcPr>
            <w:tcW w:w="0" w:type="auto"/>
            <w:tcBorders>
              <w:top w:val="single" w:color="auto" w:sz="4" w:space="0"/>
              <w:left w:val="single" w:color="auto" w:sz="4" w:space="0"/>
              <w:bottom w:val="single" w:color="auto" w:sz="4" w:space="0"/>
              <w:right w:val="single" w:color="auto" w:sz="4" w:space="0"/>
            </w:tcBorders>
          </w:tcPr>
          <w:p>
            <w:pPr>
              <w:pStyle w:val="84"/>
              <w:rPr>
                <w:ins w:id="775" w:author="ZTE, Fei Xue" w:date="2024-02-17T11:03:15Z"/>
                <w:lang w:eastAsia="ja-JP"/>
              </w:rPr>
            </w:pPr>
          </w:p>
        </w:tc>
        <w:tc>
          <w:tcPr>
            <w:tcW w:w="0" w:type="auto"/>
            <w:tcBorders>
              <w:top w:val="single" w:color="auto" w:sz="4" w:space="0"/>
              <w:left w:val="single" w:color="auto" w:sz="4" w:space="0"/>
              <w:bottom w:val="single" w:color="auto" w:sz="4" w:space="0"/>
              <w:right w:val="single" w:color="auto" w:sz="4" w:space="0"/>
            </w:tcBorders>
          </w:tcPr>
          <w:p>
            <w:pPr>
              <w:pStyle w:val="84"/>
              <w:rPr>
                <w:ins w:id="776" w:author="ZTE, Fei Xue" w:date="2024-02-17T11:03:15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77" w:author="ZTE, Fei Xue" w:date="2024-02-17T11:03:15Z"/>
        </w:trPr>
        <w:tc>
          <w:tcPr>
            <w:tcW w:w="0" w:type="auto"/>
            <w:tcBorders>
              <w:top w:val="single" w:color="auto" w:sz="4" w:space="0"/>
              <w:left w:val="single" w:color="auto" w:sz="4" w:space="0"/>
              <w:bottom w:val="single" w:color="auto" w:sz="4" w:space="0"/>
              <w:right w:val="single" w:color="auto" w:sz="4" w:space="0"/>
            </w:tcBorders>
          </w:tcPr>
          <w:p>
            <w:pPr>
              <w:pStyle w:val="84"/>
              <w:rPr>
                <w:ins w:id="778" w:author="ZTE, Fei Xue" w:date="2024-02-17T11:03:15Z"/>
                <w:szCs w:val="18"/>
                <w:lang w:eastAsia="ja-JP"/>
              </w:rPr>
            </w:pPr>
            <w:ins w:id="779" w:author="ZTE, Fei Xue" w:date="2024-02-17T11:03:15Z">
              <w:r>
                <w:rPr>
                  <w:lang w:eastAsia="ja-JP"/>
                </w:rPr>
                <w:t>D.21</w:t>
              </w:r>
            </w:ins>
          </w:p>
        </w:tc>
        <w:tc>
          <w:tcPr>
            <w:tcW w:w="0" w:type="auto"/>
            <w:tcBorders>
              <w:top w:val="single" w:color="auto" w:sz="4" w:space="0"/>
              <w:left w:val="single" w:color="auto" w:sz="4" w:space="0"/>
              <w:bottom w:val="single" w:color="auto" w:sz="4" w:space="0"/>
              <w:right w:val="single" w:color="auto" w:sz="4" w:space="0"/>
            </w:tcBorders>
          </w:tcPr>
          <w:p>
            <w:pPr>
              <w:pStyle w:val="84"/>
              <w:rPr>
                <w:ins w:id="780" w:author="ZTE, Fei Xue" w:date="2024-02-17T11:03:15Z"/>
                <w:szCs w:val="18"/>
                <w:lang w:eastAsia="ja-JP"/>
              </w:rPr>
            </w:pPr>
            <w:ins w:id="781" w:author="ZTE, Fei Xue" w:date="2024-02-17T11:03:15Z">
              <w:r>
                <w:rPr>
                  <w:lang w:eastAsia="zh-CN"/>
                </w:rPr>
                <w:t xml:space="preserve">Supported frequency range of the NR </w:t>
              </w:r>
            </w:ins>
            <w:ins w:id="782" w:author="ZTE, Fei Xue" w:date="2024-02-17T11:03:15Z">
              <w:r>
                <w:rPr>
                  <w:i/>
                  <w:lang w:eastAsia="zh-CN"/>
                </w:rPr>
                <w:t>operating band</w:t>
              </w:r>
            </w:ins>
          </w:p>
        </w:tc>
        <w:tc>
          <w:tcPr>
            <w:tcW w:w="0" w:type="auto"/>
            <w:tcBorders>
              <w:top w:val="single" w:color="auto" w:sz="4" w:space="0"/>
              <w:left w:val="single" w:color="auto" w:sz="4" w:space="0"/>
              <w:bottom w:val="single" w:color="auto" w:sz="4" w:space="0"/>
              <w:right w:val="single" w:color="auto" w:sz="4" w:space="0"/>
            </w:tcBorders>
          </w:tcPr>
          <w:p>
            <w:pPr>
              <w:pStyle w:val="84"/>
              <w:rPr>
                <w:ins w:id="783" w:author="ZTE, Fei Xue" w:date="2024-02-17T11:03:15Z"/>
                <w:szCs w:val="18"/>
                <w:lang w:eastAsia="ja-JP"/>
              </w:rPr>
            </w:pPr>
            <w:ins w:id="784" w:author="ZTE, Fei Xue" w:date="2024-02-17T11:03:15Z">
              <w:r>
                <w:rPr>
                  <w:lang w:eastAsia="ja-JP"/>
                </w:rPr>
                <w:t xml:space="preserve">List of supported frequency ranges representing </w:t>
              </w:r>
            </w:ins>
            <w:ins w:id="785" w:author="ZTE, Fei Xue" w:date="2024-02-17T11:03:15Z">
              <w:r>
                <w:rPr>
                  <w:i/>
                  <w:lang w:eastAsia="ja-JP"/>
                </w:rPr>
                <w:t>fractional bandwidths</w:t>
              </w:r>
            </w:ins>
            <w:ins w:id="786" w:author="ZTE, Fei Xue" w:date="2024-02-17T11:03:15Z">
              <w:r>
                <w:rPr>
                  <w:lang w:eastAsia="ja-JP"/>
                </w:rPr>
                <w:t xml:space="preserve"> (FBW) of </w:t>
              </w:r>
            </w:ins>
            <w:ins w:id="787" w:author="ZTE, Fei Xue" w:date="2024-02-17T11:03:15Z">
              <w:r>
                <w:rPr>
                  <w:i/>
                  <w:lang w:eastAsia="ja-JP"/>
                </w:rPr>
                <w:t>operating bands</w:t>
              </w:r>
            </w:ins>
            <w:ins w:id="788" w:author="ZTE, Fei Xue" w:date="2024-02-17T11:03:15Z">
              <w:r>
                <w:rPr>
                  <w:lang w:eastAsia="ja-JP"/>
                </w:rPr>
                <w:t xml:space="preserve"> with FBW larger than 6%.</w:t>
              </w:r>
            </w:ins>
          </w:p>
        </w:tc>
        <w:tc>
          <w:tcPr>
            <w:tcW w:w="0" w:type="auto"/>
            <w:tcBorders>
              <w:top w:val="single" w:color="auto" w:sz="4" w:space="0"/>
              <w:left w:val="single" w:color="auto" w:sz="4" w:space="0"/>
              <w:bottom w:val="single" w:color="auto" w:sz="4" w:space="0"/>
              <w:right w:val="single" w:color="auto" w:sz="4" w:space="0"/>
            </w:tcBorders>
          </w:tcPr>
          <w:p>
            <w:pPr>
              <w:pStyle w:val="84"/>
              <w:rPr>
                <w:ins w:id="789" w:author="ZTE, Fei Xue" w:date="2024-02-17T11:03:15Z"/>
                <w:lang w:eastAsia="ja-JP"/>
              </w:rPr>
            </w:pPr>
          </w:p>
        </w:tc>
        <w:tc>
          <w:tcPr>
            <w:tcW w:w="0" w:type="auto"/>
            <w:tcBorders>
              <w:top w:val="single" w:color="auto" w:sz="4" w:space="0"/>
              <w:left w:val="single" w:color="auto" w:sz="4" w:space="0"/>
              <w:bottom w:val="single" w:color="auto" w:sz="4" w:space="0"/>
              <w:right w:val="single" w:color="auto" w:sz="4" w:space="0"/>
            </w:tcBorders>
          </w:tcPr>
          <w:p>
            <w:pPr>
              <w:pStyle w:val="84"/>
              <w:rPr>
                <w:ins w:id="790" w:author="ZTE, Fei Xue" w:date="2024-02-17T11:03:15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91" w:author="ZTE, Fei Xue" w:date="2024-02-17T11:03:15Z"/>
        </w:trPr>
        <w:tc>
          <w:tcPr>
            <w:tcW w:w="0" w:type="auto"/>
            <w:tcBorders>
              <w:top w:val="single" w:color="auto" w:sz="4" w:space="0"/>
              <w:left w:val="single" w:color="auto" w:sz="4" w:space="0"/>
              <w:bottom w:val="single" w:color="auto" w:sz="4" w:space="0"/>
              <w:right w:val="single" w:color="auto" w:sz="4" w:space="0"/>
            </w:tcBorders>
          </w:tcPr>
          <w:p>
            <w:pPr>
              <w:pStyle w:val="84"/>
              <w:rPr>
                <w:ins w:id="792" w:author="ZTE, Fei Xue" w:date="2024-02-17T11:03:15Z"/>
                <w:szCs w:val="18"/>
                <w:lang w:eastAsia="ja-JP"/>
              </w:rPr>
            </w:pPr>
            <w:ins w:id="793" w:author="ZTE, Fei Xue" w:date="2024-02-17T11:03:15Z">
              <w:r>
                <w:rPr>
                  <w:lang w:eastAsia="ja-JP"/>
                </w:rPr>
                <w:t>D.22</w:t>
              </w:r>
            </w:ins>
          </w:p>
        </w:tc>
        <w:tc>
          <w:tcPr>
            <w:tcW w:w="0" w:type="auto"/>
            <w:tcBorders>
              <w:top w:val="single" w:color="auto" w:sz="4" w:space="0"/>
              <w:left w:val="single" w:color="auto" w:sz="4" w:space="0"/>
              <w:bottom w:val="single" w:color="auto" w:sz="4" w:space="0"/>
              <w:right w:val="single" w:color="auto" w:sz="4" w:space="0"/>
            </w:tcBorders>
          </w:tcPr>
          <w:p>
            <w:pPr>
              <w:pStyle w:val="84"/>
              <w:rPr>
                <w:ins w:id="794" w:author="ZTE, Fei Xue" w:date="2024-02-17T11:03:15Z"/>
                <w:szCs w:val="18"/>
                <w:lang w:eastAsia="ja-JP"/>
              </w:rPr>
            </w:pPr>
            <w:ins w:id="795" w:author="ZTE, Fei Xue" w:date="2024-02-17T11:03:15Z">
              <w:r>
                <w:rPr>
                  <w:szCs w:val="18"/>
                  <w:lang w:eastAsia="ja-JP"/>
                </w:rPr>
                <w:t>Rated beam EIRP</w:t>
              </w:r>
            </w:ins>
            <w:ins w:id="796" w:author="ZTE, Fei Xue" w:date="2024-02-17T11:03:15Z">
              <w:r>
                <w:rPr>
                  <w:lang w:eastAsia="zh-CN"/>
                </w:rPr>
                <w:t xml:space="preserve"> at lower end of the </w:t>
              </w:r>
            </w:ins>
            <w:ins w:id="797" w:author="ZTE, Fei Xue" w:date="2024-02-17T11:03:15Z">
              <w:r>
                <w:rPr>
                  <w:i/>
                  <w:lang w:eastAsia="zh-CN"/>
                </w:rPr>
                <w:t>fractional bandwidth</w:t>
              </w:r>
            </w:ins>
            <w:ins w:id="798" w:author="ZTE, Fei Xue" w:date="2024-02-17T11:03:15Z">
              <w:r>
                <w:rPr>
                  <w:lang w:eastAsia="zh-CN"/>
                </w:rPr>
                <w:t xml:space="preserve"> (P</w:t>
              </w:r>
            </w:ins>
            <w:ins w:id="799" w:author="ZTE, Fei Xue" w:date="2024-02-17T11:03:15Z">
              <w:r>
                <w:rPr>
                  <w:vertAlign w:val="subscript"/>
                  <w:lang w:eastAsia="ja-JP"/>
                </w:rPr>
                <w:t>r</w:t>
              </w:r>
            </w:ins>
            <w:ins w:id="800" w:author="ZTE, Fei Xue" w:date="2024-02-17T11:03:15Z">
              <w:r>
                <w:rPr>
                  <w:vertAlign w:val="subscript"/>
                  <w:lang w:eastAsia="zh-CN"/>
                </w:rPr>
                <w:t>ated,out,FBWlow</w:t>
              </w:r>
            </w:ins>
            <w:ins w:id="801" w:author="ZTE, Fei Xue" w:date="2024-02-17T11:03:15Z">
              <w:r>
                <w:rPr>
                  <w:lang w:eastAsia="zh-CN"/>
                </w:rPr>
                <w:t>)</w:t>
              </w:r>
            </w:ins>
          </w:p>
        </w:tc>
        <w:tc>
          <w:tcPr>
            <w:tcW w:w="0" w:type="auto"/>
            <w:tcBorders>
              <w:top w:val="single" w:color="auto" w:sz="4" w:space="0"/>
              <w:left w:val="single" w:color="auto" w:sz="4" w:space="0"/>
              <w:bottom w:val="single" w:color="auto" w:sz="4" w:space="0"/>
              <w:right w:val="single" w:color="auto" w:sz="4" w:space="0"/>
            </w:tcBorders>
          </w:tcPr>
          <w:p>
            <w:pPr>
              <w:pStyle w:val="84"/>
              <w:rPr>
                <w:ins w:id="802" w:author="ZTE, Fei Xue" w:date="2024-02-17T11:03:15Z"/>
                <w:lang w:eastAsia="ja-JP"/>
              </w:rPr>
            </w:pPr>
            <w:ins w:id="803" w:author="ZTE, Fei Xue" w:date="2024-02-17T11:03:15Z">
              <w:r>
                <w:rPr>
                  <w:lang w:eastAsia="ja-JP"/>
                </w:rPr>
                <w:t xml:space="preserve">The rated EIRP level per passband </w:t>
              </w:r>
            </w:ins>
            <w:ins w:id="804" w:author="ZTE, Fei Xue" w:date="2024-02-17T11:03:15Z">
              <w:r>
                <w:rPr>
                  <w:lang w:eastAsia="zh-CN"/>
                </w:rPr>
                <w:t xml:space="preserve">at lower frequency range of the </w:t>
              </w:r>
            </w:ins>
            <w:ins w:id="805" w:author="ZTE, Fei Xue" w:date="2024-02-17T11:03:15Z">
              <w:r>
                <w:rPr>
                  <w:i/>
                  <w:lang w:eastAsia="zh-CN"/>
                </w:rPr>
                <w:t xml:space="preserve">fractional bandwidth </w:t>
              </w:r>
            </w:ins>
            <w:ins w:id="806" w:author="ZTE, Fei Xue" w:date="2024-02-17T11:03:15Z">
              <w:r>
                <w:rPr>
                  <w:lang w:eastAsia="ja-JP"/>
                </w:rPr>
                <w:t>(</w:t>
              </w:r>
            </w:ins>
            <w:ins w:id="807" w:author="ZTE, Fei Xue" w:date="2024-02-17T11:03:15Z">
              <w:r>
                <w:rPr>
                  <w:lang w:eastAsia="zh-CN"/>
                </w:rPr>
                <w:t>P</w:t>
              </w:r>
            </w:ins>
            <w:ins w:id="808" w:author="ZTE, Fei Xue" w:date="2024-02-17T11:03:15Z">
              <w:r>
                <w:rPr>
                  <w:vertAlign w:val="subscript"/>
                  <w:lang w:eastAsia="ja-JP"/>
                </w:rPr>
                <w:t>r</w:t>
              </w:r>
            </w:ins>
            <w:ins w:id="809" w:author="ZTE, Fei Xue" w:date="2024-02-17T11:03:15Z">
              <w:r>
                <w:rPr>
                  <w:vertAlign w:val="subscript"/>
                  <w:lang w:eastAsia="zh-CN"/>
                </w:rPr>
                <w:t>ated,out,FBWlow</w:t>
              </w:r>
            </w:ins>
            <w:ins w:id="810" w:author="ZTE, Fei Xue" w:date="2024-02-17T11:03:15Z">
              <w:r>
                <w:rPr>
                  <w:lang w:eastAsia="ja-JP"/>
                </w:rPr>
                <w:t>)</w:t>
              </w:r>
            </w:ins>
            <w:ins w:id="811" w:author="ZTE, Fei Xue" w:date="2024-02-17T11:03:15Z">
              <w:r>
                <w:rPr>
                  <w:lang w:eastAsia="zh-CN"/>
                </w:rPr>
                <w:t xml:space="preserve">, </w:t>
              </w:r>
            </w:ins>
            <w:ins w:id="812" w:author="ZTE, Fei Xue" w:date="2024-02-17T11:03:15Z">
              <w:r>
                <w:rPr>
                  <w:lang w:eastAsia="ja-JP"/>
                </w:rPr>
                <w:t xml:space="preserve">at the </w:t>
              </w:r>
            </w:ins>
            <w:ins w:id="813" w:author="ZTE, Fei Xue" w:date="2024-02-17T11:03:15Z">
              <w:r>
                <w:rPr>
                  <w:i/>
                  <w:lang w:eastAsia="ja-JP"/>
                </w:rPr>
                <w:t>beam peak direction</w:t>
              </w:r>
            </w:ins>
            <w:ins w:id="814" w:author="ZTE, Fei Xue" w:date="2024-02-17T11:03:15Z">
              <w:r>
                <w:rPr>
                  <w:lang w:eastAsia="ja-JP"/>
                </w:rPr>
                <w:t xml:space="preserve"> associated with a particular</w:t>
              </w:r>
            </w:ins>
            <w:ins w:id="815" w:author="ZTE, Fei Xue" w:date="2024-02-17T11:03:15Z">
              <w:r>
                <w:rPr>
                  <w:i/>
                  <w:lang w:eastAsia="ja-JP"/>
                </w:rPr>
                <w:t xml:space="preserve"> beam direction pair</w:t>
              </w:r>
            </w:ins>
            <w:ins w:id="816" w:author="ZTE, Fei Xue" w:date="2024-02-17T11:03:15Z">
              <w:r>
                <w:rPr>
                  <w:lang w:eastAsia="ja-JP"/>
                </w:rPr>
                <w:t xml:space="preserve"> for each of the declared maximum steering directions (D.10), as well as the reference </w:t>
              </w:r>
            </w:ins>
            <w:ins w:id="817" w:author="ZTE, Fei Xue" w:date="2024-02-17T11:03:15Z">
              <w:r>
                <w:rPr>
                  <w:i/>
                  <w:lang w:eastAsia="ja-JP"/>
                </w:rPr>
                <w:t>beam direction pair</w:t>
              </w:r>
            </w:ins>
            <w:ins w:id="818" w:author="ZTE, Fei Xue" w:date="2024-02-17T11:03:15Z">
              <w:r>
                <w:rPr>
                  <w:lang w:eastAsia="ja-JP"/>
                </w:rPr>
                <w:t xml:space="preserve"> (D.6).</w:t>
              </w:r>
            </w:ins>
          </w:p>
          <w:p>
            <w:pPr>
              <w:pStyle w:val="84"/>
              <w:rPr>
                <w:ins w:id="819" w:author="ZTE, Fei Xue" w:date="2024-02-17T11:03:15Z"/>
                <w:lang w:eastAsia="ja-JP"/>
              </w:rPr>
            </w:pPr>
            <w:ins w:id="820" w:author="ZTE, Fei Xue" w:date="2024-02-17T11:03:15Z">
              <w:r>
                <w:rPr>
                  <w:lang w:eastAsia="ja-JP"/>
                </w:rPr>
                <w:t>Declared per beam for all supported frequency ranges (D.21).</w:t>
              </w:r>
            </w:ins>
          </w:p>
          <w:p>
            <w:pPr>
              <w:pStyle w:val="84"/>
              <w:rPr>
                <w:ins w:id="821" w:author="ZTE, Fei Xue" w:date="2024-02-17T11:03:15Z"/>
                <w:szCs w:val="18"/>
                <w:lang w:eastAsia="ja-JP"/>
              </w:rPr>
            </w:pPr>
            <w:ins w:id="822" w:author="ZTE, Fei Xue" w:date="2024-02-17T11:03:15Z">
              <w:r>
                <w:rPr>
                  <w:lang w:eastAsia="ja-JP"/>
                </w:rPr>
                <w:t>(Note 5, 6, 7)</w:t>
              </w:r>
            </w:ins>
          </w:p>
        </w:tc>
        <w:tc>
          <w:tcPr>
            <w:tcW w:w="0" w:type="auto"/>
            <w:tcBorders>
              <w:top w:val="single" w:color="auto" w:sz="4" w:space="0"/>
              <w:left w:val="single" w:color="auto" w:sz="4" w:space="0"/>
              <w:bottom w:val="single" w:color="auto" w:sz="4" w:space="0"/>
              <w:right w:val="single" w:color="auto" w:sz="4" w:space="0"/>
            </w:tcBorders>
          </w:tcPr>
          <w:p>
            <w:pPr>
              <w:pStyle w:val="84"/>
              <w:rPr>
                <w:ins w:id="823" w:author="ZTE, Fei Xue" w:date="2024-02-17T11:03:15Z"/>
                <w:lang w:eastAsia="ja-JP"/>
              </w:rPr>
            </w:pPr>
          </w:p>
        </w:tc>
        <w:tc>
          <w:tcPr>
            <w:tcW w:w="0" w:type="auto"/>
            <w:tcBorders>
              <w:top w:val="single" w:color="auto" w:sz="4" w:space="0"/>
              <w:left w:val="single" w:color="auto" w:sz="4" w:space="0"/>
              <w:bottom w:val="single" w:color="auto" w:sz="4" w:space="0"/>
              <w:right w:val="single" w:color="auto" w:sz="4" w:space="0"/>
            </w:tcBorders>
          </w:tcPr>
          <w:p>
            <w:pPr>
              <w:pStyle w:val="84"/>
              <w:rPr>
                <w:ins w:id="824" w:author="ZTE, Fei Xue" w:date="2024-02-17T11:03:15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25" w:author="ZTE, Fei Xue" w:date="2024-02-17T11:03:15Z"/>
        </w:trPr>
        <w:tc>
          <w:tcPr>
            <w:tcW w:w="0" w:type="auto"/>
            <w:tcBorders>
              <w:top w:val="single" w:color="auto" w:sz="4" w:space="0"/>
              <w:left w:val="single" w:color="auto" w:sz="4" w:space="0"/>
              <w:bottom w:val="single" w:color="auto" w:sz="4" w:space="0"/>
              <w:right w:val="single" w:color="auto" w:sz="4" w:space="0"/>
            </w:tcBorders>
          </w:tcPr>
          <w:p>
            <w:pPr>
              <w:pStyle w:val="84"/>
              <w:rPr>
                <w:ins w:id="826" w:author="ZTE, Fei Xue" w:date="2024-02-17T11:03:15Z"/>
                <w:szCs w:val="18"/>
                <w:lang w:eastAsia="ja-JP"/>
              </w:rPr>
            </w:pPr>
            <w:ins w:id="827" w:author="ZTE, Fei Xue" w:date="2024-02-17T11:03:15Z">
              <w:r>
                <w:rPr>
                  <w:lang w:eastAsia="ja-JP"/>
                </w:rPr>
                <w:t>D.23</w:t>
              </w:r>
            </w:ins>
          </w:p>
        </w:tc>
        <w:tc>
          <w:tcPr>
            <w:tcW w:w="0" w:type="auto"/>
            <w:tcBorders>
              <w:top w:val="single" w:color="auto" w:sz="4" w:space="0"/>
              <w:left w:val="single" w:color="auto" w:sz="4" w:space="0"/>
              <w:bottom w:val="single" w:color="auto" w:sz="4" w:space="0"/>
              <w:right w:val="single" w:color="auto" w:sz="4" w:space="0"/>
            </w:tcBorders>
          </w:tcPr>
          <w:p>
            <w:pPr>
              <w:pStyle w:val="84"/>
              <w:rPr>
                <w:ins w:id="828" w:author="ZTE, Fei Xue" w:date="2024-02-17T11:03:15Z"/>
                <w:lang w:eastAsia="ja-JP"/>
              </w:rPr>
            </w:pPr>
            <w:ins w:id="829" w:author="ZTE, Fei Xue" w:date="2024-02-17T11:03:15Z">
              <w:r>
                <w:rPr>
                  <w:lang w:eastAsia="ja-JP"/>
                </w:rPr>
                <w:t xml:space="preserve">Rated beam EIRP at higher frequency range of the </w:t>
              </w:r>
            </w:ins>
            <w:ins w:id="830" w:author="ZTE, Fei Xue" w:date="2024-02-17T11:03:15Z">
              <w:r>
                <w:rPr>
                  <w:i/>
                  <w:lang w:eastAsia="ja-JP"/>
                </w:rPr>
                <w:t>fractional bandwidth</w:t>
              </w:r>
            </w:ins>
            <w:ins w:id="831" w:author="ZTE, Fei Xue" w:date="2024-02-17T11:03:15Z">
              <w:r>
                <w:rPr>
                  <w:lang w:eastAsia="ja-JP"/>
                </w:rPr>
                <w:t xml:space="preserve"> (</w:t>
              </w:r>
            </w:ins>
            <w:ins w:id="832" w:author="ZTE, Fei Xue" w:date="2024-02-17T11:03:15Z">
              <w:r>
                <w:rPr>
                  <w:lang w:eastAsia="zh-CN"/>
                </w:rPr>
                <w:t>P</w:t>
              </w:r>
            </w:ins>
            <w:ins w:id="833" w:author="ZTE, Fei Xue" w:date="2024-02-17T11:03:15Z">
              <w:r>
                <w:rPr>
                  <w:vertAlign w:val="subscript"/>
                  <w:lang w:eastAsia="ja-JP"/>
                </w:rPr>
                <w:t>r</w:t>
              </w:r>
            </w:ins>
            <w:ins w:id="834" w:author="ZTE, Fei Xue" w:date="2024-02-17T11:03:15Z">
              <w:r>
                <w:rPr>
                  <w:vertAlign w:val="subscript"/>
                  <w:lang w:eastAsia="zh-CN"/>
                </w:rPr>
                <w:t>ated,out,FBWhigh</w:t>
              </w:r>
            </w:ins>
            <w:ins w:id="835" w:author="ZTE, Fei Xue" w:date="2024-02-17T11:03:15Z">
              <w:r>
                <w:rPr>
                  <w:lang w:eastAsia="ja-JP"/>
                </w:rPr>
                <w:t>)</w:t>
              </w:r>
            </w:ins>
          </w:p>
        </w:tc>
        <w:tc>
          <w:tcPr>
            <w:tcW w:w="0" w:type="auto"/>
            <w:tcBorders>
              <w:top w:val="single" w:color="auto" w:sz="4" w:space="0"/>
              <w:left w:val="single" w:color="auto" w:sz="4" w:space="0"/>
              <w:bottom w:val="single" w:color="auto" w:sz="4" w:space="0"/>
              <w:right w:val="single" w:color="auto" w:sz="4" w:space="0"/>
            </w:tcBorders>
          </w:tcPr>
          <w:p>
            <w:pPr>
              <w:pStyle w:val="84"/>
              <w:rPr>
                <w:ins w:id="836" w:author="ZTE, Fei Xue" w:date="2024-02-17T11:03:15Z"/>
                <w:lang w:eastAsia="ja-JP"/>
              </w:rPr>
            </w:pPr>
            <w:ins w:id="837" w:author="ZTE, Fei Xue" w:date="2024-02-17T11:03:15Z">
              <w:r>
                <w:rPr>
                  <w:lang w:eastAsia="ja-JP"/>
                </w:rPr>
                <w:t xml:space="preserve">The rated EIRP level per passband </w:t>
              </w:r>
            </w:ins>
            <w:ins w:id="838" w:author="ZTE, Fei Xue" w:date="2024-02-17T11:03:15Z">
              <w:r>
                <w:rPr>
                  <w:lang w:eastAsia="zh-CN"/>
                </w:rPr>
                <w:t xml:space="preserve">at higher </w:t>
              </w:r>
            </w:ins>
            <w:ins w:id="839" w:author="ZTE, Fei Xue" w:date="2024-02-17T11:03:15Z">
              <w:r>
                <w:rPr>
                  <w:szCs w:val="18"/>
                  <w:lang w:eastAsia="ja-JP"/>
                </w:rPr>
                <w:t xml:space="preserve">frequency range </w:t>
              </w:r>
            </w:ins>
            <w:ins w:id="840" w:author="ZTE, Fei Xue" w:date="2024-02-17T11:03:15Z">
              <w:r>
                <w:rPr>
                  <w:lang w:eastAsia="zh-CN"/>
                </w:rPr>
                <w:t xml:space="preserve">of the </w:t>
              </w:r>
            </w:ins>
            <w:ins w:id="841" w:author="ZTE, Fei Xue" w:date="2024-02-17T11:03:15Z">
              <w:r>
                <w:rPr>
                  <w:i/>
                  <w:lang w:eastAsia="zh-CN"/>
                </w:rPr>
                <w:t>fractional bandwidth</w:t>
              </w:r>
            </w:ins>
            <w:ins w:id="842" w:author="ZTE, Fei Xue" w:date="2024-02-17T11:03:15Z">
              <w:r>
                <w:rPr>
                  <w:lang w:eastAsia="zh-CN"/>
                </w:rPr>
                <w:t xml:space="preserve"> </w:t>
              </w:r>
            </w:ins>
            <w:ins w:id="843" w:author="ZTE, Fei Xue" w:date="2024-02-17T11:03:15Z">
              <w:r>
                <w:rPr>
                  <w:lang w:eastAsia="ja-JP"/>
                </w:rPr>
                <w:t>(</w:t>
              </w:r>
            </w:ins>
            <w:ins w:id="844" w:author="ZTE, Fei Xue" w:date="2024-02-17T11:03:15Z">
              <w:r>
                <w:rPr>
                  <w:lang w:eastAsia="zh-CN"/>
                </w:rPr>
                <w:t>P</w:t>
              </w:r>
            </w:ins>
            <w:ins w:id="845" w:author="ZTE, Fei Xue" w:date="2024-02-17T11:03:15Z">
              <w:r>
                <w:rPr>
                  <w:vertAlign w:val="subscript"/>
                  <w:lang w:eastAsia="ja-JP"/>
                </w:rPr>
                <w:t>r</w:t>
              </w:r>
            </w:ins>
            <w:ins w:id="846" w:author="ZTE, Fei Xue" w:date="2024-02-17T11:03:15Z">
              <w:r>
                <w:rPr>
                  <w:vertAlign w:val="subscript"/>
                  <w:lang w:eastAsia="zh-CN"/>
                </w:rPr>
                <w:t>ated,out,FBWhigh</w:t>
              </w:r>
            </w:ins>
            <w:ins w:id="847" w:author="ZTE, Fei Xue" w:date="2024-02-17T11:03:15Z">
              <w:r>
                <w:rPr>
                  <w:lang w:eastAsia="ja-JP"/>
                </w:rPr>
                <w:t>)</w:t>
              </w:r>
            </w:ins>
            <w:ins w:id="848" w:author="ZTE, Fei Xue" w:date="2024-02-17T11:03:15Z">
              <w:r>
                <w:rPr>
                  <w:lang w:eastAsia="zh-CN"/>
                </w:rPr>
                <w:t xml:space="preserve">, </w:t>
              </w:r>
            </w:ins>
            <w:ins w:id="849" w:author="ZTE, Fei Xue" w:date="2024-02-17T11:03:15Z">
              <w:r>
                <w:rPr>
                  <w:lang w:eastAsia="ja-JP"/>
                </w:rPr>
                <w:t xml:space="preserve">at the </w:t>
              </w:r>
            </w:ins>
            <w:ins w:id="850" w:author="ZTE, Fei Xue" w:date="2024-02-17T11:03:15Z">
              <w:r>
                <w:rPr>
                  <w:i/>
                  <w:lang w:eastAsia="ja-JP"/>
                </w:rPr>
                <w:t>beam peak direction</w:t>
              </w:r>
            </w:ins>
            <w:ins w:id="851" w:author="ZTE, Fei Xue" w:date="2024-02-17T11:03:15Z">
              <w:r>
                <w:rPr>
                  <w:lang w:eastAsia="ja-JP"/>
                </w:rPr>
                <w:t xml:space="preserve"> associated with a particular</w:t>
              </w:r>
            </w:ins>
            <w:ins w:id="852" w:author="ZTE, Fei Xue" w:date="2024-02-17T11:03:15Z">
              <w:r>
                <w:rPr>
                  <w:i/>
                  <w:lang w:eastAsia="ja-JP"/>
                </w:rPr>
                <w:t xml:space="preserve"> beam direction pair</w:t>
              </w:r>
            </w:ins>
            <w:ins w:id="853" w:author="ZTE, Fei Xue" w:date="2024-02-17T11:03:15Z">
              <w:r>
                <w:rPr>
                  <w:lang w:eastAsia="ja-JP"/>
                </w:rPr>
                <w:t xml:space="preserve"> for each of the declared maximum steering directions (D.10), as well as the reference </w:t>
              </w:r>
            </w:ins>
            <w:ins w:id="854" w:author="ZTE, Fei Xue" w:date="2024-02-17T11:03:15Z">
              <w:r>
                <w:rPr>
                  <w:i/>
                  <w:lang w:eastAsia="ja-JP"/>
                </w:rPr>
                <w:t>beam direction pair</w:t>
              </w:r>
            </w:ins>
            <w:ins w:id="855" w:author="ZTE, Fei Xue" w:date="2024-02-17T11:03:15Z">
              <w:r>
                <w:rPr>
                  <w:lang w:eastAsia="ja-JP"/>
                </w:rPr>
                <w:t xml:space="preserve"> (D.6).</w:t>
              </w:r>
            </w:ins>
          </w:p>
          <w:p>
            <w:pPr>
              <w:pStyle w:val="84"/>
              <w:rPr>
                <w:ins w:id="856" w:author="ZTE, Fei Xue" w:date="2024-02-17T11:03:15Z"/>
                <w:lang w:eastAsia="ja-JP"/>
              </w:rPr>
            </w:pPr>
            <w:ins w:id="857" w:author="ZTE, Fei Xue" w:date="2024-02-17T11:03:15Z">
              <w:r>
                <w:rPr>
                  <w:lang w:eastAsia="ja-JP"/>
                </w:rPr>
                <w:t>Declared per beam for all supported frequency ranges in (D.21).</w:t>
              </w:r>
            </w:ins>
          </w:p>
          <w:p>
            <w:pPr>
              <w:pStyle w:val="84"/>
              <w:rPr>
                <w:ins w:id="858" w:author="ZTE, Fei Xue" w:date="2024-02-17T11:03:15Z"/>
                <w:szCs w:val="18"/>
                <w:lang w:eastAsia="ja-JP"/>
              </w:rPr>
            </w:pPr>
            <w:ins w:id="859" w:author="ZTE, Fei Xue" w:date="2024-02-17T11:03:15Z">
              <w:r>
                <w:rPr>
                  <w:lang w:eastAsia="ja-JP"/>
                </w:rPr>
                <w:t>(Note 5, 6, 7)]</w:t>
              </w:r>
            </w:ins>
          </w:p>
        </w:tc>
        <w:tc>
          <w:tcPr>
            <w:tcW w:w="0" w:type="auto"/>
            <w:tcBorders>
              <w:top w:val="single" w:color="auto" w:sz="4" w:space="0"/>
              <w:left w:val="single" w:color="auto" w:sz="4" w:space="0"/>
              <w:bottom w:val="single" w:color="auto" w:sz="4" w:space="0"/>
              <w:right w:val="single" w:color="auto" w:sz="4" w:space="0"/>
            </w:tcBorders>
          </w:tcPr>
          <w:p>
            <w:pPr>
              <w:pStyle w:val="84"/>
              <w:rPr>
                <w:ins w:id="860" w:author="ZTE, Fei Xue" w:date="2024-02-17T11:03:15Z"/>
                <w:lang w:eastAsia="ja-JP"/>
              </w:rPr>
            </w:pPr>
          </w:p>
        </w:tc>
        <w:tc>
          <w:tcPr>
            <w:tcW w:w="0" w:type="auto"/>
            <w:tcBorders>
              <w:top w:val="single" w:color="auto" w:sz="4" w:space="0"/>
              <w:left w:val="single" w:color="auto" w:sz="4" w:space="0"/>
              <w:bottom w:val="single" w:color="auto" w:sz="4" w:space="0"/>
              <w:right w:val="single" w:color="auto" w:sz="4" w:space="0"/>
            </w:tcBorders>
          </w:tcPr>
          <w:p>
            <w:pPr>
              <w:pStyle w:val="84"/>
              <w:rPr>
                <w:ins w:id="861" w:author="ZTE, Fei Xue" w:date="2024-02-17T11:03:15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62" w:author="ZTE, Fei Xue" w:date="2024-02-17T11:03:15Z"/>
        </w:trPr>
        <w:tc>
          <w:tcPr>
            <w:tcW w:w="0" w:type="auto"/>
            <w:tcBorders>
              <w:top w:val="single" w:color="auto" w:sz="4" w:space="0"/>
              <w:left w:val="single" w:color="auto" w:sz="4" w:space="0"/>
              <w:bottom w:val="single" w:color="auto" w:sz="4" w:space="0"/>
              <w:right w:val="single" w:color="auto" w:sz="4" w:space="0"/>
            </w:tcBorders>
          </w:tcPr>
          <w:p>
            <w:pPr>
              <w:pStyle w:val="84"/>
              <w:rPr>
                <w:ins w:id="863" w:author="ZTE, Fei Xue" w:date="2024-02-17T11:03:15Z"/>
                <w:szCs w:val="18"/>
                <w:lang w:eastAsia="ja-JP"/>
              </w:rPr>
            </w:pPr>
            <w:ins w:id="864" w:author="ZTE, Fei Xue" w:date="2024-02-17T11:03:15Z">
              <w:r>
                <w:rPr>
                  <w:szCs w:val="18"/>
                </w:rPr>
                <w:t>D.24</w:t>
              </w:r>
            </w:ins>
          </w:p>
        </w:tc>
        <w:tc>
          <w:tcPr>
            <w:tcW w:w="0" w:type="auto"/>
            <w:tcBorders>
              <w:top w:val="single" w:color="auto" w:sz="4" w:space="0"/>
              <w:left w:val="single" w:color="auto" w:sz="4" w:space="0"/>
              <w:bottom w:val="single" w:color="auto" w:sz="4" w:space="0"/>
              <w:right w:val="single" w:color="auto" w:sz="4" w:space="0"/>
            </w:tcBorders>
          </w:tcPr>
          <w:p>
            <w:pPr>
              <w:pStyle w:val="84"/>
              <w:rPr>
                <w:ins w:id="865" w:author="ZTE, Fei Xue" w:date="2024-02-17T11:03:15Z"/>
                <w:szCs w:val="18"/>
                <w:lang w:eastAsia="ja-JP"/>
              </w:rPr>
            </w:pPr>
            <w:ins w:id="866" w:author="ZTE, Fei Xue" w:date="2024-02-17T11:03:15Z">
              <w:r>
                <w:rPr>
                  <w:szCs w:val="18"/>
                </w:rPr>
                <w:t>Long delay repeater</w:t>
              </w:r>
            </w:ins>
          </w:p>
        </w:tc>
        <w:tc>
          <w:tcPr>
            <w:tcW w:w="0" w:type="auto"/>
            <w:tcBorders>
              <w:top w:val="single" w:color="auto" w:sz="4" w:space="0"/>
              <w:left w:val="single" w:color="auto" w:sz="4" w:space="0"/>
              <w:bottom w:val="single" w:color="auto" w:sz="4" w:space="0"/>
              <w:right w:val="single" w:color="auto" w:sz="4" w:space="0"/>
            </w:tcBorders>
          </w:tcPr>
          <w:p>
            <w:pPr>
              <w:pStyle w:val="84"/>
              <w:rPr>
                <w:ins w:id="867" w:author="ZTE, Fei Xue" w:date="2024-02-17T11:03:15Z"/>
                <w:szCs w:val="18"/>
                <w:lang w:eastAsia="ja-JP"/>
              </w:rPr>
            </w:pPr>
            <w:ins w:id="868" w:author="ZTE, Fei Xue" w:date="2024-02-17T11:03:15Z">
              <w:r>
                <w:rPr>
                  <w:szCs w:val="18"/>
                </w:rPr>
                <w:t>Declared only if the repeater internal delay between the input and output for this repeater does not fit within the TDD transient time. The repeater is intended for situations in which it will not cause interference to other nodes. This is achieved by RF isolation or by reservation of longer guard periods, which degrades frame utilization. The length of repeaters internal delay is declared using this declaration.</w:t>
              </w:r>
            </w:ins>
          </w:p>
        </w:tc>
        <w:tc>
          <w:tcPr>
            <w:tcW w:w="0" w:type="auto"/>
            <w:tcBorders>
              <w:top w:val="single" w:color="auto" w:sz="4" w:space="0"/>
              <w:left w:val="single" w:color="auto" w:sz="4" w:space="0"/>
              <w:bottom w:val="single" w:color="auto" w:sz="4" w:space="0"/>
              <w:right w:val="single" w:color="auto" w:sz="4" w:space="0"/>
            </w:tcBorders>
          </w:tcPr>
          <w:p>
            <w:pPr>
              <w:pStyle w:val="84"/>
              <w:rPr>
                <w:ins w:id="869" w:author="ZTE, Fei Xue" w:date="2024-02-17T11:03:15Z"/>
                <w:szCs w:val="18"/>
              </w:rPr>
            </w:pPr>
          </w:p>
        </w:tc>
        <w:tc>
          <w:tcPr>
            <w:tcW w:w="0" w:type="auto"/>
            <w:tcBorders>
              <w:top w:val="single" w:color="auto" w:sz="4" w:space="0"/>
              <w:left w:val="single" w:color="auto" w:sz="4" w:space="0"/>
              <w:bottom w:val="single" w:color="auto" w:sz="4" w:space="0"/>
              <w:right w:val="single" w:color="auto" w:sz="4" w:space="0"/>
            </w:tcBorders>
          </w:tcPr>
          <w:p>
            <w:pPr>
              <w:pStyle w:val="84"/>
              <w:rPr>
                <w:ins w:id="870" w:author="ZTE, Fei Xue" w:date="2024-02-17T11:03:15Z"/>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71" w:author="ZTE, Fei Xue" w:date="2024-02-17T11:03:15Z"/>
        </w:trPr>
        <w:tc>
          <w:tcPr>
            <w:tcW w:w="0" w:type="auto"/>
            <w:tcBorders>
              <w:top w:val="single" w:color="auto" w:sz="4" w:space="0"/>
              <w:left w:val="single" w:color="auto" w:sz="4" w:space="0"/>
              <w:bottom w:val="single" w:color="auto" w:sz="4" w:space="0"/>
              <w:right w:val="single" w:color="auto" w:sz="4" w:space="0"/>
            </w:tcBorders>
          </w:tcPr>
          <w:p>
            <w:pPr>
              <w:pStyle w:val="84"/>
              <w:rPr>
                <w:ins w:id="872" w:author="ZTE, Fei Xue" w:date="2024-02-17T11:03:15Z"/>
                <w:szCs w:val="18"/>
              </w:rPr>
            </w:pPr>
            <w:ins w:id="873" w:author="ZTE, Fei Xue" w:date="2024-02-17T11:03:15Z">
              <w:r>
                <w:rPr>
                  <w:szCs w:val="18"/>
                </w:rPr>
                <w:t>D.25</w:t>
              </w:r>
            </w:ins>
          </w:p>
        </w:tc>
        <w:tc>
          <w:tcPr>
            <w:tcW w:w="0" w:type="auto"/>
            <w:tcBorders>
              <w:top w:val="single" w:color="auto" w:sz="4" w:space="0"/>
              <w:left w:val="single" w:color="auto" w:sz="4" w:space="0"/>
              <w:bottom w:val="single" w:color="auto" w:sz="4" w:space="0"/>
              <w:right w:val="single" w:color="auto" w:sz="4" w:space="0"/>
            </w:tcBorders>
          </w:tcPr>
          <w:p>
            <w:pPr>
              <w:pStyle w:val="84"/>
              <w:rPr>
                <w:ins w:id="874" w:author="ZTE, Fei Xue" w:date="2024-02-17T11:03:15Z"/>
                <w:szCs w:val="18"/>
              </w:rPr>
            </w:pPr>
            <w:ins w:id="875" w:author="ZTE, Fei Xue" w:date="2024-02-17T11:03:15Z">
              <w:r>
                <w:rPr>
                  <w:szCs w:val="18"/>
                </w:rPr>
                <w:t xml:space="preserve">Input signal </w:t>
              </w:r>
            </w:ins>
            <w:ins w:id="876" w:author="ZTE, Fei Xue" w:date="2024-02-17T11:03:15Z">
              <w:r>
                <w:rPr>
                  <w:szCs w:val="18"/>
                  <w:lang w:eastAsia="ja-JP"/>
                </w:rPr>
                <w:t>EIRP</w:t>
              </w:r>
            </w:ins>
            <w:ins w:id="877" w:author="ZTE, Fei Xue" w:date="2024-02-17T11:03:15Z">
              <w:r>
                <w:rPr>
                  <w:szCs w:val="18"/>
                </w:rPr>
                <w:t xml:space="preserve"> for maximum output power</w:t>
              </w:r>
            </w:ins>
          </w:p>
        </w:tc>
        <w:tc>
          <w:tcPr>
            <w:tcW w:w="0" w:type="auto"/>
            <w:tcBorders>
              <w:top w:val="single" w:color="auto" w:sz="4" w:space="0"/>
              <w:left w:val="single" w:color="auto" w:sz="4" w:space="0"/>
              <w:bottom w:val="single" w:color="auto" w:sz="4" w:space="0"/>
              <w:right w:val="single" w:color="auto" w:sz="4" w:space="0"/>
            </w:tcBorders>
          </w:tcPr>
          <w:p>
            <w:pPr>
              <w:pStyle w:val="84"/>
              <w:rPr>
                <w:ins w:id="878" w:author="ZTE, Fei Xue" w:date="2024-02-17T11:03:15Z"/>
                <w:szCs w:val="18"/>
                <w:lang w:eastAsia="ja-JP"/>
              </w:rPr>
            </w:pPr>
            <w:ins w:id="879" w:author="ZTE, Fei Xue" w:date="2024-02-17T11:03:15Z">
              <w:r>
                <w:rPr>
                  <w:szCs w:val="18"/>
                  <w:lang w:eastAsia="ja-JP"/>
                </w:rPr>
                <w:t>Declaration of input signal EIRP required to reach maximum output power. Declared per passband.</w:t>
              </w:r>
            </w:ins>
          </w:p>
        </w:tc>
        <w:tc>
          <w:tcPr>
            <w:tcW w:w="0" w:type="auto"/>
            <w:tcBorders>
              <w:top w:val="single" w:color="auto" w:sz="4" w:space="0"/>
              <w:left w:val="single" w:color="auto" w:sz="4" w:space="0"/>
              <w:bottom w:val="single" w:color="auto" w:sz="4" w:space="0"/>
              <w:right w:val="single" w:color="auto" w:sz="4" w:space="0"/>
            </w:tcBorders>
          </w:tcPr>
          <w:p>
            <w:pPr>
              <w:pStyle w:val="84"/>
              <w:rPr>
                <w:ins w:id="880" w:author="ZTE, Fei Xue" w:date="2024-02-17T11:03:15Z"/>
                <w:szCs w:val="18"/>
                <w:lang w:eastAsia="ja-JP"/>
              </w:rPr>
            </w:pPr>
          </w:p>
        </w:tc>
        <w:tc>
          <w:tcPr>
            <w:tcW w:w="0" w:type="auto"/>
            <w:tcBorders>
              <w:top w:val="single" w:color="auto" w:sz="4" w:space="0"/>
              <w:left w:val="single" w:color="auto" w:sz="4" w:space="0"/>
              <w:bottom w:val="single" w:color="auto" w:sz="4" w:space="0"/>
              <w:right w:val="single" w:color="auto" w:sz="4" w:space="0"/>
            </w:tcBorders>
          </w:tcPr>
          <w:p>
            <w:pPr>
              <w:pStyle w:val="84"/>
              <w:rPr>
                <w:ins w:id="881" w:author="ZTE, Fei Xue" w:date="2024-02-17T11:03:15Z"/>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82" w:author="ZTE, Fei Xue" w:date="2024-02-17T11:03:15Z"/>
        </w:trPr>
        <w:tc>
          <w:tcPr>
            <w:tcW w:w="0" w:type="auto"/>
            <w:tcBorders>
              <w:top w:val="single" w:color="auto" w:sz="4" w:space="0"/>
              <w:left w:val="single" w:color="auto" w:sz="4" w:space="0"/>
              <w:bottom w:val="single" w:color="auto" w:sz="4" w:space="0"/>
              <w:right w:val="single" w:color="auto" w:sz="4" w:space="0"/>
            </w:tcBorders>
          </w:tcPr>
          <w:p>
            <w:pPr>
              <w:pStyle w:val="84"/>
              <w:rPr>
                <w:ins w:id="883" w:author="ZTE, Fei Xue" w:date="2024-02-17T11:03:15Z"/>
                <w:szCs w:val="18"/>
              </w:rPr>
            </w:pPr>
            <w:ins w:id="884" w:author="ZTE, Fei Xue" w:date="2024-02-17T11:03:15Z">
              <w:r>
                <w:rPr>
                  <w:szCs w:val="18"/>
                </w:rPr>
                <w:t>D.26</w:t>
              </w:r>
            </w:ins>
          </w:p>
        </w:tc>
        <w:tc>
          <w:tcPr>
            <w:tcW w:w="0" w:type="auto"/>
            <w:tcBorders>
              <w:top w:val="single" w:color="auto" w:sz="4" w:space="0"/>
              <w:left w:val="single" w:color="auto" w:sz="4" w:space="0"/>
              <w:bottom w:val="single" w:color="auto" w:sz="4" w:space="0"/>
              <w:right w:val="single" w:color="auto" w:sz="4" w:space="0"/>
            </w:tcBorders>
          </w:tcPr>
          <w:p>
            <w:pPr>
              <w:pStyle w:val="84"/>
              <w:rPr>
                <w:ins w:id="885" w:author="ZTE, Fei Xue" w:date="2024-02-17T11:03:15Z"/>
                <w:szCs w:val="18"/>
              </w:rPr>
            </w:pPr>
            <w:ins w:id="886" w:author="ZTE, Fei Xue" w:date="2024-02-17T11:03:15Z">
              <w:r>
                <w:rPr>
                  <w:szCs w:val="18"/>
                </w:rPr>
                <w:t>Repeater radiating direction</w:t>
              </w:r>
            </w:ins>
          </w:p>
        </w:tc>
        <w:tc>
          <w:tcPr>
            <w:tcW w:w="0" w:type="auto"/>
            <w:tcBorders>
              <w:top w:val="single" w:color="auto" w:sz="4" w:space="0"/>
              <w:left w:val="single" w:color="auto" w:sz="4" w:space="0"/>
              <w:bottom w:val="single" w:color="auto" w:sz="4" w:space="0"/>
              <w:right w:val="single" w:color="auto" w:sz="4" w:space="0"/>
            </w:tcBorders>
          </w:tcPr>
          <w:p>
            <w:pPr>
              <w:pStyle w:val="84"/>
              <w:rPr>
                <w:ins w:id="887" w:author="ZTE, Fei Xue" w:date="2024-02-17T11:03:15Z"/>
                <w:szCs w:val="18"/>
                <w:lang w:eastAsia="ja-JP"/>
              </w:rPr>
            </w:pPr>
            <w:ins w:id="888" w:author="ZTE, Fei Xue" w:date="2024-02-17T11:03:15Z">
              <w:r>
                <w:rPr>
                  <w:szCs w:val="18"/>
                </w:rPr>
                <w:t>Declaration on whether the repeater is intended to radiate in DL, UL or both. Testing shall be performed only for the direction(s) in which the repeater radiates.</w:t>
              </w:r>
            </w:ins>
          </w:p>
        </w:tc>
        <w:tc>
          <w:tcPr>
            <w:tcW w:w="0" w:type="auto"/>
            <w:tcBorders>
              <w:top w:val="single" w:color="auto" w:sz="4" w:space="0"/>
              <w:left w:val="single" w:color="auto" w:sz="4" w:space="0"/>
              <w:bottom w:val="single" w:color="auto" w:sz="4" w:space="0"/>
              <w:right w:val="single" w:color="auto" w:sz="4" w:space="0"/>
            </w:tcBorders>
          </w:tcPr>
          <w:p>
            <w:pPr>
              <w:pStyle w:val="84"/>
              <w:rPr>
                <w:ins w:id="889" w:author="ZTE, Fei Xue" w:date="2024-02-17T11:03:15Z"/>
                <w:szCs w:val="18"/>
              </w:rPr>
            </w:pPr>
          </w:p>
        </w:tc>
        <w:tc>
          <w:tcPr>
            <w:tcW w:w="0" w:type="auto"/>
            <w:tcBorders>
              <w:top w:val="single" w:color="auto" w:sz="4" w:space="0"/>
              <w:left w:val="single" w:color="auto" w:sz="4" w:space="0"/>
              <w:bottom w:val="single" w:color="auto" w:sz="4" w:space="0"/>
              <w:right w:val="single" w:color="auto" w:sz="4" w:space="0"/>
            </w:tcBorders>
          </w:tcPr>
          <w:p>
            <w:pPr>
              <w:pStyle w:val="84"/>
              <w:rPr>
                <w:ins w:id="890" w:author="ZTE, Fei Xue" w:date="2024-02-17T11:03:15Z"/>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91" w:author="ZTE, Fei Xue" w:date="2024-02-17T11:03:15Z"/>
        </w:trPr>
        <w:tc>
          <w:tcPr>
            <w:tcW w:w="0" w:type="auto"/>
            <w:tcBorders>
              <w:top w:val="single" w:color="auto" w:sz="4" w:space="0"/>
              <w:left w:val="single" w:color="auto" w:sz="4" w:space="0"/>
              <w:bottom w:val="single" w:color="auto" w:sz="4" w:space="0"/>
              <w:right w:val="single" w:color="auto" w:sz="4" w:space="0"/>
            </w:tcBorders>
          </w:tcPr>
          <w:p>
            <w:pPr>
              <w:pStyle w:val="84"/>
              <w:rPr>
                <w:ins w:id="892" w:author="ZTE, Fei Xue" w:date="2024-02-17T11:03:15Z"/>
                <w:szCs w:val="18"/>
              </w:rPr>
            </w:pPr>
            <w:ins w:id="893" w:author="ZTE, Fei Xue" w:date="2024-02-17T11:03:15Z">
              <w:r>
                <w:rPr>
                  <w:rFonts w:hint="eastAsia" w:eastAsia="等线"/>
                  <w:lang w:eastAsia="zh-CN"/>
                </w:rPr>
                <w:t>D.27</w:t>
              </w:r>
            </w:ins>
          </w:p>
        </w:tc>
        <w:tc>
          <w:tcPr>
            <w:tcW w:w="0" w:type="auto"/>
            <w:tcBorders>
              <w:top w:val="single" w:color="auto" w:sz="4" w:space="0"/>
              <w:left w:val="single" w:color="auto" w:sz="4" w:space="0"/>
              <w:bottom w:val="single" w:color="auto" w:sz="4" w:space="0"/>
              <w:right w:val="single" w:color="auto" w:sz="4" w:space="0"/>
            </w:tcBorders>
          </w:tcPr>
          <w:p>
            <w:pPr>
              <w:pStyle w:val="84"/>
              <w:rPr>
                <w:ins w:id="894" w:author="ZTE, Fei Xue" w:date="2024-02-17T11:03:15Z"/>
                <w:szCs w:val="18"/>
              </w:rPr>
            </w:pPr>
            <w:ins w:id="895" w:author="ZTE, Fei Xue" w:date="2024-02-17T11:03:15Z">
              <w:r>
                <w:rPr>
                  <w:rFonts w:hint="eastAsia" w:eastAsia="等线"/>
                  <w:lang w:eastAsia="zh-CN"/>
                </w:rPr>
                <w:t>M</w:t>
              </w:r>
            </w:ins>
            <w:ins w:id="896" w:author="ZTE, Fei Xue" w:date="2024-02-17T11:03:15Z">
              <w:r>
                <w:rPr/>
                <w:t>aximum repeater RF Bandwidth</w:t>
              </w:r>
            </w:ins>
          </w:p>
        </w:tc>
        <w:tc>
          <w:tcPr>
            <w:tcW w:w="0" w:type="auto"/>
            <w:tcBorders>
              <w:top w:val="single" w:color="auto" w:sz="4" w:space="0"/>
              <w:left w:val="single" w:color="auto" w:sz="4" w:space="0"/>
              <w:bottom w:val="single" w:color="auto" w:sz="4" w:space="0"/>
              <w:right w:val="single" w:color="auto" w:sz="4" w:space="0"/>
            </w:tcBorders>
          </w:tcPr>
          <w:p>
            <w:pPr>
              <w:pStyle w:val="84"/>
              <w:rPr>
                <w:ins w:id="897" w:author="ZTE, Fei Xue" w:date="2024-02-17T11:03:15Z"/>
                <w:szCs w:val="18"/>
              </w:rPr>
            </w:pPr>
            <w:ins w:id="898" w:author="ZTE, Fei Xue" w:date="2024-02-17T11:03:15Z">
              <w:r>
                <w:rPr>
                  <w:rFonts w:cs="Arial"/>
                  <w:szCs w:val="18"/>
                </w:rPr>
                <w:t xml:space="preserve">Maximum </w:t>
              </w:r>
            </w:ins>
            <w:ins w:id="899" w:author="ZTE, Fei Xue" w:date="2024-02-17T11:03:15Z">
              <w:r>
                <w:rPr>
                  <w:rFonts w:hint="eastAsia" w:eastAsia="等线" w:cs="Arial"/>
                  <w:i/>
                  <w:szCs w:val="18"/>
                  <w:lang w:eastAsia="zh-CN"/>
                </w:rPr>
                <w:t>repeater</w:t>
              </w:r>
            </w:ins>
            <w:ins w:id="900" w:author="ZTE, Fei Xue" w:date="2024-02-17T11:03:15Z">
              <w:r>
                <w:rPr>
                  <w:rFonts w:cs="Arial"/>
                  <w:i/>
                  <w:szCs w:val="18"/>
                </w:rPr>
                <w:t xml:space="preserve"> RF Bandwidth</w:t>
              </w:r>
            </w:ins>
            <w:ins w:id="901" w:author="ZTE, Fei Xue" w:date="2024-02-17T11:03:15Z">
              <w:r>
                <w:rPr>
                  <w:rFonts w:cs="Arial"/>
                  <w:szCs w:val="18"/>
                </w:rPr>
                <w:t xml:space="preserve"> in the </w:t>
              </w:r>
            </w:ins>
            <w:ins w:id="902" w:author="ZTE, Fei Xue" w:date="2024-02-17T11:03:15Z">
              <w:r>
                <w:rPr>
                  <w:rFonts w:cs="Arial"/>
                  <w:i/>
                  <w:szCs w:val="18"/>
                </w:rPr>
                <w:t>operating band</w:t>
              </w:r>
            </w:ins>
            <w:ins w:id="903" w:author="ZTE, Fei Xue" w:date="2024-02-17T11:03:15Z">
              <w:r>
                <w:rPr>
                  <w:rFonts w:cs="Arial"/>
                  <w:szCs w:val="18"/>
                </w:rPr>
                <w:t xml:space="preserve"> for single-band operation. Declared per supported </w:t>
              </w:r>
            </w:ins>
            <w:ins w:id="904" w:author="ZTE, Fei Xue" w:date="2024-02-17T11:03:15Z">
              <w:r>
                <w:rPr>
                  <w:rFonts w:cs="Arial"/>
                  <w:i/>
                  <w:szCs w:val="18"/>
                </w:rPr>
                <w:t>operating band.</w:t>
              </w:r>
            </w:ins>
            <w:ins w:id="905" w:author="ZTE, Fei Xue" w:date="2024-02-17T11:03:15Z">
              <w:r>
                <w:rPr>
                  <w:rFonts w:cs="Arial"/>
                  <w:szCs w:val="18"/>
                </w:rPr>
                <w:t xml:space="preserve"> (Note </w:t>
              </w:r>
            </w:ins>
            <w:ins w:id="906" w:author="ZTE, Fei Xue" w:date="2024-02-17T11:03:15Z">
              <w:r>
                <w:rPr>
                  <w:rFonts w:hint="eastAsia" w:eastAsia="等线" w:cs="Arial"/>
                  <w:szCs w:val="18"/>
                  <w:lang w:eastAsia="zh-CN"/>
                </w:rPr>
                <w:t>8</w:t>
              </w:r>
            </w:ins>
            <w:ins w:id="907" w:author="ZTE, Fei Xue" w:date="2024-02-17T11:03:15Z">
              <w:r>
                <w:rPr>
                  <w:rFonts w:cs="Arial"/>
                  <w:szCs w:val="18"/>
                </w:rPr>
                <w:t>)</w:t>
              </w:r>
            </w:ins>
          </w:p>
        </w:tc>
        <w:tc>
          <w:tcPr>
            <w:tcW w:w="0" w:type="auto"/>
            <w:tcBorders>
              <w:top w:val="single" w:color="auto" w:sz="4" w:space="0"/>
              <w:left w:val="single" w:color="auto" w:sz="4" w:space="0"/>
              <w:bottom w:val="single" w:color="auto" w:sz="4" w:space="0"/>
              <w:right w:val="single" w:color="auto" w:sz="4" w:space="0"/>
            </w:tcBorders>
          </w:tcPr>
          <w:p>
            <w:pPr>
              <w:pStyle w:val="84"/>
              <w:rPr>
                <w:ins w:id="908" w:author="ZTE, Fei Xue" w:date="2024-02-17T11:03:15Z"/>
                <w:rFonts w:cs="Arial"/>
                <w:szCs w:val="18"/>
              </w:rPr>
            </w:pPr>
          </w:p>
        </w:tc>
        <w:tc>
          <w:tcPr>
            <w:tcW w:w="0" w:type="auto"/>
            <w:tcBorders>
              <w:top w:val="single" w:color="auto" w:sz="4" w:space="0"/>
              <w:left w:val="single" w:color="auto" w:sz="4" w:space="0"/>
              <w:bottom w:val="single" w:color="auto" w:sz="4" w:space="0"/>
              <w:right w:val="single" w:color="auto" w:sz="4" w:space="0"/>
            </w:tcBorders>
          </w:tcPr>
          <w:p>
            <w:pPr>
              <w:pStyle w:val="84"/>
              <w:rPr>
                <w:ins w:id="909" w:author="ZTE, Fei Xue" w:date="2024-02-17T11:03:15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ins w:id="910" w:author="ZTE, Fei Xue" w:date="2024-02-17T11:03:15Z"/>
        </w:trPr>
        <w:tc>
          <w:tcPr>
            <w:tcW w:w="0" w:type="auto"/>
            <w:gridSpan w:val="5"/>
            <w:tcBorders>
              <w:top w:val="single" w:color="auto" w:sz="4" w:space="0"/>
              <w:left w:val="single" w:color="auto" w:sz="4" w:space="0"/>
              <w:bottom w:val="single" w:color="auto" w:sz="4" w:space="0"/>
              <w:right w:val="single" w:color="auto" w:sz="4" w:space="0"/>
            </w:tcBorders>
          </w:tcPr>
          <w:p>
            <w:pPr>
              <w:pStyle w:val="99"/>
              <w:rPr>
                <w:ins w:id="911" w:author="ZTE, Fei Xue" w:date="2024-02-17T11:03:15Z"/>
              </w:rPr>
            </w:pPr>
            <w:ins w:id="912" w:author="ZTE, Fei Xue" w:date="2024-02-17T11:03:15Z">
              <w:r>
                <w:rPr/>
                <w:t>NOTE 1:</w:t>
              </w:r>
            </w:ins>
            <w:ins w:id="913" w:author="ZTE, Fei Xue" w:date="2024-02-17T11:03:15Z">
              <w:r>
                <w:rPr/>
                <w:tab/>
              </w:r>
            </w:ins>
            <w:ins w:id="914" w:author="ZTE, Fei Xue" w:date="2024-02-17T11:03:15Z">
              <w:r>
                <w:rPr/>
                <w:t>Depending on the capability of the system some of these beams may be the same. For those same beams, testing is not repeated.</w:t>
              </w:r>
            </w:ins>
          </w:p>
          <w:p>
            <w:pPr>
              <w:pStyle w:val="99"/>
              <w:rPr>
                <w:ins w:id="915" w:author="ZTE, Fei Xue" w:date="2024-02-17T11:03:15Z"/>
              </w:rPr>
            </w:pPr>
            <w:ins w:id="916" w:author="ZTE, Fei Xue" w:date="2024-02-17T11:03:15Z">
              <w:r>
                <w:rPr/>
                <w:t>NOTE 2:</w:t>
              </w:r>
            </w:ins>
            <w:ins w:id="917" w:author="ZTE, Fei Xue" w:date="2024-02-17T11:03:15Z">
              <w:r>
                <w:rPr>
                  <w:rFonts w:cs="Arial"/>
                  <w:szCs w:val="18"/>
                </w:rPr>
                <w:tab/>
              </w:r>
            </w:ins>
            <w:ins w:id="918" w:author="ZTE, Fei Xue" w:date="2024-02-17T11:03:15Z">
              <w:r>
                <w:rPr/>
                <w:t xml:space="preserve">These </w:t>
              </w:r>
            </w:ins>
            <w:ins w:id="919" w:author="ZTE, Fei Xue" w:date="2024-02-17T11:03:15Z">
              <w:r>
                <w:rPr>
                  <w:i/>
                </w:rPr>
                <w:t>operating bands</w:t>
              </w:r>
            </w:ins>
            <w:ins w:id="920" w:author="ZTE, Fei Xue" w:date="2024-02-17T11:03:15Z">
              <w:r>
                <w:rPr/>
                <w:t xml:space="preserve"> are related to their respective single</w:t>
              </w:r>
              <w:r>
                <w:rPr/>
                <w:noBreakHyphen/>
              </w:r>
              <w:r>
                <w:rPr/>
                <w:t>band RIBs.</w:t>
              </w:r>
            </w:ins>
          </w:p>
          <w:p>
            <w:pPr>
              <w:pStyle w:val="99"/>
              <w:rPr>
                <w:ins w:id="921" w:author="ZTE, Fei Xue" w:date="2024-02-17T11:03:15Z"/>
              </w:rPr>
            </w:pPr>
            <w:ins w:id="922" w:author="ZTE, Fei Xue" w:date="2024-02-17T11:03:15Z">
              <w:r>
                <w:rPr/>
                <w:t>NOTE 3:</w:t>
              </w:r>
            </w:ins>
            <w:ins w:id="923" w:author="ZTE, Fei Xue" w:date="2024-02-17T11:03:15Z">
              <w:r>
                <w:rPr>
                  <w:lang w:eastAsia="zh-CN"/>
                </w:rPr>
                <w:tab/>
              </w:r>
            </w:ins>
            <w:ins w:id="924" w:author="ZTE, Fei Xue" w:date="2024-02-17T11:03:15Z">
              <w:r>
                <w:rPr>
                  <w:i/>
                </w:rPr>
                <w:t>OTA coverage range</w:t>
              </w:r>
            </w:ins>
            <w:ins w:id="925" w:author="ZTE, Fei Xue" w:date="2024-02-17T11:03:15Z">
              <w:r>
                <w:rPr/>
                <w:t xml:space="preserve"> is used for conformance testing of such TX OTA requirements as frequency error or EVM.</w:t>
              </w:r>
            </w:ins>
          </w:p>
          <w:p>
            <w:pPr>
              <w:pStyle w:val="99"/>
              <w:rPr>
                <w:ins w:id="926" w:author="ZTE, Fei Xue" w:date="2024-02-17T11:03:15Z"/>
                <w:lang w:eastAsia="zh-CN"/>
              </w:rPr>
            </w:pPr>
            <w:ins w:id="927" w:author="ZTE, Fei Xue" w:date="2024-02-17T11:03:15Z">
              <w:r>
                <w:rPr/>
                <w:t>NOTE 4:</w:t>
              </w:r>
            </w:ins>
            <w:ins w:id="928" w:author="ZTE, Fei Xue" w:date="2024-02-17T11:03:15Z">
              <w:r>
                <w:rPr/>
                <w:tab/>
              </w:r>
            </w:ins>
            <w:ins w:id="929" w:author="ZTE, Fei Xue" w:date="2024-02-17T11:03:15Z">
              <w:r>
                <w:rPr/>
                <w:t xml:space="preserve">The </w:t>
              </w:r>
            </w:ins>
            <w:ins w:id="930" w:author="ZTE, Fei Xue" w:date="2024-02-17T11:03:15Z">
              <w:r>
                <w:rPr>
                  <w:i/>
                </w:rPr>
                <w:t xml:space="preserve">OTA coverage range </w:t>
              </w:r>
            </w:ins>
            <w:ins w:id="931" w:author="ZTE, Fei Xue" w:date="2024-02-17T11:03:15Z">
              <w:r>
                <w:rPr>
                  <w:iCs/>
                </w:rPr>
                <w:t>reference direction</w:t>
              </w:r>
            </w:ins>
            <w:ins w:id="932" w:author="ZTE, Fei Xue" w:date="2024-02-17T11:03:15Z">
              <w:r>
                <w:rPr/>
                <w:t xml:space="preserve"> may be the same as the Reference beam direction pair (D.8) but does not have to be.</w:t>
              </w:r>
            </w:ins>
          </w:p>
          <w:p>
            <w:pPr>
              <w:pStyle w:val="99"/>
              <w:rPr>
                <w:ins w:id="933" w:author="ZTE, Fei Xue" w:date="2024-02-17T11:03:15Z"/>
                <w:lang w:eastAsia="zh-CN"/>
              </w:rPr>
            </w:pPr>
            <w:ins w:id="934" w:author="ZTE, Fei Xue" w:date="2024-02-17T11:03:15Z">
              <w:r>
                <w:rPr>
                  <w:lang w:eastAsia="zh-CN"/>
                </w:rPr>
                <w:t>NOTE 5:</w:t>
              </w:r>
            </w:ins>
            <w:ins w:id="935" w:author="ZTE, Fei Xue" w:date="2024-02-17T11:03:15Z">
              <w:r>
                <w:rPr/>
                <w:tab/>
              </w:r>
            </w:ins>
            <w:ins w:id="936" w:author="ZTE, Fei Xue" w:date="2024-02-17T11:03:15Z">
              <w:r>
                <w:rPr>
                  <w:lang w:eastAsia="zh-CN"/>
                </w:rPr>
                <w:t xml:space="preserve">If a </w:t>
              </w:r>
            </w:ins>
            <w:ins w:id="937" w:author="ZTE, Fei Xue" w:date="2024-02-17T11:03:15Z">
              <w:r>
                <w:rPr>
                  <w:i/>
                  <w:lang w:eastAsia="zh-CN"/>
                </w:rPr>
                <w:t>Repeater type 2-O</w:t>
              </w:r>
            </w:ins>
            <w:ins w:id="938" w:author="ZTE, Fei Xue" w:date="2024-02-17T11:03:15Z">
              <w:r>
                <w:rPr>
                  <w:lang w:eastAsia="zh-CN"/>
                </w:rPr>
                <w:t xml:space="preserve"> is capable of 64QAM operation but not capable of 256QAM operation, then up to two rated output power declarations may be made. One declaration is applicable when configured for 64QAM operation and the other declaration is applicable when not configured for 64QAM operation.</w:t>
              </w:r>
            </w:ins>
          </w:p>
          <w:p>
            <w:pPr>
              <w:pStyle w:val="99"/>
              <w:rPr>
                <w:ins w:id="939" w:author="ZTE, Fei Xue" w:date="2024-02-17T11:03:15Z"/>
              </w:rPr>
            </w:pPr>
            <w:ins w:id="940" w:author="ZTE, Fei Xue" w:date="2024-02-17T11:03:15Z">
              <w:r>
                <w:rPr>
                  <w:lang w:eastAsia="zh-CN"/>
                </w:rPr>
                <w:t>NOTE </w:t>
              </w:r>
            </w:ins>
            <w:ins w:id="941" w:author="ZTE, Fei Xue" w:date="2024-02-17T11:03:15Z">
              <w:r>
                <w:rPr/>
                <w:t>6:</w:t>
              </w:r>
            </w:ins>
            <w:ins w:id="942" w:author="ZTE, Fei Xue" w:date="2024-02-17T11:03:15Z">
              <w:r>
                <w:rPr/>
                <w:tab/>
              </w:r>
            </w:ins>
            <w:ins w:id="943" w:author="ZTE, Fei Xue" w:date="2024-02-17T11:03:15Z">
              <w:r>
                <w:rPr/>
                <w:t xml:space="preserve">If </w:t>
              </w:r>
            </w:ins>
            <w:ins w:id="944" w:author="ZTE, Fei Xue" w:date="2024-02-17T11:03:15Z">
              <w:r>
                <w:rPr>
                  <w:rFonts w:cs="Arial"/>
                  <w:szCs w:val="18"/>
                </w:rPr>
                <w:t xml:space="preserve">D.22 and D.23 are </w:t>
              </w:r>
            </w:ins>
            <w:ins w:id="945" w:author="ZTE, Fei Xue" w:date="2024-02-17T11:03:15Z">
              <w:r>
                <w:rPr/>
                <w:t xml:space="preserve">declared for certain frequency range (D.21), there shall be no </w:t>
              </w:r>
            </w:ins>
            <w:ins w:id="946" w:author="ZTE, Fei Xue" w:date="2024-02-17T11:03:15Z">
              <w:r>
                <w:rPr>
                  <w:lang w:eastAsia="zh-CN"/>
                </w:rPr>
                <w:t>"</w:t>
              </w:r>
            </w:ins>
            <w:ins w:id="947" w:author="ZTE, Fei Xue" w:date="2024-02-17T11:03:15Z">
              <w:r>
                <w:rPr/>
                <w:t>Rated beam EIRP</w:t>
              </w:r>
            </w:ins>
            <w:ins w:id="948" w:author="ZTE, Fei Xue" w:date="2024-02-17T11:03:15Z">
              <w:r>
                <w:rPr>
                  <w:lang w:eastAsia="zh-CN"/>
                </w:rPr>
                <w:t>"</w:t>
              </w:r>
            </w:ins>
            <w:ins w:id="949" w:author="ZTE, Fei Xue" w:date="2024-02-17T11:03:15Z">
              <w:r>
                <w:rPr/>
                <w:t xml:space="preserve"> declaration (D.9) for the </w:t>
              </w:r>
            </w:ins>
            <w:ins w:id="950" w:author="ZTE, Fei Xue" w:date="2024-02-17T11:03:15Z">
              <w:r>
                <w:rPr>
                  <w:i/>
                </w:rPr>
                <w:t>operating band</w:t>
              </w:r>
            </w:ins>
            <w:ins w:id="951" w:author="ZTE, Fei Xue" w:date="2024-02-17T11:03:15Z">
              <w:r>
                <w:rPr/>
                <w:t xml:space="preserve"> containing that particular frequency range.</w:t>
              </w:r>
            </w:ins>
          </w:p>
          <w:p>
            <w:pPr>
              <w:pStyle w:val="99"/>
              <w:rPr>
                <w:ins w:id="952" w:author="ZTE, Fei Xue" w:date="2024-02-17T11:03:15Z"/>
                <w:lang w:eastAsia="zh-CN"/>
              </w:rPr>
            </w:pPr>
            <w:ins w:id="953" w:author="ZTE, Fei Xue" w:date="2024-02-17T11:03:15Z">
              <w:r>
                <w:rPr>
                  <w:lang w:eastAsia="zh-CN"/>
                </w:rPr>
                <w:t>NOTE 7:</w:t>
              </w:r>
            </w:ins>
            <w:ins w:id="954" w:author="ZTE, Fei Xue" w:date="2024-02-17T11:03:15Z">
              <w:r>
                <w:rPr/>
                <w:tab/>
              </w:r>
            </w:ins>
            <w:ins w:id="955" w:author="ZTE, Fei Xue" w:date="2024-02-17T11:03:15Z">
              <w:r>
                <w:rPr>
                  <w:lang w:eastAsia="zh-CN"/>
                </w:rPr>
                <w:t>If a BS type 2-O is capable of 256QAM operation, then up to three rated output power declarations may be made. One declaration is applicable when configured for 256QAM operation, a different declaration is applicable when configured for 64QAM operation and the other declaration is applicable when not configured neither for 256QAM nor 64QAM operation.</w:t>
              </w:r>
            </w:ins>
          </w:p>
          <w:p>
            <w:pPr>
              <w:pStyle w:val="99"/>
              <w:rPr>
                <w:ins w:id="956" w:author="ZTE, Fei Xue" w:date="2024-02-17T11:03:15Z"/>
              </w:rPr>
            </w:pPr>
            <w:ins w:id="957" w:author="ZTE, Fei Xue" w:date="2024-02-17T11:03:15Z">
              <w:r>
                <w:rPr/>
                <w:t xml:space="preserve">NOTE </w:t>
              </w:r>
            </w:ins>
            <w:ins w:id="958" w:author="ZTE, Fei Xue" w:date="2024-02-17T11:03:15Z">
              <w:r>
                <w:rPr>
                  <w:rFonts w:hint="eastAsia" w:eastAsia="等线"/>
                  <w:lang w:eastAsia="zh-CN"/>
                </w:rPr>
                <w:t>8</w:t>
              </w:r>
            </w:ins>
            <w:ins w:id="959" w:author="ZTE, Fei Xue" w:date="2024-02-17T11:03:15Z">
              <w:r>
                <w:rPr/>
                <w:t>:</w:t>
              </w:r>
            </w:ins>
            <w:ins w:id="960" w:author="ZTE, Fei Xue" w:date="2024-02-17T11:03:15Z">
              <w:r>
                <w:rPr/>
                <w:tab/>
              </w:r>
            </w:ins>
            <w:ins w:id="961" w:author="ZTE, Fei Xue" w:date="2024-02-17T11:03:15Z">
              <w:r>
                <w:rPr>
                  <w:rFonts w:cs="Arial"/>
                  <w:szCs w:val="18"/>
                  <w:lang w:val="en-US"/>
                </w:rPr>
                <w:t>Parameters for contiguous or non-contiguous spectrum operation in the operating band are assumed to be the same unless they are separately declared. When separately declared, they shall still use the same declaration identifier.</w:t>
              </w:r>
            </w:ins>
          </w:p>
        </w:tc>
      </w:tr>
    </w:tbl>
    <w:p/>
    <w:p>
      <w:pPr>
        <w:pStyle w:val="3"/>
      </w:pPr>
      <w:bookmarkStart w:id="494" w:name="_Toc145511184"/>
      <w:bookmarkStart w:id="495" w:name="_Toc138884973"/>
      <w:bookmarkStart w:id="496" w:name="_Toc155475661"/>
      <w:bookmarkStart w:id="497" w:name="_Toc124158310"/>
      <w:bookmarkStart w:id="498" w:name="_Toc121818331"/>
      <w:bookmarkStart w:id="499" w:name="_Toc137467103"/>
      <w:bookmarkStart w:id="500" w:name="_Toc121818555"/>
      <w:bookmarkStart w:id="501" w:name="_Toc138884749"/>
      <w:bookmarkStart w:id="502" w:name="_Toc130558378"/>
      <w:r>
        <w:t>4.7</w:t>
      </w:r>
      <w:r>
        <w:tab/>
      </w:r>
      <w:r>
        <w:t>Test configurations</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pPr>
        <w:pStyle w:val="4"/>
        <w:rPr>
          <w:lang w:eastAsia="zh-CN"/>
        </w:rPr>
      </w:pPr>
      <w:bookmarkStart w:id="503" w:name="_Toc37272733"/>
      <w:bookmarkStart w:id="504" w:name="_Toc121818556"/>
      <w:bookmarkStart w:id="505" w:name="_Toc58917765"/>
      <w:bookmarkStart w:id="506" w:name="_Toc137467104"/>
      <w:bookmarkStart w:id="507" w:name="_Toc138884750"/>
      <w:bookmarkStart w:id="508" w:name="_Toc138884974"/>
      <w:bookmarkStart w:id="509" w:name="_Toc53182917"/>
      <w:bookmarkStart w:id="510" w:name="_Toc121818332"/>
      <w:bookmarkStart w:id="511" w:name="_Toc76114211"/>
      <w:bookmarkStart w:id="512" w:name="_Toc29810435"/>
      <w:bookmarkStart w:id="513" w:name="_Toc82536219"/>
      <w:bookmarkStart w:id="514" w:name="_Toc155475662"/>
      <w:bookmarkStart w:id="515" w:name="_Toc76544097"/>
      <w:bookmarkStart w:id="516" w:name="_Toc130558379"/>
      <w:bookmarkStart w:id="517" w:name="_Toc145511185"/>
      <w:bookmarkStart w:id="518" w:name="_Toc14403"/>
      <w:bookmarkStart w:id="519" w:name="_Toc66693634"/>
      <w:bookmarkStart w:id="520" w:name="_Toc21102586"/>
      <w:bookmarkStart w:id="521" w:name="_Toc74915586"/>
      <w:bookmarkStart w:id="522" w:name="_Toc58915584"/>
      <w:bookmarkStart w:id="523" w:name="_Toc124158311"/>
      <w:bookmarkStart w:id="524" w:name="_Toc36635787"/>
      <w:bookmarkStart w:id="525" w:name="_Toc45885808"/>
      <w:bookmarkStart w:id="526" w:name="_Toc19730"/>
      <w:r>
        <w:rPr>
          <w:lang w:eastAsia="zh-CN"/>
        </w:rPr>
        <w:t>4.7.1</w:t>
      </w:r>
      <w:r>
        <w:rPr>
          <w:lang w:eastAsia="zh-CN"/>
        </w:rPr>
        <w:tab/>
      </w:r>
      <w:r>
        <w:rPr>
          <w:lang w:eastAsia="zh-CN"/>
        </w:rPr>
        <w:t>General</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pPr>
        <w:pStyle w:val="4"/>
        <w:rPr>
          <w:lang w:eastAsia="zh-CN"/>
        </w:rPr>
      </w:pPr>
      <w:bookmarkStart w:id="527" w:name="_Toc74915587"/>
      <w:bookmarkStart w:id="528" w:name="_Toc29810436"/>
      <w:bookmarkStart w:id="529" w:name="_Toc76544098"/>
      <w:bookmarkStart w:id="530" w:name="_Toc137467105"/>
      <w:bookmarkStart w:id="531" w:name="_Toc58917766"/>
      <w:bookmarkStart w:id="532" w:name="_Toc53182918"/>
      <w:bookmarkStart w:id="533" w:name="_Toc76114212"/>
      <w:bookmarkStart w:id="534" w:name="_Toc155475663"/>
      <w:bookmarkStart w:id="535" w:name="_Toc45885809"/>
      <w:bookmarkStart w:id="536" w:name="_Toc21102587"/>
      <w:bookmarkStart w:id="537" w:name="_Toc37272734"/>
      <w:bookmarkStart w:id="538" w:name="_Toc36635788"/>
      <w:bookmarkStart w:id="539" w:name="_Toc130558380"/>
      <w:bookmarkStart w:id="540" w:name="_Toc145511186"/>
      <w:bookmarkStart w:id="541" w:name="_Toc138884751"/>
      <w:bookmarkStart w:id="542" w:name="_Toc66693635"/>
      <w:bookmarkStart w:id="543" w:name="_Toc82536220"/>
      <w:bookmarkStart w:id="544" w:name="_Toc124158312"/>
      <w:bookmarkStart w:id="545" w:name="_Toc138884975"/>
      <w:bookmarkStart w:id="546" w:name="_Toc121818333"/>
      <w:bookmarkStart w:id="547" w:name="_Toc121818557"/>
      <w:bookmarkStart w:id="548" w:name="_Toc58915585"/>
      <w:r>
        <w:rPr>
          <w:lang w:eastAsia="zh-CN"/>
        </w:rPr>
        <w:t>4.7.2</w:t>
      </w:r>
      <w:r>
        <w:rPr>
          <w:lang w:eastAsia="zh-CN"/>
        </w:rPr>
        <w:tab/>
      </w:r>
      <w:r>
        <w:rPr>
          <w:lang w:eastAsia="zh-CN"/>
        </w:rPr>
        <w:t>Test signal configurations</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pPr>
        <w:pStyle w:val="5"/>
        <w:rPr>
          <w:color w:val="000000"/>
          <w:lang w:eastAsia="ja-JP"/>
        </w:rPr>
      </w:pPr>
      <w:bookmarkStart w:id="549" w:name="_Toc21102588"/>
      <w:bookmarkStart w:id="550" w:name="_Toc36635789"/>
      <w:bookmarkStart w:id="551" w:name="_Toc137467106"/>
      <w:bookmarkStart w:id="552" w:name="_Toc29810437"/>
      <w:bookmarkStart w:id="553" w:name="_Toc58915586"/>
      <w:bookmarkStart w:id="554" w:name="_Toc74915588"/>
      <w:bookmarkStart w:id="555" w:name="_Toc124158313"/>
      <w:bookmarkStart w:id="556" w:name="_Toc138884752"/>
      <w:bookmarkStart w:id="557" w:name="_Toc76114213"/>
      <w:bookmarkStart w:id="558" w:name="_Toc130558381"/>
      <w:bookmarkStart w:id="559" w:name="_Toc66693636"/>
      <w:bookmarkStart w:id="560" w:name="_Toc37272735"/>
      <w:bookmarkStart w:id="561" w:name="_Toc76544099"/>
      <w:bookmarkStart w:id="562" w:name="_Toc145511187"/>
      <w:bookmarkStart w:id="563" w:name="_Toc45885810"/>
      <w:bookmarkStart w:id="564" w:name="_Toc121818558"/>
      <w:bookmarkStart w:id="565" w:name="_Toc53182919"/>
      <w:bookmarkStart w:id="566" w:name="_Toc121818334"/>
      <w:bookmarkStart w:id="567" w:name="_Toc138884976"/>
      <w:bookmarkStart w:id="568" w:name="_Toc82536221"/>
      <w:bookmarkStart w:id="569" w:name="_Toc155475664"/>
      <w:bookmarkStart w:id="570" w:name="_Toc58917767"/>
      <w:r>
        <w:rPr>
          <w:lang w:eastAsia="ja-JP"/>
        </w:rPr>
        <w:t>4.7.2.1</w:t>
      </w:r>
      <w:r>
        <w:rPr>
          <w:lang w:eastAsia="ja-JP"/>
        </w:rPr>
        <w:tab/>
      </w:r>
      <w:r>
        <w:rPr>
          <w:lang w:eastAsia="ja-JP"/>
        </w:rPr>
        <w:t>Test signal used to build Test Configurations</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pPr>
        <w:pStyle w:val="5"/>
        <w:rPr>
          <w:lang w:eastAsia="zh-CN"/>
        </w:rPr>
      </w:pPr>
      <w:bookmarkStart w:id="571" w:name="_Toc76544100"/>
      <w:bookmarkStart w:id="572" w:name="_Toc82536222"/>
      <w:bookmarkStart w:id="573" w:name="_Toc130558382"/>
      <w:bookmarkStart w:id="574" w:name="_Toc138884753"/>
      <w:bookmarkStart w:id="575" w:name="_Toc137467107"/>
      <w:bookmarkStart w:id="576" w:name="_Toc58915587"/>
      <w:bookmarkStart w:id="577" w:name="_Toc53182920"/>
      <w:bookmarkStart w:id="578" w:name="_Toc74915589"/>
      <w:bookmarkStart w:id="579" w:name="_Toc155475665"/>
      <w:bookmarkStart w:id="580" w:name="_Toc124158314"/>
      <w:bookmarkStart w:id="581" w:name="_Toc58917768"/>
      <w:bookmarkStart w:id="582" w:name="_Toc138884977"/>
      <w:bookmarkStart w:id="583" w:name="_Toc29810438"/>
      <w:bookmarkStart w:id="584" w:name="_Toc37272736"/>
      <w:bookmarkStart w:id="585" w:name="_Toc45885811"/>
      <w:bookmarkStart w:id="586" w:name="_Toc36635790"/>
      <w:bookmarkStart w:id="587" w:name="_Toc66693637"/>
      <w:bookmarkStart w:id="588" w:name="_Toc76114214"/>
      <w:bookmarkStart w:id="589" w:name="_Toc121818335"/>
      <w:bookmarkStart w:id="590" w:name="_Toc21102589"/>
      <w:bookmarkStart w:id="591" w:name="_Toc145511188"/>
      <w:bookmarkStart w:id="592" w:name="_Toc121818559"/>
      <w:r>
        <w:rPr>
          <w:lang w:eastAsia="zh-CN"/>
        </w:rPr>
        <w:t>4</w:t>
      </w:r>
      <w:bookmarkStart w:id="593" w:name="_Hlk517255432"/>
      <w:r>
        <w:rPr>
          <w:lang w:eastAsia="zh-CN"/>
        </w:rPr>
        <w:t>.7.2</w:t>
      </w:r>
      <w:bookmarkEnd w:id="593"/>
      <w:r>
        <w:rPr>
          <w:lang w:eastAsia="zh-CN"/>
        </w:rPr>
        <w:t>.2</w:t>
      </w:r>
      <w:r>
        <w:rPr>
          <w:lang w:eastAsia="zh-CN"/>
        </w:rPr>
        <w:tab/>
      </w:r>
      <w:r>
        <w:rPr>
          <w:lang w:eastAsia="zh-CN"/>
        </w:rPr>
        <w:t>RTC1: Contiguous spectrum operation</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pPr>
        <w:pStyle w:val="5"/>
        <w:rPr>
          <w:lang w:eastAsia="ja-JP"/>
        </w:rPr>
      </w:pPr>
      <w:bookmarkStart w:id="594" w:name="_Toc28761"/>
      <w:bookmarkStart w:id="595" w:name="_Toc66693643"/>
      <w:bookmarkStart w:id="596" w:name="_Toc21102595"/>
      <w:bookmarkStart w:id="597" w:name="_Toc130558385"/>
      <w:bookmarkStart w:id="598" w:name="_Toc145511191"/>
      <w:bookmarkStart w:id="599" w:name="_Toc121818562"/>
      <w:bookmarkStart w:id="600" w:name="_Toc137467110"/>
      <w:bookmarkStart w:id="601" w:name="_Toc29810444"/>
      <w:bookmarkStart w:id="602" w:name="_Toc76544106"/>
      <w:bookmarkStart w:id="603" w:name="_Toc53182926"/>
      <w:bookmarkStart w:id="604" w:name="_Toc138884756"/>
      <w:bookmarkStart w:id="605" w:name="_Toc155475668"/>
      <w:bookmarkStart w:id="606" w:name="_Toc37272742"/>
      <w:bookmarkStart w:id="607" w:name="_Toc58917774"/>
      <w:bookmarkStart w:id="608" w:name="_Toc121818338"/>
      <w:bookmarkStart w:id="609" w:name="_Toc138884980"/>
      <w:bookmarkStart w:id="610" w:name="_Toc74915595"/>
      <w:bookmarkStart w:id="611" w:name="_Toc36635796"/>
      <w:bookmarkStart w:id="612" w:name="_Toc76114220"/>
      <w:bookmarkStart w:id="613" w:name="_Toc58915593"/>
      <w:bookmarkStart w:id="614" w:name="_Toc45885817"/>
      <w:bookmarkStart w:id="615" w:name="_Toc82536228"/>
      <w:bookmarkStart w:id="616" w:name="_Toc124158317"/>
      <w:bookmarkStart w:id="617" w:name="_Toc20375"/>
      <w:r>
        <w:rPr>
          <w:lang w:eastAsia="ja-JP"/>
        </w:rPr>
        <w:t>4.</w:t>
      </w:r>
      <w:r>
        <w:rPr>
          <w:lang w:eastAsia="zh-CN"/>
        </w:rPr>
        <w:t>7.2</w:t>
      </w:r>
      <w:r>
        <w:rPr>
          <w:lang w:eastAsia="ja-JP"/>
        </w:rPr>
        <w:t>.4</w:t>
      </w:r>
      <w:r>
        <w:rPr>
          <w:lang w:eastAsia="ja-JP"/>
        </w:rPr>
        <w:tab/>
      </w:r>
      <w:r>
        <w:rPr>
          <w:lang w:eastAsia="ja-JP"/>
        </w:rPr>
        <w:t>RTC2: Non-contiguo</w:t>
      </w:r>
      <w:r>
        <w:rPr>
          <w:lang w:eastAsia="zh-CN"/>
        </w:rPr>
        <w:t>u</w:t>
      </w:r>
      <w:r>
        <w:rPr>
          <w:lang w:eastAsia="ja-JP"/>
        </w:rPr>
        <w:t>s spectrum operation</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pPr>
        <w:pStyle w:val="3"/>
        <w:rPr>
          <w:ins w:id="962" w:author="ZTE, Fei Xue" w:date="2024-02-17T11:18:58Z"/>
          <w:rFonts w:hint="default" w:eastAsia="宋体"/>
          <w:lang w:val="en-US" w:eastAsia="zh-CN"/>
        </w:rPr>
      </w:pPr>
      <w:ins w:id="963" w:author="ZTE, Fei Xue" w:date="2024-02-17T11:18:58Z">
        <w:r>
          <w:rPr/>
          <w:t>4.7</w:t>
        </w:r>
      </w:ins>
      <w:ins w:id="964" w:author="ZTE, Fei Xue" w:date="2024-02-17T11:19:03Z">
        <w:r>
          <w:rPr>
            <w:rFonts w:hint="eastAsia" w:eastAsia="宋体"/>
            <w:lang w:val="en-US" w:eastAsia="zh-CN"/>
          </w:rPr>
          <w:t>A</w:t>
        </w:r>
      </w:ins>
      <w:ins w:id="965" w:author="ZTE, Fei Xue" w:date="2024-02-17T11:18:58Z">
        <w:r>
          <w:rPr/>
          <w:tab/>
        </w:r>
      </w:ins>
      <w:ins w:id="966" w:author="ZTE, Fei Xue" w:date="2024-02-17T11:18:58Z">
        <w:r>
          <w:rPr/>
          <w:t>Test configurations</w:t>
        </w:r>
      </w:ins>
      <w:ins w:id="967" w:author="ZTE, Fei Xue" w:date="2024-02-17T11:19:10Z">
        <w:r>
          <w:rPr>
            <w:rFonts w:hint="eastAsia" w:eastAsia="宋体"/>
            <w:lang w:val="en-US" w:eastAsia="zh-CN"/>
          </w:rPr>
          <w:t xml:space="preserve"> o</w:t>
        </w:r>
      </w:ins>
      <w:ins w:id="968" w:author="ZTE, Fei Xue" w:date="2024-02-17T11:19:11Z">
        <w:r>
          <w:rPr>
            <w:rFonts w:hint="eastAsia" w:eastAsia="宋体"/>
            <w:lang w:val="en-US" w:eastAsia="zh-CN"/>
          </w:rPr>
          <w:t>f NC</w:t>
        </w:r>
      </w:ins>
      <w:ins w:id="969" w:author="ZTE, Fei Xue" w:date="2024-02-17T11:19:12Z">
        <w:r>
          <w:rPr>
            <w:rFonts w:hint="eastAsia" w:eastAsia="宋体"/>
            <w:lang w:val="en-US" w:eastAsia="zh-CN"/>
          </w:rPr>
          <w:t>R</w:t>
        </w:r>
      </w:ins>
    </w:p>
    <w:p>
      <w:pPr>
        <w:pStyle w:val="4"/>
        <w:rPr>
          <w:ins w:id="970" w:author="ZTE, Fei Xue" w:date="2024-02-17T11:19:50Z"/>
          <w:lang w:eastAsia="zh-CN"/>
        </w:rPr>
      </w:pPr>
      <w:ins w:id="971" w:author="ZTE, Fei Xue" w:date="2024-02-17T11:19:50Z">
        <w:r>
          <w:rPr>
            <w:lang w:eastAsia="zh-CN"/>
          </w:rPr>
          <w:t>4.7</w:t>
        </w:r>
      </w:ins>
      <w:ins w:id="972" w:author="ZTE, Fei Xue" w:date="2024-02-17T11:19:55Z">
        <w:r>
          <w:rPr>
            <w:rFonts w:hint="eastAsia"/>
            <w:lang w:val="en-US" w:eastAsia="zh-CN"/>
          </w:rPr>
          <w:t>A</w:t>
        </w:r>
      </w:ins>
      <w:ins w:id="973" w:author="ZTE, Fei Xue" w:date="2024-02-17T11:19:50Z">
        <w:r>
          <w:rPr>
            <w:lang w:eastAsia="zh-CN"/>
          </w:rPr>
          <w:t>.1</w:t>
        </w:r>
      </w:ins>
      <w:ins w:id="974" w:author="ZTE, Fei Xue" w:date="2024-02-17T11:19:50Z">
        <w:r>
          <w:rPr>
            <w:lang w:eastAsia="zh-CN"/>
          </w:rPr>
          <w:tab/>
        </w:r>
      </w:ins>
      <w:ins w:id="975" w:author="ZTE, Fei Xue" w:date="2024-02-17T11:19:50Z">
        <w:r>
          <w:rPr>
            <w:lang w:eastAsia="zh-CN"/>
          </w:rPr>
          <w:t>General</w:t>
        </w:r>
      </w:ins>
    </w:p>
    <w:p>
      <w:pPr>
        <w:pStyle w:val="4"/>
        <w:rPr>
          <w:ins w:id="976" w:author="ZTE, Fei Xue" w:date="2024-02-17T11:20:11Z"/>
          <w:lang w:eastAsia="zh-CN"/>
        </w:rPr>
      </w:pPr>
      <w:ins w:id="977" w:author="ZTE, Fei Xue" w:date="2024-02-17T11:20:11Z">
        <w:r>
          <w:rPr>
            <w:lang w:eastAsia="zh-CN"/>
          </w:rPr>
          <w:t>4.7</w:t>
        </w:r>
      </w:ins>
      <w:ins w:id="978" w:author="ZTE, Fei Xue" w:date="2024-02-17T11:20:16Z">
        <w:r>
          <w:rPr>
            <w:rFonts w:hint="eastAsia"/>
            <w:lang w:val="en-US" w:eastAsia="zh-CN"/>
          </w:rPr>
          <w:t>A</w:t>
        </w:r>
      </w:ins>
      <w:ins w:id="979" w:author="ZTE, Fei Xue" w:date="2024-02-17T11:20:11Z">
        <w:r>
          <w:rPr>
            <w:lang w:eastAsia="zh-CN"/>
          </w:rPr>
          <w:t>.2</w:t>
        </w:r>
      </w:ins>
      <w:ins w:id="980" w:author="ZTE, Fei Xue" w:date="2024-02-17T11:20:11Z">
        <w:r>
          <w:rPr>
            <w:lang w:eastAsia="zh-CN"/>
          </w:rPr>
          <w:tab/>
        </w:r>
      </w:ins>
      <w:ins w:id="981" w:author="ZTE, Fei Xue" w:date="2024-02-17T11:20:11Z">
        <w:r>
          <w:rPr>
            <w:lang w:eastAsia="zh-CN"/>
          </w:rPr>
          <w:t>Test signal configurations</w:t>
        </w:r>
      </w:ins>
    </w:p>
    <w:p>
      <w:pPr>
        <w:pStyle w:val="5"/>
        <w:rPr>
          <w:ins w:id="982" w:author="ZTE, Fei Xue" w:date="2024-02-17T11:20:55Z"/>
          <w:lang w:eastAsia="ja-JP"/>
        </w:rPr>
      </w:pPr>
      <w:ins w:id="983" w:author="ZTE, Fei Xue" w:date="2024-02-17T11:20:55Z">
        <w:r>
          <w:rPr>
            <w:lang w:eastAsia="ja-JP"/>
          </w:rPr>
          <w:t>4.7</w:t>
        </w:r>
      </w:ins>
      <w:ins w:id="984" w:author="ZTE, Fei Xue" w:date="2024-02-17T11:21:00Z">
        <w:r>
          <w:rPr>
            <w:rFonts w:hint="eastAsia" w:eastAsia="宋体"/>
            <w:lang w:val="en-US" w:eastAsia="zh-CN"/>
          </w:rPr>
          <w:t>A</w:t>
        </w:r>
      </w:ins>
      <w:ins w:id="985" w:author="ZTE, Fei Xue" w:date="2024-02-17T11:20:55Z">
        <w:r>
          <w:rPr>
            <w:lang w:eastAsia="ja-JP"/>
          </w:rPr>
          <w:t>.2.1</w:t>
        </w:r>
      </w:ins>
      <w:ins w:id="986" w:author="ZTE, Fei Xue" w:date="2024-02-17T11:20:55Z">
        <w:r>
          <w:rPr>
            <w:lang w:eastAsia="ja-JP"/>
          </w:rPr>
          <w:tab/>
        </w:r>
      </w:ins>
      <w:ins w:id="987" w:author="ZTE, Fei Xue" w:date="2024-02-17T11:20:55Z">
        <w:r>
          <w:rPr>
            <w:lang w:eastAsia="ja-JP"/>
          </w:rPr>
          <w:t>Test signal used to build Test Configurations</w:t>
        </w:r>
      </w:ins>
    </w:p>
    <w:p>
      <w:pPr>
        <w:pStyle w:val="5"/>
        <w:rPr>
          <w:ins w:id="988" w:author="ZTE, Fei Xue" w:date="2024-02-17T11:21:16Z"/>
          <w:lang w:eastAsia="zh-CN"/>
        </w:rPr>
      </w:pPr>
      <w:ins w:id="989" w:author="ZTE, Fei Xue" w:date="2024-02-17T11:21:16Z">
        <w:r>
          <w:rPr>
            <w:lang w:eastAsia="zh-CN"/>
          </w:rPr>
          <w:t>4.7</w:t>
        </w:r>
      </w:ins>
      <w:ins w:id="990" w:author="ZTE, Fei Xue" w:date="2024-02-17T11:21:19Z">
        <w:r>
          <w:rPr>
            <w:rFonts w:hint="eastAsia"/>
            <w:lang w:val="en-US" w:eastAsia="zh-CN"/>
          </w:rPr>
          <w:t>A</w:t>
        </w:r>
      </w:ins>
      <w:ins w:id="991" w:author="ZTE, Fei Xue" w:date="2024-02-17T11:21:16Z">
        <w:r>
          <w:rPr>
            <w:lang w:eastAsia="zh-CN"/>
          </w:rPr>
          <w:t>.2.2</w:t>
        </w:r>
      </w:ins>
      <w:ins w:id="992" w:author="ZTE, Fei Xue" w:date="2024-02-17T11:21:16Z">
        <w:r>
          <w:rPr>
            <w:lang w:eastAsia="zh-CN"/>
          </w:rPr>
          <w:tab/>
        </w:r>
      </w:ins>
      <w:ins w:id="993" w:author="ZTE, Fei Xue" w:date="2024-02-17T11:21:22Z">
        <w:r>
          <w:rPr>
            <w:rFonts w:hint="eastAsia"/>
            <w:lang w:val="en-US" w:eastAsia="zh-CN"/>
          </w:rPr>
          <w:t>NC</w:t>
        </w:r>
      </w:ins>
      <w:ins w:id="994" w:author="ZTE, Fei Xue" w:date="2024-02-17T11:21:16Z">
        <w:r>
          <w:rPr>
            <w:lang w:eastAsia="zh-CN"/>
          </w:rPr>
          <w:t>RTC1: Contiguous spectrum operation</w:t>
        </w:r>
      </w:ins>
    </w:p>
    <w:p>
      <w:pPr>
        <w:pStyle w:val="5"/>
        <w:rPr>
          <w:ins w:id="995" w:author="ZTE, Fei Xue" w:date="2024-02-17T11:21:47Z"/>
          <w:lang w:eastAsia="ja-JP"/>
        </w:rPr>
      </w:pPr>
      <w:ins w:id="996" w:author="ZTE, Fei Xue" w:date="2024-02-17T11:21:47Z">
        <w:r>
          <w:rPr>
            <w:lang w:eastAsia="ja-JP"/>
          </w:rPr>
          <w:t>4.</w:t>
        </w:r>
      </w:ins>
      <w:ins w:id="997" w:author="ZTE, Fei Xue" w:date="2024-02-17T11:21:47Z">
        <w:r>
          <w:rPr>
            <w:lang w:eastAsia="zh-CN"/>
          </w:rPr>
          <w:t>7</w:t>
        </w:r>
      </w:ins>
      <w:ins w:id="998" w:author="ZTE, Fei Xue" w:date="2024-02-17T11:21:53Z">
        <w:r>
          <w:rPr>
            <w:rFonts w:hint="eastAsia"/>
            <w:lang w:val="en-US" w:eastAsia="zh-CN"/>
          </w:rPr>
          <w:t>A</w:t>
        </w:r>
      </w:ins>
      <w:ins w:id="999" w:author="ZTE, Fei Xue" w:date="2024-02-17T11:21:47Z">
        <w:r>
          <w:rPr>
            <w:lang w:eastAsia="zh-CN"/>
          </w:rPr>
          <w:t>.2</w:t>
        </w:r>
      </w:ins>
      <w:ins w:id="1000" w:author="ZTE, Fei Xue" w:date="2024-02-17T11:21:47Z">
        <w:r>
          <w:rPr>
            <w:lang w:eastAsia="ja-JP"/>
          </w:rPr>
          <w:t>.</w:t>
        </w:r>
      </w:ins>
      <w:ins w:id="1001" w:author="ZTE, Fei Xue" w:date="2024-02-17T11:21:50Z">
        <w:r>
          <w:rPr>
            <w:rFonts w:hint="eastAsia" w:eastAsia="宋体"/>
            <w:lang w:val="en-US" w:eastAsia="zh-CN"/>
          </w:rPr>
          <w:t>3</w:t>
        </w:r>
      </w:ins>
      <w:ins w:id="1002" w:author="ZTE, Fei Xue" w:date="2024-02-17T11:21:47Z">
        <w:r>
          <w:rPr>
            <w:lang w:eastAsia="ja-JP"/>
          </w:rPr>
          <w:tab/>
        </w:r>
      </w:ins>
      <w:ins w:id="1003" w:author="ZTE, Fei Xue" w:date="2024-02-17T11:21:59Z">
        <w:r>
          <w:rPr>
            <w:rFonts w:hint="eastAsia" w:eastAsia="宋体"/>
            <w:lang w:val="en-US" w:eastAsia="zh-CN"/>
          </w:rPr>
          <w:t>NC</w:t>
        </w:r>
      </w:ins>
      <w:ins w:id="1004" w:author="ZTE, Fei Xue" w:date="2024-02-17T11:21:47Z">
        <w:r>
          <w:rPr>
            <w:lang w:eastAsia="ja-JP"/>
          </w:rPr>
          <w:t>RTC2: Non-contiguo</w:t>
        </w:r>
      </w:ins>
      <w:ins w:id="1005" w:author="ZTE, Fei Xue" w:date="2024-02-17T11:21:47Z">
        <w:r>
          <w:rPr>
            <w:lang w:eastAsia="zh-CN"/>
          </w:rPr>
          <w:t>u</w:t>
        </w:r>
      </w:ins>
      <w:ins w:id="1006" w:author="ZTE, Fei Xue" w:date="2024-02-17T11:21:47Z">
        <w:r>
          <w:rPr>
            <w:lang w:eastAsia="ja-JP"/>
          </w:rPr>
          <w:t>s spectrum operation</w:t>
        </w:r>
      </w:ins>
    </w:p>
    <w:p/>
    <w:p>
      <w:pPr>
        <w:pStyle w:val="3"/>
        <w:rPr>
          <w:rFonts w:cs="v4.2.0"/>
        </w:rPr>
      </w:pPr>
      <w:bookmarkStart w:id="618" w:name="_Toc89952530"/>
      <w:bookmarkStart w:id="619" w:name="_Toc14919"/>
      <w:bookmarkStart w:id="620" w:name="_Toc18284"/>
      <w:bookmarkStart w:id="621" w:name="_Toc37272751"/>
      <w:bookmarkStart w:id="622" w:name="_Toc66693652"/>
      <w:bookmarkStart w:id="623" w:name="_Toc76544115"/>
      <w:bookmarkStart w:id="624" w:name="_Toc45885826"/>
      <w:bookmarkStart w:id="625" w:name="_Toc121818341"/>
      <w:bookmarkStart w:id="626" w:name="_Toc58915602"/>
      <w:bookmarkStart w:id="627" w:name="_Toc145511194"/>
      <w:bookmarkStart w:id="628" w:name="_Toc74915604"/>
      <w:bookmarkStart w:id="629" w:name="_Toc76114229"/>
      <w:bookmarkStart w:id="630" w:name="_Toc124158320"/>
      <w:bookmarkStart w:id="631" w:name="_Toc58917783"/>
      <w:bookmarkStart w:id="632" w:name="_Toc137467113"/>
      <w:bookmarkStart w:id="633" w:name="_Toc9564"/>
      <w:bookmarkStart w:id="634" w:name="_Toc53182935"/>
      <w:bookmarkStart w:id="635" w:name="_Toc36635805"/>
      <w:bookmarkStart w:id="636" w:name="_Toc130558388"/>
      <w:bookmarkStart w:id="637" w:name="_Toc138884983"/>
      <w:bookmarkStart w:id="638" w:name="_Toc138884759"/>
      <w:bookmarkStart w:id="639" w:name="_Toc82536237"/>
      <w:bookmarkStart w:id="640" w:name="_Toc32431"/>
      <w:bookmarkStart w:id="641" w:name="_Toc98766346"/>
      <w:bookmarkStart w:id="642" w:name="_Toc155475671"/>
      <w:bookmarkStart w:id="643" w:name="_Toc121818565"/>
      <w:r>
        <w:rPr>
          <w:rFonts w:cs="v4.2.0"/>
        </w:rPr>
        <w:t>4.8</w:t>
      </w:r>
      <w:r>
        <w:rPr>
          <w:rFonts w:cs="v4.2.0"/>
        </w:rPr>
        <w:tab/>
      </w:r>
      <w:r>
        <w:rPr>
          <w:rFonts w:cs="v4.2.0"/>
        </w:rPr>
        <w:t>Applicability of requirements</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p>
      <w:pPr>
        <w:keepNext/>
        <w:keepLines/>
        <w:spacing w:before="120"/>
        <w:ind w:left="1134" w:hanging="1134"/>
        <w:outlineLvl w:val="2"/>
        <w:rPr>
          <w:rFonts w:ascii="Arial" w:hAnsi="Arial" w:eastAsia="宋体"/>
          <w:sz w:val="28"/>
          <w:lang w:eastAsia="ja-JP"/>
        </w:rPr>
      </w:pPr>
      <w:bookmarkStart w:id="644" w:name="_Toc76114231"/>
      <w:bookmarkStart w:id="645" w:name="_Toc53182937"/>
      <w:bookmarkStart w:id="646" w:name="_Toc21102606"/>
      <w:bookmarkStart w:id="647" w:name="_Toc76544117"/>
      <w:bookmarkStart w:id="648" w:name="_Toc45885828"/>
      <w:bookmarkStart w:id="649" w:name="_Toc82536239"/>
      <w:bookmarkStart w:id="650" w:name="_Toc66693654"/>
      <w:bookmarkStart w:id="651" w:name="_Toc36635807"/>
      <w:bookmarkStart w:id="652" w:name="_Toc58917785"/>
      <w:bookmarkStart w:id="653" w:name="_Toc58915604"/>
      <w:bookmarkStart w:id="654" w:name="_Toc29810455"/>
      <w:bookmarkStart w:id="655" w:name="_Toc37272753"/>
      <w:bookmarkStart w:id="656" w:name="_Toc74915606"/>
      <w:r>
        <w:rPr>
          <w:rFonts w:ascii="Arial" w:hAnsi="Arial"/>
          <w:sz w:val="28"/>
          <w:lang w:eastAsia="ja-JP"/>
        </w:rPr>
        <w:t>4</w:t>
      </w:r>
      <w:r>
        <w:rPr>
          <w:rFonts w:ascii="Arial" w:hAnsi="Arial"/>
          <w:sz w:val="28"/>
        </w:rPr>
        <w:t>.8.</w:t>
      </w:r>
      <w:r>
        <w:rPr>
          <w:rFonts w:hint="eastAsia" w:ascii="Arial" w:hAnsi="Arial"/>
          <w:sz w:val="28"/>
          <w:lang w:val="en-US"/>
        </w:rPr>
        <w:t>1</w:t>
      </w:r>
      <w:r>
        <w:rPr>
          <w:rFonts w:ascii="Arial" w:hAnsi="Arial"/>
          <w:sz w:val="28"/>
        </w:rPr>
        <w:tab/>
      </w:r>
      <w:r>
        <w:rPr>
          <w:rFonts w:ascii="Arial" w:hAnsi="Arial"/>
          <w:sz w:val="28"/>
        </w:rPr>
        <w:t xml:space="preserve">Applicability of </w:t>
      </w:r>
      <w:r>
        <w:rPr>
          <w:rFonts w:ascii="Arial" w:hAnsi="Arial" w:eastAsia="宋体"/>
          <w:sz w:val="28"/>
        </w:rPr>
        <w:t>test configurations</w:t>
      </w:r>
      <w:bookmarkEnd w:id="644"/>
      <w:bookmarkEnd w:id="645"/>
      <w:bookmarkEnd w:id="646"/>
      <w:bookmarkEnd w:id="647"/>
      <w:bookmarkEnd w:id="648"/>
      <w:bookmarkEnd w:id="649"/>
      <w:bookmarkEnd w:id="650"/>
      <w:bookmarkEnd w:id="651"/>
      <w:bookmarkEnd w:id="652"/>
      <w:bookmarkEnd w:id="653"/>
      <w:bookmarkEnd w:id="654"/>
      <w:bookmarkEnd w:id="655"/>
      <w:bookmarkEnd w:id="656"/>
    </w:p>
    <w:p>
      <w:pPr>
        <w:rPr>
          <w:lang w:eastAsia="zh-CN"/>
        </w:rPr>
      </w:pPr>
      <w:r>
        <w:t>be declared according to clause 4.6. The generation and power allocation for each test configuration is defined in clause 4.</w:t>
      </w:r>
      <w:r>
        <w:rPr>
          <w:lang w:val="en-US" w:eastAsia="zh-CN"/>
        </w:rPr>
        <w:t>7</w:t>
      </w:r>
      <w:r>
        <w:t>.</w:t>
      </w:r>
      <w:r>
        <w:rPr>
          <w:lang w:val="en-US" w:eastAsia="zh-CN"/>
        </w:rPr>
        <w:t xml:space="preserve"> </w:t>
      </w:r>
      <w:r>
        <w:t>This clause contains the test configurations for a repeater</w:t>
      </w:r>
      <w:r>
        <w:rPr>
          <w:snapToGrid w:val="0"/>
        </w:rPr>
        <w:t xml:space="preserve"> capable of single carrier, and/or </w:t>
      </w:r>
      <w:r>
        <w:rPr>
          <w:snapToGrid w:val="0"/>
          <w:lang w:eastAsia="zh-CN"/>
        </w:rPr>
        <w:t xml:space="preserve">multi-carrier operation in </w:t>
      </w:r>
      <w:r>
        <w:rPr>
          <w:snapToGrid w:val="0"/>
        </w:rPr>
        <w:t xml:space="preserve">both contiguous and non-contiguous </w:t>
      </w:r>
      <w:r>
        <w:rPr>
          <w:snapToGrid w:val="0"/>
          <w:lang w:eastAsia="zh-CN"/>
        </w:rPr>
        <w:t>spectrum in single band</w:t>
      </w:r>
      <w:r>
        <w:t>.</w:t>
      </w:r>
    </w:p>
    <w:p>
      <w:pPr>
        <w:rPr>
          <w:snapToGrid w:val="0"/>
          <w:lang w:eastAsia="zh-CN"/>
        </w:rPr>
      </w:pPr>
      <w:r>
        <w:rPr>
          <w:snapToGrid w:val="0"/>
          <w:lang w:eastAsia="zh-CN"/>
        </w:rPr>
        <w:t>For a repeater</w:t>
      </w:r>
      <w:r>
        <w:rPr>
          <w:i/>
          <w:snapToGrid w:val="0"/>
          <w:lang w:eastAsia="zh-CN"/>
        </w:rPr>
        <w:t xml:space="preserve"> </w:t>
      </w:r>
      <w:r>
        <w:rPr>
          <w:snapToGrid w:val="0"/>
          <w:lang w:eastAsia="zh-CN"/>
        </w:rPr>
        <w:t xml:space="preserve">declared to support a single </w:t>
      </w:r>
      <w:r>
        <w:rPr>
          <w:i/>
          <w:iCs/>
          <w:snapToGrid w:val="0"/>
          <w:lang w:eastAsia="zh-CN"/>
        </w:rPr>
        <w:t>passband</w:t>
      </w:r>
      <w:r>
        <w:rPr>
          <w:snapToGrid w:val="0"/>
          <w:lang w:eastAsia="zh-CN"/>
        </w:rPr>
        <w:t xml:space="preserve"> within a single band, the test </w:t>
      </w:r>
      <w:r>
        <w:rPr>
          <w:snapToGrid w:val="0"/>
        </w:rPr>
        <w:t xml:space="preserve">configurations in the second column of table </w:t>
      </w:r>
      <w:r>
        <w:rPr>
          <w:snapToGrid w:val="0"/>
          <w:lang w:eastAsia="zh-CN"/>
        </w:rPr>
        <w:t>4.8.</w:t>
      </w:r>
      <w:r>
        <w:rPr>
          <w:rFonts w:hint="eastAsia"/>
          <w:snapToGrid w:val="0"/>
          <w:lang w:val="en-US" w:eastAsia="zh-CN"/>
        </w:rPr>
        <w:t>1</w:t>
      </w:r>
      <w:r>
        <w:rPr>
          <w:snapToGrid w:val="0"/>
        </w:rPr>
        <w:t>-1</w:t>
      </w:r>
      <w:r>
        <w:rPr>
          <w:snapToGrid w:val="0"/>
          <w:lang w:eastAsia="zh-CN"/>
        </w:rPr>
        <w:t xml:space="preserve"> shall be used for testing.</w:t>
      </w:r>
    </w:p>
    <w:p>
      <w:pPr>
        <w:rPr>
          <w:snapToGrid w:val="0"/>
        </w:rPr>
      </w:pPr>
      <w:r>
        <w:rPr>
          <w:snapToGrid w:val="0"/>
        </w:rPr>
        <w:t>For a</w:t>
      </w:r>
      <w:r>
        <w:rPr>
          <w:snapToGrid w:val="0"/>
          <w:lang w:val="en-US" w:eastAsia="zh-CN"/>
        </w:rPr>
        <w:t xml:space="preserve"> </w:t>
      </w:r>
      <w:r>
        <w:rPr>
          <w:snapToGrid w:val="0"/>
        </w:rPr>
        <w:t>repeater</w:t>
      </w:r>
      <w:r>
        <w:rPr>
          <w:i/>
          <w:snapToGrid w:val="0"/>
          <w:lang w:eastAsia="zh-CN"/>
        </w:rPr>
        <w:t xml:space="preserve"> </w:t>
      </w:r>
      <w:r>
        <w:rPr>
          <w:snapToGrid w:val="0"/>
        </w:rPr>
        <w:t xml:space="preserve">declared to support </w:t>
      </w:r>
      <w:r>
        <w:rPr>
          <w:snapToGrid w:val="0"/>
          <w:lang w:eastAsia="zh-CN"/>
        </w:rPr>
        <w:t xml:space="preserve">more than one </w:t>
      </w:r>
      <w:r>
        <w:rPr>
          <w:i/>
          <w:iCs/>
          <w:snapToGrid w:val="0"/>
          <w:lang w:eastAsia="zh-CN"/>
        </w:rPr>
        <w:t>passband</w:t>
      </w:r>
      <w:r>
        <w:rPr>
          <w:snapToGrid w:val="0"/>
          <w:lang w:eastAsia="zh-CN"/>
        </w:rPr>
        <w:t xml:space="preserve"> within a single band (D.</w:t>
      </w:r>
      <w:r>
        <w:rPr>
          <w:rFonts w:hint="eastAsia"/>
          <w:snapToGrid w:val="0"/>
          <w:lang w:val="en-US" w:eastAsia="zh-CN"/>
        </w:rPr>
        <w:t>4</w:t>
      </w:r>
      <w:r>
        <w:rPr>
          <w:snapToGrid w:val="0"/>
          <w:lang w:eastAsia="zh-CN"/>
        </w:rPr>
        <w:t xml:space="preserve">) </w:t>
      </w:r>
      <w:r>
        <w:rPr>
          <w:snapToGrid w:val="0"/>
        </w:rPr>
        <w:t>and where the parameters in the manufacture's declaration according to clause 4.</w:t>
      </w:r>
      <w:r>
        <w:rPr>
          <w:snapToGrid w:val="0"/>
          <w:lang w:val="en-US" w:eastAsia="zh-CN"/>
        </w:rPr>
        <w:t>6</w:t>
      </w:r>
      <w:r>
        <w:rPr>
          <w:snapToGrid w:val="0"/>
        </w:rPr>
        <w:t xml:space="preserve"> are identical for </w:t>
      </w:r>
      <w:r>
        <w:rPr>
          <w:snapToGrid w:val="0"/>
          <w:lang w:val="en-US"/>
        </w:rPr>
        <w:t>all passbands</w:t>
      </w:r>
      <w:r>
        <w:rPr>
          <w:snapToGrid w:val="0"/>
        </w:rPr>
        <w:t xml:space="preserve">, the test configurations in the third column of table </w:t>
      </w:r>
      <w:r>
        <w:rPr>
          <w:snapToGrid w:val="0"/>
          <w:lang w:eastAsia="zh-CN"/>
        </w:rPr>
        <w:t>4.8.</w:t>
      </w:r>
      <w:r>
        <w:rPr>
          <w:rFonts w:hint="eastAsia"/>
          <w:snapToGrid w:val="0"/>
          <w:lang w:val="en-US" w:eastAsia="zh-CN"/>
        </w:rPr>
        <w:t>1</w:t>
      </w:r>
      <w:r>
        <w:rPr>
          <w:snapToGrid w:val="0"/>
        </w:rPr>
        <w:t>-1 shall be used for testing.</w:t>
      </w:r>
    </w:p>
    <w:p>
      <w:pPr>
        <w:rPr>
          <w:snapToGrid w:val="0"/>
          <w:lang w:eastAsia="zh-CN"/>
        </w:rPr>
      </w:pPr>
      <w:r>
        <w:rPr>
          <w:snapToGrid w:val="0"/>
        </w:rPr>
        <w:t>For a repeater</w:t>
      </w:r>
      <w:r>
        <w:rPr>
          <w:i/>
          <w:snapToGrid w:val="0"/>
          <w:lang w:eastAsia="zh-CN"/>
        </w:rPr>
        <w:t xml:space="preserve"> </w:t>
      </w:r>
      <w:r>
        <w:rPr>
          <w:snapToGrid w:val="0"/>
        </w:rPr>
        <w:t xml:space="preserve">declared to support </w:t>
      </w:r>
      <w:r>
        <w:rPr>
          <w:snapToGrid w:val="0"/>
          <w:lang w:eastAsia="zh-CN"/>
        </w:rPr>
        <w:t xml:space="preserve">more than one </w:t>
      </w:r>
      <w:r>
        <w:rPr>
          <w:i/>
          <w:iCs/>
          <w:snapToGrid w:val="0"/>
          <w:lang w:eastAsia="zh-CN"/>
        </w:rPr>
        <w:t>passband</w:t>
      </w:r>
      <w:r>
        <w:rPr>
          <w:snapToGrid w:val="0"/>
          <w:lang w:eastAsia="zh-CN"/>
        </w:rPr>
        <w:t xml:space="preserve"> within a single band (D.</w:t>
      </w:r>
      <w:r>
        <w:rPr>
          <w:rFonts w:hint="eastAsia"/>
          <w:snapToGrid w:val="0"/>
          <w:lang w:val="en-US" w:eastAsia="zh-CN"/>
        </w:rPr>
        <w:t>4</w:t>
      </w:r>
      <w:r>
        <w:rPr>
          <w:snapToGrid w:val="0"/>
          <w:lang w:eastAsia="zh-CN"/>
        </w:rPr>
        <w:t xml:space="preserve">) </w:t>
      </w:r>
      <w:r>
        <w:rPr>
          <w:snapToGrid w:val="0"/>
        </w:rPr>
        <w:t>and where the parameters in the manufacture's declaration according to clause 4.</w:t>
      </w:r>
      <w:r>
        <w:rPr>
          <w:snapToGrid w:val="0"/>
          <w:lang w:val="en-US" w:eastAsia="zh-CN"/>
        </w:rPr>
        <w:t>6</w:t>
      </w:r>
      <w:r>
        <w:rPr>
          <w:snapToGrid w:val="0"/>
        </w:rPr>
        <w:t xml:space="preserve"> are not identical for </w:t>
      </w:r>
      <w:r>
        <w:rPr>
          <w:snapToGrid w:val="0"/>
          <w:lang w:val="en-US"/>
        </w:rPr>
        <w:t>all passbands</w:t>
      </w:r>
      <w:r>
        <w:rPr>
          <w:snapToGrid w:val="0"/>
        </w:rPr>
        <w:t>,</w:t>
      </w:r>
      <w:r>
        <w:rPr>
          <w:snapToGrid w:val="0"/>
          <w:lang w:eastAsia="zh-CN"/>
        </w:rPr>
        <w:t xml:space="preserve"> </w:t>
      </w:r>
      <w:r>
        <w:rPr>
          <w:snapToGrid w:val="0"/>
        </w:rPr>
        <w:t xml:space="preserve">the test configurations in the fourth column of table </w:t>
      </w:r>
      <w:r>
        <w:rPr>
          <w:snapToGrid w:val="0"/>
          <w:lang w:eastAsia="zh-CN"/>
        </w:rPr>
        <w:t>4.8.</w:t>
      </w:r>
      <w:r>
        <w:rPr>
          <w:rFonts w:hint="eastAsia"/>
          <w:snapToGrid w:val="0"/>
          <w:lang w:val="en-US" w:eastAsia="zh-CN"/>
        </w:rPr>
        <w:t>1</w:t>
      </w:r>
      <w:r>
        <w:rPr>
          <w:snapToGrid w:val="0"/>
        </w:rPr>
        <w:t xml:space="preserve">-1 </w:t>
      </w:r>
      <w:r>
        <w:rPr>
          <w:snapToGrid w:val="0"/>
          <w:lang w:eastAsia="zh-CN"/>
        </w:rPr>
        <w:t>shall be used for testing.</w:t>
      </w:r>
    </w:p>
    <w:p>
      <w:pPr>
        <w:pStyle w:val="94"/>
        <w:rPr>
          <w:snapToGrid w:val="0"/>
          <w:lang w:eastAsia="zh-CN"/>
        </w:rPr>
      </w:pPr>
      <w:r>
        <w:rPr>
          <w:snapToGrid w:val="0"/>
          <w:lang w:eastAsia="zh-CN"/>
        </w:rPr>
        <w:t>Table 4.8.</w:t>
      </w:r>
      <w:r>
        <w:rPr>
          <w:rFonts w:hint="eastAsia"/>
          <w:snapToGrid w:val="0"/>
          <w:lang w:val="en-US" w:eastAsia="zh-CN"/>
        </w:rPr>
        <w:t>1</w:t>
      </w:r>
      <w:r>
        <w:rPr>
          <w:snapToGrid w:val="0"/>
          <w:lang w:eastAsia="zh-CN"/>
        </w:rPr>
        <w:t xml:space="preserve">-1: Test configurations for a repeater capable of single or multiple </w:t>
      </w:r>
      <w:r>
        <w:rPr>
          <w:i/>
          <w:iCs/>
          <w:snapToGrid w:val="0"/>
          <w:lang w:eastAsia="zh-CN"/>
        </w:rPr>
        <w:t>passbands</w:t>
      </w:r>
      <w:r>
        <w:rPr>
          <w:snapToGrid w:val="0"/>
          <w:lang w:eastAsia="zh-CN"/>
        </w:rPr>
        <w:t xml:space="preserve"> in a single band</w:t>
      </w:r>
    </w:p>
    <w:tbl>
      <w:tblPr>
        <w:tblStyle w:val="63"/>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85"/>
        <w:gridCol w:w="2054"/>
        <w:gridCol w:w="1859"/>
        <w:gridCol w:w="18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85"/>
            </w:pPr>
            <w:r>
              <w:rPr>
                <w:lang w:eastAsia="zh-CN"/>
              </w:rPr>
              <w:t>Test case</w:t>
            </w:r>
          </w:p>
        </w:tc>
        <w:tc>
          <w:tcPr>
            <w:tcW w:w="2054" w:type="dxa"/>
          </w:tcPr>
          <w:p>
            <w:pPr>
              <w:pStyle w:val="85"/>
            </w:pPr>
            <w:r>
              <w:rPr>
                <w:snapToGrid w:val="0"/>
                <w:lang w:eastAsia="zh-CN"/>
              </w:rPr>
              <w:t>Single passband repeater</w:t>
            </w:r>
          </w:p>
        </w:tc>
        <w:tc>
          <w:tcPr>
            <w:tcW w:w="1859" w:type="dxa"/>
          </w:tcPr>
          <w:p>
            <w:pPr>
              <w:pStyle w:val="85"/>
              <w:rPr>
                <w:lang w:val="en-US"/>
              </w:rPr>
            </w:pPr>
            <w:r>
              <w:rPr>
                <w:snapToGrid w:val="0"/>
                <w:kern w:val="2"/>
                <w:lang w:val="en-US" w:eastAsia="zh-CN"/>
              </w:rPr>
              <w:t>Multipl</w:t>
            </w:r>
            <w:r>
              <w:rPr>
                <w:snapToGrid w:val="0"/>
                <w:kern w:val="2"/>
                <w:lang w:eastAsia="zh-CN"/>
              </w:rPr>
              <w:t>e passband capable repeater with identical parameters</w:t>
            </w:r>
            <w:r>
              <w:rPr>
                <w:snapToGrid w:val="0"/>
                <w:kern w:val="2"/>
                <w:lang w:val="en-US" w:eastAsia="zh-CN"/>
              </w:rPr>
              <w:t xml:space="preserve"> per passband</w:t>
            </w:r>
          </w:p>
        </w:tc>
        <w:tc>
          <w:tcPr>
            <w:tcW w:w="1859" w:type="dxa"/>
          </w:tcPr>
          <w:p>
            <w:pPr>
              <w:pStyle w:val="85"/>
              <w:rPr>
                <w:lang w:val="en-US"/>
              </w:rPr>
            </w:pPr>
            <w:r>
              <w:rPr>
                <w:snapToGrid w:val="0"/>
                <w:kern w:val="2"/>
                <w:lang w:val="en-US" w:eastAsia="zh-CN"/>
              </w:rPr>
              <w:t>Multiple</w:t>
            </w:r>
            <w:r>
              <w:rPr>
                <w:snapToGrid w:val="0"/>
                <w:kern w:val="2"/>
                <w:lang w:eastAsia="zh-CN"/>
              </w:rPr>
              <w:t xml:space="preserve"> passband capable repeater with different parameters</w:t>
            </w:r>
            <w:r>
              <w:rPr>
                <w:snapToGrid w:val="0"/>
                <w:kern w:val="2"/>
                <w:lang w:val="en-US" w:eastAsia="zh-CN"/>
              </w:rPr>
              <w:t xml:space="preserve"> per passband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84"/>
            </w:pPr>
            <w:r>
              <w:rPr>
                <w:lang w:eastAsia="zh-CN"/>
              </w:rPr>
              <w:t>Repeater output power</w:t>
            </w:r>
          </w:p>
        </w:tc>
        <w:tc>
          <w:tcPr>
            <w:tcW w:w="2054" w:type="dxa"/>
          </w:tcPr>
          <w:p>
            <w:pPr>
              <w:pStyle w:val="86"/>
            </w:pPr>
            <w:r>
              <w:rPr>
                <w:snapToGrid w:val="0"/>
                <w:lang w:eastAsia="zh-CN"/>
              </w:rPr>
              <w:t>RTC1</w:t>
            </w:r>
          </w:p>
        </w:tc>
        <w:tc>
          <w:tcPr>
            <w:tcW w:w="1859" w:type="dxa"/>
          </w:tcPr>
          <w:p>
            <w:pPr>
              <w:pStyle w:val="86"/>
              <w:rPr>
                <w:rFonts w:eastAsia="宋体"/>
              </w:rPr>
            </w:pPr>
            <w:r>
              <w:rPr>
                <w:snapToGrid w:val="0"/>
                <w:lang w:eastAsia="zh-CN"/>
              </w:rPr>
              <w:t>RTC1</w:t>
            </w:r>
          </w:p>
        </w:tc>
        <w:tc>
          <w:tcPr>
            <w:tcW w:w="1859" w:type="dxa"/>
          </w:tcPr>
          <w:p>
            <w:pPr>
              <w:pStyle w:val="86"/>
            </w:pPr>
            <w:r>
              <w:rPr>
                <w:snapToGrid w:val="0"/>
                <w:lang w:eastAsia="zh-CN"/>
              </w:rPr>
              <w:t>RTC1, RTC2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84"/>
              <w:rPr>
                <w:lang w:eastAsia="zh-CN"/>
              </w:rPr>
            </w:pPr>
            <w:r>
              <w:rPr>
                <w:lang w:eastAsia="ja-JP"/>
              </w:rPr>
              <w:t>Frequency stability</w:t>
            </w:r>
          </w:p>
        </w:tc>
        <w:tc>
          <w:tcPr>
            <w:tcW w:w="2054" w:type="dxa"/>
          </w:tcPr>
          <w:p>
            <w:pPr>
              <w:pStyle w:val="86"/>
              <w:rPr>
                <w:snapToGrid w:val="0"/>
                <w:lang w:eastAsia="zh-CN"/>
              </w:rPr>
            </w:pPr>
            <w:r>
              <w:rPr>
                <w:snapToGrid w:val="0"/>
                <w:kern w:val="2"/>
                <w:lang w:eastAsia="zh-CN"/>
              </w:rPr>
              <w:t xml:space="preserve">Tested with </w:t>
            </w:r>
            <w:r>
              <w:rPr>
                <w:kern w:val="2"/>
                <w:lang w:eastAsia="ja-JP"/>
              </w:rPr>
              <w:t>Error Vector Magnitude</w:t>
            </w:r>
          </w:p>
        </w:tc>
        <w:tc>
          <w:tcPr>
            <w:tcW w:w="1859" w:type="dxa"/>
          </w:tcPr>
          <w:p>
            <w:pPr>
              <w:pStyle w:val="86"/>
              <w:rPr>
                <w:snapToGrid w:val="0"/>
                <w:kern w:val="2"/>
                <w:lang w:eastAsia="zh-CN"/>
              </w:rPr>
            </w:pPr>
            <w:r>
              <w:rPr>
                <w:snapToGrid w:val="0"/>
                <w:kern w:val="2"/>
                <w:szCs w:val="18"/>
                <w:lang w:eastAsia="zh-CN"/>
              </w:rPr>
              <w:t xml:space="preserve">Tested with </w:t>
            </w:r>
            <w:r>
              <w:rPr>
                <w:kern w:val="2"/>
                <w:szCs w:val="18"/>
                <w:lang w:eastAsia="ja-JP"/>
              </w:rPr>
              <w:t>Error Vector Magnitude</w:t>
            </w:r>
          </w:p>
        </w:tc>
        <w:tc>
          <w:tcPr>
            <w:tcW w:w="1859" w:type="dxa"/>
          </w:tcPr>
          <w:p>
            <w:pPr>
              <w:pStyle w:val="86"/>
              <w:rPr>
                <w:snapToGrid w:val="0"/>
                <w:kern w:val="2"/>
                <w:lang w:eastAsia="zh-CN"/>
              </w:rPr>
            </w:pPr>
            <w:r>
              <w:rPr>
                <w:snapToGrid w:val="0"/>
                <w:kern w:val="2"/>
                <w:szCs w:val="18"/>
                <w:lang w:eastAsia="zh-CN"/>
              </w:rPr>
              <w:t xml:space="preserve">Tested with </w:t>
            </w:r>
            <w:r>
              <w:rPr>
                <w:kern w:val="2"/>
                <w:szCs w:val="18"/>
                <w:lang w:eastAsia="ja-JP"/>
              </w:rPr>
              <w:t>Error Vector Magnitude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84"/>
              <w:rPr>
                <w:lang w:eastAsia="zh-CN"/>
              </w:rPr>
            </w:pPr>
            <w:r>
              <w:rPr>
                <w:lang w:eastAsia="ja-JP"/>
              </w:rPr>
              <w:t>Out of band gain</w:t>
            </w:r>
          </w:p>
        </w:tc>
        <w:tc>
          <w:tcPr>
            <w:tcW w:w="2054" w:type="dxa"/>
          </w:tcPr>
          <w:p>
            <w:pPr>
              <w:pStyle w:val="86"/>
              <w:rPr>
                <w:snapToGrid w:val="0"/>
                <w:lang w:eastAsia="zh-CN"/>
              </w:rPr>
            </w:pPr>
            <w:r>
              <w:rPr>
                <w:snapToGrid w:val="0"/>
                <w:kern w:val="2"/>
                <w:lang w:eastAsia="zh-CN"/>
              </w:rPr>
              <w:t>N/A</w:t>
            </w:r>
          </w:p>
        </w:tc>
        <w:tc>
          <w:tcPr>
            <w:tcW w:w="1859" w:type="dxa"/>
          </w:tcPr>
          <w:p>
            <w:pPr>
              <w:pStyle w:val="86"/>
              <w:rPr>
                <w:rFonts w:eastAsia="宋体"/>
                <w:snapToGrid w:val="0"/>
                <w:kern w:val="2"/>
                <w:lang w:eastAsia="zh-CN"/>
              </w:rPr>
            </w:pPr>
            <w:r>
              <w:rPr>
                <w:snapToGrid w:val="0"/>
                <w:kern w:val="2"/>
                <w:lang w:eastAsia="zh-CN"/>
              </w:rPr>
              <w:t>N/A</w:t>
            </w:r>
          </w:p>
        </w:tc>
        <w:tc>
          <w:tcPr>
            <w:tcW w:w="1859" w:type="dxa"/>
          </w:tcPr>
          <w:p>
            <w:pPr>
              <w:pStyle w:val="86"/>
              <w:rPr>
                <w:rFonts w:eastAsia="宋体"/>
                <w:snapToGrid w:val="0"/>
                <w:kern w:val="2"/>
                <w:lang w:eastAsia="zh-CN"/>
              </w:rPr>
            </w:pPr>
            <w:r>
              <w:rPr>
                <w:snapToGrid w:val="0"/>
                <w:kern w:val="2"/>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84"/>
            </w:pPr>
            <w:r>
              <w:rPr>
                <w:lang w:eastAsia="zh-CN"/>
              </w:rPr>
              <w:t>Transmit ON/OFF power (only applied for NR TDD repeater)</w:t>
            </w:r>
          </w:p>
        </w:tc>
        <w:tc>
          <w:tcPr>
            <w:tcW w:w="2054" w:type="dxa"/>
          </w:tcPr>
          <w:p>
            <w:pPr>
              <w:pStyle w:val="86"/>
            </w:pPr>
            <w:r>
              <w:rPr>
                <w:snapToGrid w:val="0"/>
                <w:lang w:eastAsia="zh-CN"/>
              </w:rPr>
              <w:t>RTC1</w:t>
            </w:r>
          </w:p>
        </w:tc>
        <w:tc>
          <w:tcPr>
            <w:tcW w:w="1859" w:type="dxa"/>
          </w:tcPr>
          <w:p>
            <w:pPr>
              <w:pStyle w:val="86"/>
              <w:rPr>
                <w:rFonts w:eastAsia="宋体"/>
              </w:rPr>
            </w:pPr>
            <w:r>
              <w:rPr>
                <w:snapToGrid w:val="0"/>
                <w:lang w:eastAsia="zh-CN"/>
              </w:rPr>
              <w:t>RTC1</w:t>
            </w:r>
          </w:p>
        </w:tc>
        <w:tc>
          <w:tcPr>
            <w:tcW w:w="1859" w:type="dxa"/>
          </w:tcPr>
          <w:p>
            <w:pPr>
              <w:pStyle w:val="86"/>
            </w:pPr>
            <w:r>
              <w:rPr>
                <w:snapToGrid w:val="0"/>
                <w:lang w:eastAsia="zh-CN"/>
              </w:rPr>
              <w:t>RTC1, RTC2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84"/>
            </w:pPr>
            <w:r>
              <w:rPr>
                <w:lang w:eastAsia="ja-JP"/>
              </w:rPr>
              <w:t>Error Vector Magnitude</w:t>
            </w:r>
          </w:p>
        </w:tc>
        <w:tc>
          <w:tcPr>
            <w:tcW w:w="2054" w:type="dxa"/>
          </w:tcPr>
          <w:p>
            <w:pPr>
              <w:pStyle w:val="86"/>
            </w:pPr>
            <w:r>
              <w:rPr>
                <w:snapToGrid w:val="0"/>
                <w:lang w:eastAsia="zh-CN"/>
              </w:rPr>
              <w:t>RTC1</w:t>
            </w:r>
          </w:p>
        </w:tc>
        <w:tc>
          <w:tcPr>
            <w:tcW w:w="1859" w:type="dxa"/>
          </w:tcPr>
          <w:p>
            <w:pPr>
              <w:pStyle w:val="86"/>
              <w:rPr>
                <w:rFonts w:eastAsia="宋体"/>
              </w:rPr>
            </w:pPr>
            <w:r>
              <w:rPr>
                <w:snapToGrid w:val="0"/>
                <w:lang w:eastAsia="zh-CN"/>
              </w:rPr>
              <w:t>RTC1</w:t>
            </w:r>
          </w:p>
        </w:tc>
        <w:tc>
          <w:tcPr>
            <w:tcW w:w="1859" w:type="dxa"/>
          </w:tcPr>
          <w:p>
            <w:pPr>
              <w:pStyle w:val="86"/>
            </w:pPr>
            <w:r>
              <w:rPr>
                <w:snapToGrid w:val="0"/>
                <w:lang w:eastAsia="zh-CN"/>
              </w:rPr>
              <w:t>RTC1, RTC2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84"/>
            </w:pPr>
            <w:r>
              <w:rPr>
                <w:lang w:eastAsia="ja-JP"/>
              </w:rPr>
              <w:t>Adjacent Channel Leakage power Ratio (ACLR)</w:t>
            </w:r>
          </w:p>
        </w:tc>
        <w:tc>
          <w:tcPr>
            <w:tcW w:w="2054" w:type="dxa"/>
          </w:tcPr>
          <w:p>
            <w:pPr>
              <w:pStyle w:val="86"/>
            </w:pPr>
            <w:r>
              <w:rPr>
                <w:snapToGrid w:val="0"/>
                <w:lang w:eastAsia="zh-CN"/>
              </w:rPr>
              <w:t>RTC1</w:t>
            </w:r>
          </w:p>
        </w:tc>
        <w:tc>
          <w:tcPr>
            <w:tcW w:w="1859" w:type="dxa"/>
          </w:tcPr>
          <w:p>
            <w:pPr>
              <w:pStyle w:val="86"/>
            </w:pPr>
            <w:r>
              <w:rPr>
                <w:snapToGrid w:val="0"/>
                <w:lang w:eastAsia="zh-CN"/>
              </w:rPr>
              <w:t>RTC1, RTC2</w:t>
            </w:r>
          </w:p>
        </w:tc>
        <w:tc>
          <w:tcPr>
            <w:tcW w:w="1859" w:type="dxa"/>
          </w:tcPr>
          <w:p>
            <w:pPr>
              <w:pStyle w:val="86"/>
            </w:pPr>
            <w:r>
              <w:rPr>
                <w:snapToGrid w:val="0"/>
                <w:lang w:eastAsia="zh-CN"/>
              </w:rPr>
              <w:t>RTC1, RTC2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84"/>
              <w:rPr>
                <w:lang w:eastAsia="ja-JP"/>
              </w:rPr>
            </w:pPr>
            <w:r>
              <w:rPr>
                <w:kern w:val="2"/>
                <w:lang w:eastAsia="ja-JP"/>
              </w:rPr>
              <w:t>Cumulative ACLR requirement in non-contiguous spectrum</w:t>
            </w:r>
          </w:p>
        </w:tc>
        <w:tc>
          <w:tcPr>
            <w:tcW w:w="2054" w:type="dxa"/>
          </w:tcPr>
          <w:p>
            <w:pPr>
              <w:pStyle w:val="86"/>
              <w:rPr>
                <w:rFonts w:eastAsia="宋体"/>
                <w:snapToGrid w:val="0"/>
                <w:lang w:eastAsia="zh-CN"/>
              </w:rPr>
            </w:pPr>
            <w:r>
              <w:rPr>
                <w:rFonts w:eastAsia="宋体"/>
                <w:snapToGrid w:val="0"/>
                <w:lang w:eastAsia="zh-CN"/>
              </w:rPr>
              <w:t>-</w:t>
            </w:r>
          </w:p>
        </w:tc>
        <w:tc>
          <w:tcPr>
            <w:tcW w:w="1859" w:type="dxa"/>
          </w:tcPr>
          <w:p>
            <w:pPr>
              <w:pStyle w:val="86"/>
              <w:rPr>
                <w:snapToGrid w:val="0"/>
                <w:lang w:eastAsia="zh-CN"/>
              </w:rPr>
            </w:pPr>
            <w:r>
              <w:rPr>
                <w:snapToGrid w:val="0"/>
                <w:lang w:eastAsia="zh-CN"/>
              </w:rPr>
              <w:t>RTC2</w:t>
            </w:r>
          </w:p>
        </w:tc>
        <w:tc>
          <w:tcPr>
            <w:tcW w:w="1859" w:type="dxa"/>
          </w:tcPr>
          <w:p>
            <w:pPr>
              <w:pStyle w:val="86"/>
              <w:rPr>
                <w:snapToGrid w:val="0"/>
                <w:lang w:eastAsia="zh-CN"/>
              </w:rPr>
            </w:pPr>
            <w:r>
              <w:rPr>
                <w:snapToGrid w:val="0"/>
                <w:lang w:eastAsia="zh-CN"/>
              </w:rPr>
              <w:t>RTC2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84"/>
            </w:pPr>
            <w:r>
              <w:rPr>
                <w:lang w:eastAsia="ja-JP"/>
              </w:rPr>
              <w:t>Operating band unwanted emissions</w:t>
            </w:r>
          </w:p>
        </w:tc>
        <w:tc>
          <w:tcPr>
            <w:tcW w:w="2054" w:type="dxa"/>
          </w:tcPr>
          <w:p>
            <w:pPr>
              <w:pStyle w:val="86"/>
              <w:rPr>
                <w:rFonts w:eastAsia="宋体"/>
                <w:snapToGrid w:val="0"/>
                <w:lang w:eastAsia="zh-CN"/>
              </w:rPr>
            </w:pPr>
            <w:r>
              <w:rPr>
                <w:snapToGrid w:val="0"/>
                <w:lang w:eastAsia="zh-CN"/>
              </w:rPr>
              <w:t>RTC1</w:t>
            </w:r>
          </w:p>
          <w:p>
            <w:pPr>
              <w:pStyle w:val="86"/>
              <w:rPr>
                <w:rFonts w:eastAsia="宋体"/>
              </w:rPr>
            </w:pPr>
            <w:r>
              <w:rPr>
                <w:rFonts w:eastAsia="宋体"/>
                <w:snapToGrid w:val="0"/>
                <w:lang w:eastAsia="zh-CN"/>
              </w:rPr>
              <w:t xml:space="preserve"> </w:t>
            </w:r>
          </w:p>
        </w:tc>
        <w:tc>
          <w:tcPr>
            <w:tcW w:w="1859" w:type="dxa"/>
          </w:tcPr>
          <w:p>
            <w:pPr>
              <w:pStyle w:val="86"/>
              <w:rPr>
                <w:snapToGrid w:val="0"/>
                <w:lang w:eastAsia="zh-CN"/>
              </w:rPr>
            </w:pPr>
            <w:r>
              <w:rPr>
                <w:snapToGrid w:val="0"/>
                <w:lang w:eastAsia="zh-CN"/>
              </w:rPr>
              <w:t>RTC1, RTC2</w:t>
            </w:r>
          </w:p>
          <w:p>
            <w:pPr>
              <w:pStyle w:val="86"/>
              <w:rPr>
                <w:snapToGrid w:val="0"/>
                <w:lang w:eastAsia="zh-CN"/>
              </w:rPr>
            </w:pPr>
          </w:p>
        </w:tc>
        <w:tc>
          <w:tcPr>
            <w:tcW w:w="1859" w:type="dxa"/>
          </w:tcPr>
          <w:p>
            <w:pPr>
              <w:pStyle w:val="86"/>
              <w:rPr>
                <w:snapToGrid w:val="0"/>
                <w:lang w:eastAsia="zh-CN"/>
              </w:rPr>
            </w:pPr>
            <w:r>
              <w:rPr>
                <w:snapToGrid w:val="0"/>
                <w:lang w:eastAsia="zh-CN"/>
              </w:rPr>
              <w:t>RTC1, RTC2</w:t>
            </w:r>
          </w:p>
          <w:p>
            <w:pPr>
              <w:pStyle w:val="86"/>
              <w:rPr>
                <w:snapToGrid w:val="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84"/>
            </w:pPr>
            <w:r>
              <w:rPr>
                <w:lang w:eastAsia="ja-JP"/>
              </w:rPr>
              <w:t>Transmitter spurious emissions</w:t>
            </w:r>
          </w:p>
        </w:tc>
        <w:tc>
          <w:tcPr>
            <w:tcW w:w="2054" w:type="dxa"/>
          </w:tcPr>
          <w:p>
            <w:pPr>
              <w:pStyle w:val="86"/>
            </w:pPr>
            <w:r>
              <w:rPr>
                <w:snapToGrid w:val="0"/>
                <w:lang w:eastAsia="zh-CN"/>
              </w:rPr>
              <w:t>RTC1</w:t>
            </w:r>
          </w:p>
        </w:tc>
        <w:tc>
          <w:tcPr>
            <w:tcW w:w="1859" w:type="dxa"/>
          </w:tcPr>
          <w:p>
            <w:pPr>
              <w:pStyle w:val="86"/>
              <w:rPr>
                <w:snapToGrid w:val="0"/>
                <w:lang w:eastAsia="zh-CN"/>
              </w:rPr>
            </w:pPr>
            <w:r>
              <w:rPr>
                <w:snapToGrid w:val="0"/>
                <w:lang w:eastAsia="zh-CN"/>
              </w:rPr>
              <w:t xml:space="preserve"> RTC1, RTC2</w:t>
            </w:r>
          </w:p>
        </w:tc>
        <w:tc>
          <w:tcPr>
            <w:tcW w:w="1859" w:type="dxa"/>
          </w:tcPr>
          <w:p>
            <w:pPr>
              <w:pStyle w:val="86"/>
              <w:rPr>
                <w:snapToGrid w:val="0"/>
                <w:lang w:eastAsia="zh-CN"/>
              </w:rPr>
            </w:pPr>
            <w:r>
              <w:rPr>
                <w:snapToGrid w:val="0"/>
                <w:lang w:eastAsia="zh-CN"/>
              </w:rPr>
              <w:t>RTC1, RTC2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84"/>
            </w:pPr>
            <w:r>
              <w:rPr>
                <w:lang w:eastAsia="ja-JP"/>
              </w:rPr>
              <w:t>Output intermodulation</w:t>
            </w:r>
          </w:p>
        </w:tc>
        <w:tc>
          <w:tcPr>
            <w:tcW w:w="2054" w:type="dxa"/>
          </w:tcPr>
          <w:p>
            <w:pPr>
              <w:pStyle w:val="86"/>
            </w:pPr>
            <w:r>
              <w:rPr>
                <w:snapToGrid w:val="0"/>
                <w:lang w:eastAsia="zh-CN"/>
              </w:rPr>
              <w:t>RTC1</w:t>
            </w:r>
          </w:p>
        </w:tc>
        <w:tc>
          <w:tcPr>
            <w:tcW w:w="1859" w:type="dxa"/>
          </w:tcPr>
          <w:p>
            <w:pPr>
              <w:pStyle w:val="86"/>
              <w:rPr>
                <w:snapToGrid w:val="0"/>
                <w:lang w:eastAsia="zh-CN"/>
              </w:rPr>
            </w:pPr>
            <w:r>
              <w:rPr>
                <w:snapToGrid w:val="0"/>
                <w:lang w:eastAsia="zh-CN"/>
              </w:rPr>
              <w:t>RTC1, RTC2</w:t>
            </w:r>
          </w:p>
        </w:tc>
        <w:tc>
          <w:tcPr>
            <w:tcW w:w="1859" w:type="dxa"/>
          </w:tcPr>
          <w:p>
            <w:pPr>
              <w:pStyle w:val="86"/>
              <w:rPr>
                <w:snapToGrid w:val="0"/>
                <w:lang w:eastAsia="zh-CN"/>
              </w:rPr>
            </w:pPr>
            <w:r>
              <w:rPr>
                <w:snapToGrid w:val="0"/>
                <w:lang w:eastAsia="zh-CN"/>
              </w:rPr>
              <w:t>RTC1, RTC2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84"/>
            </w:pPr>
            <w:r>
              <w:rPr>
                <w:lang w:eastAsia="ja-JP"/>
              </w:rPr>
              <w:t>Input intermodulation</w:t>
            </w:r>
          </w:p>
        </w:tc>
        <w:tc>
          <w:tcPr>
            <w:tcW w:w="2054" w:type="dxa"/>
          </w:tcPr>
          <w:p>
            <w:pPr>
              <w:pStyle w:val="86"/>
            </w:pPr>
            <w:r>
              <w:rPr>
                <w:snapToGrid w:val="0"/>
                <w:kern w:val="2"/>
                <w:lang w:eastAsia="zh-CN"/>
              </w:rPr>
              <w:t>N/A</w:t>
            </w:r>
          </w:p>
        </w:tc>
        <w:tc>
          <w:tcPr>
            <w:tcW w:w="1859" w:type="dxa"/>
          </w:tcPr>
          <w:p>
            <w:pPr>
              <w:pStyle w:val="86"/>
            </w:pPr>
            <w:r>
              <w:rPr>
                <w:snapToGrid w:val="0"/>
                <w:kern w:val="2"/>
                <w:lang w:eastAsia="zh-CN"/>
              </w:rPr>
              <w:t>N/A</w:t>
            </w:r>
          </w:p>
        </w:tc>
        <w:tc>
          <w:tcPr>
            <w:tcW w:w="1859" w:type="dxa"/>
          </w:tcPr>
          <w:p>
            <w:pPr>
              <w:pStyle w:val="86"/>
            </w:pPr>
            <w:r>
              <w:rPr>
                <w:snapToGrid w:val="0"/>
                <w:kern w:val="2"/>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84"/>
            </w:pPr>
            <w:r>
              <w:t>Adjacent Channel Rejection Ratio (ACRR)</w:t>
            </w:r>
          </w:p>
        </w:tc>
        <w:tc>
          <w:tcPr>
            <w:tcW w:w="2054" w:type="dxa"/>
          </w:tcPr>
          <w:p>
            <w:pPr>
              <w:pStyle w:val="86"/>
            </w:pPr>
            <w:r>
              <w:rPr>
                <w:snapToGrid w:val="0"/>
                <w:lang w:eastAsia="zh-CN"/>
              </w:rPr>
              <w:t>RTC1</w:t>
            </w:r>
          </w:p>
        </w:tc>
        <w:tc>
          <w:tcPr>
            <w:tcW w:w="1859" w:type="dxa"/>
          </w:tcPr>
          <w:p>
            <w:pPr>
              <w:pStyle w:val="86"/>
            </w:pPr>
            <w:r>
              <w:rPr>
                <w:snapToGrid w:val="0"/>
                <w:lang w:eastAsia="zh-CN"/>
              </w:rPr>
              <w:t>RTC2</w:t>
            </w:r>
          </w:p>
        </w:tc>
        <w:tc>
          <w:tcPr>
            <w:tcW w:w="1859" w:type="dxa"/>
          </w:tcPr>
          <w:p>
            <w:pPr>
              <w:pStyle w:val="86"/>
            </w:pPr>
            <w:r>
              <w:rPr>
                <w:snapToGrid w:val="0"/>
                <w:lang w:eastAsia="zh-CN"/>
              </w:rPr>
              <w:t>RTC1, RTC2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84"/>
            </w:pPr>
            <w:r>
              <w:t>Receiver spurious emissions</w:t>
            </w:r>
          </w:p>
        </w:tc>
        <w:tc>
          <w:tcPr>
            <w:tcW w:w="2054" w:type="dxa"/>
          </w:tcPr>
          <w:p>
            <w:pPr>
              <w:pStyle w:val="86"/>
            </w:pPr>
            <w:r>
              <w:rPr>
                <w:snapToGrid w:val="0"/>
                <w:lang w:eastAsia="zh-CN"/>
              </w:rPr>
              <w:t>RTC1</w:t>
            </w:r>
          </w:p>
        </w:tc>
        <w:tc>
          <w:tcPr>
            <w:tcW w:w="1859" w:type="dxa"/>
          </w:tcPr>
          <w:p>
            <w:pPr>
              <w:pStyle w:val="86"/>
            </w:pPr>
            <w:r>
              <w:rPr>
                <w:snapToGrid w:val="0"/>
                <w:lang w:eastAsia="zh-CN"/>
              </w:rPr>
              <w:t>RTC1, RTC2</w:t>
            </w:r>
          </w:p>
        </w:tc>
        <w:tc>
          <w:tcPr>
            <w:tcW w:w="1859" w:type="dxa"/>
          </w:tcPr>
          <w:p>
            <w:pPr>
              <w:pStyle w:val="86"/>
            </w:pPr>
            <w:r>
              <w:rPr>
                <w:snapToGrid w:val="0"/>
                <w:lang w:eastAsia="zh-CN"/>
              </w:rPr>
              <w:t>RTC1, RTC2</w:t>
            </w:r>
          </w:p>
        </w:tc>
      </w:tr>
    </w:tbl>
    <w:p>
      <w:pPr>
        <w:rPr>
          <w:ins w:id="1007" w:author="ZTE, Fei Xue" w:date="2024-02-17T11:22:48Z"/>
        </w:rPr>
      </w:pPr>
    </w:p>
    <w:p>
      <w:pPr>
        <w:pStyle w:val="94"/>
        <w:rPr>
          <w:ins w:id="1008" w:author="ZTE, Fei Xue" w:date="2024-02-17T11:22:48Z"/>
          <w:snapToGrid w:val="0"/>
          <w:lang w:eastAsia="zh-CN"/>
        </w:rPr>
      </w:pPr>
      <w:ins w:id="1009" w:author="ZTE, Fei Xue" w:date="2024-02-17T11:22:48Z">
        <w:r>
          <w:rPr>
            <w:snapToGrid w:val="0"/>
            <w:lang w:eastAsia="zh-CN"/>
          </w:rPr>
          <w:t>Table 4.8.</w:t>
        </w:r>
      </w:ins>
      <w:ins w:id="1010" w:author="ZTE, Fei Xue" w:date="2024-02-17T11:22:48Z">
        <w:r>
          <w:rPr>
            <w:rFonts w:hint="eastAsia"/>
            <w:snapToGrid w:val="0"/>
            <w:lang w:val="en-US" w:eastAsia="zh-CN"/>
          </w:rPr>
          <w:t>1</w:t>
        </w:r>
      </w:ins>
      <w:ins w:id="1011" w:author="ZTE, Fei Xue" w:date="2024-02-17T11:22:48Z">
        <w:r>
          <w:rPr>
            <w:snapToGrid w:val="0"/>
            <w:lang w:eastAsia="zh-CN"/>
          </w:rPr>
          <w:t>-</w:t>
        </w:r>
      </w:ins>
      <w:ins w:id="1012" w:author="ZTE, Fei Xue" w:date="2024-02-17T11:22:51Z">
        <w:r>
          <w:rPr>
            <w:rFonts w:hint="eastAsia"/>
            <w:snapToGrid w:val="0"/>
            <w:lang w:val="en-US" w:eastAsia="zh-CN"/>
          </w:rPr>
          <w:t>2</w:t>
        </w:r>
      </w:ins>
      <w:ins w:id="1013" w:author="ZTE, Fei Xue" w:date="2024-02-17T11:22:48Z">
        <w:r>
          <w:rPr>
            <w:snapToGrid w:val="0"/>
            <w:lang w:eastAsia="zh-CN"/>
          </w:rPr>
          <w:t xml:space="preserve">: Test configurations for a </w:t>
        </w:r>
      </w:ins>
      <w:ins w:id="1014" w:author="ZTE, Fei Xue" w:date="2024-02-17T11:22:56Z">
        <w:r>
          <w:rPr>
            <w:rFonts w:hint="eastAsia"/>
            <w:snapToGrid w:val="0"/>
            <w:lang w:val="en-US" w:eastAsia="zh-CN"/>
          </w:rPr>
          <w:t>N</w:t>
        </w:r>
      </w:ins>
      <w:ins w:id="1015" w:author="ZTE, Fei Xue" w:date="2024-02-17T11:22:57Z">
        <w:r>
          <w:rPr>
            <w:rFonts w:hint="eastAsia"/>
            <w:snapToGrid w:val="0"/>
            <w:lang w:val="en-US" w:eastAsia="zh-CN"/>
          </w:rPr>
          <w:t>CR</w:t>
        </w:r>
      </w:ins>
      <w:ins w:id="1016" w:author="ZTE, Fei Xue" w:date="2024-02-17T11:22:48Z">
        <w:r>
          <w:rPr>
            <w:snapToGrid w:val="0"/>
            <w:lang w:eastAsia="zh-CN"/>
          </w:rPr>
          <w:t xml:space="preserve"> capable of single or multiple </w:t>
        </w:r>
      </w:ins>
      <w:ins w:id="1017" w:author="ZTE, Fei Xue" w:date="2024-02-17T11:22:48Z">
        <w:r>
          <w:rPr>
            <w:i/>
            <w:iCs/>
            <w:snapToGrid w:val="0"/>
            <w:lang w:eastAsia="zh-CN"/>
          </w:rPr>
          <w:t>passbands</w:t>
        </w:r>
      </w:ins>
      <w:ins w:id="1018" w:author="ZTE, Fei Xue" w:date="2024-02-17T11:22:48Z">
        <w:r>
          <w:rPr>
            <w:snapToGrid w:val="0"/>
            <w:lang w:eastAsia="zh-CN"/>
          </w:rPr>
          <w:t xml:space="preserve"> in a single band</w:t>
        </w:r>
      </w:ins>
    </w:p>
    <w:tbl>
      <w:tblPr>
        <w:tblStyle w:val="63"/>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85"/>
        <w:gridCol w:w="2054"/>
        <w:gridCol w:w="1859"/>
        <w:gridCol w:w="18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19" w:author="ZTE, Fei Xue" w:date="2024-02-17T11:22:48Z"/>
        </w:trPr>
        <w:tc>
          <w:tcPr>
            <w:tcW w:w="4085" w:type="dxa"/>
          </w:tcPr>
          <w:p>
            <w:pPr>
              <w:pStyle w:val="85"/>
              <w:rPr>
                <w:ins w:id="1020" w:author="ZTE, Fei Xue" w:date="2024-02-17T11:22:48Z"/>
              </w:rPr>
            </w:pPr>
            <w:ins w:id="1021" w:author="ZTE, Fei Xue" w:date="2024-02-17T11:22:48Z">
              <w:r>
                <w:rPr>
                  <w:lang w:eastAsia="zh-CN"/>
                </w:rPr>
                <w:t>Test case</w:t>
              </w:r>
            </w:ins>
          </w:p>
        </w:tc>
        <w:tc>
          <w:tcPr>
            <w:tcW w:w="2054" w:type="dxa"/>
          </w:tcPr>
          <w:p>
            <w:pPr>
              <w:pStyle w:val="85"/>
              <w:rPr>
                <w:ins w:id="1022" w:author="ZTE, Fei Xue" w:date="2024-02-17T11:22:48Z"/>
              </w:rPr>
            </w:pPr>
            <w:ins w:id="1023" w:author="ZTE, Fei Xue" w:date="2024-02-17T11:22:48Z">
              <w:r>
                <w:rPr>
                  <w:snapToGrid w:val="0"/>
                  <w:lang w:eastAsia="zh-CN"/>
                </w:rPr>
                <w:t>Single passband repeater</w:t>
              </w:r>
            </w:ins>
          </w:p>
        </w:tc>
        <w:tc>
          <w:tcPr>
            <w:tcW w:w="1859" w:type="dxa"/>
          </w:tcPr>
          <w:p>
            <w:pPr>
              <w:pStyle w:val="85"/>
              <w:rPr>
                <w:ins w:id="1024" w:author="ZTE, Fei Xue" w:date="2024-02-17T11:22:48Z"/>
                <w:lang w:val="en-US"/>
              </w:rPr>
            </w:pPr>
            <w:ins w:id="1025" w:author="ZTE, Fei Xue" w:date="2024-02-17T11:22:48Z">
              <w:r>
                <w:rPr>
                  <w:snapToGrid w:val="0"/>
                  <w:kern w:val="2"/>
                  <w:lang w:val="en-US" w:eastAsia="zh-CN"/>
                </w:rPr>
                <w:t>Multipl</w:t>
              </w:r>
            </w:ins>
            <w:ins w:id="1026" w:author="ZTE, Fei Xue" w:date="2024-02-17T11:22:48Z">
              <w:r>
                <w:rPr>
                  <w:snapToGrid w:val="0"/>
                  <w:kern w:val="2"/>
                  <w:lang w:eastAsia="zh-CN"/>
                </w:rPr>
                <w:t>e passband capable repeater with identical parameters</w:t>
              </w:r>
            </w:ins>
            <w:ins w:id="1027" w:author="ZTE, Fei Xue" w:date="2024-02-17T11:22:48Z">
              <w:r>
                <w:rPr>
                  <w:snapToGrid w:val="0"/>
                  <w:kern w:val="2"/>
                  <w:lang w:val="en-US" w:eastAsia="zh-CN"/>
                </w:rPr>
                <w:t xml:space="preserve"> per passband</w:t>
              </w:r>
            </w:ins>
          </w:p>
        </w:tc>
        <w:tc>
          <w:tcPr>
            <w:tcW w:w="1859" w:type="dxa"/>
          </w:tcPr>
          <w:p>
            <w:pPr>
              <w:pStyle w:val="85"/>
              <w:rPr>
                <w:ins w:id="1028" w:author="ZTE, Fei Xue" w:date="2024-02-17T11:22:48Z"/>
                <w:lang w:val="en-US"/>
              </w:rPr>
            </w:pPr>
            <w:ins w:id="1029" w:author="ZTE, Fei Xue" w:date="2024-02-17T11:22:48Z">
              <w:r>
                <w:rPr>
                  <w:snapToGrid w:val="0"/>
                  <w:kern w:val="2"/>
                  <w:lang w:val="en-US" w:eastAsia="zh-CN"/>
                </w:rPr>
                <w:t>Multiple</w:t>
              </w:r>
            </w:ins>
            <w:ins w:id="1030" w:author="ZTE, Fei Xue" w:date="2024-02-17T11:22:48Z">
              <w:r>
                <w:rPr>
                  <w:snapToGrid w:val="0"/>
                  <w:kern w:val="2"/>
                  <w:lang w:eastAsia="zh-CN"/>
                </w:rPr>
                <w:t xml:space="preserve"> passband capable repeater with different parameters</w:t>
              </w:r>
            </w:ins>
            <w:ins w:id="1031" w:author="ZTE, Fei Xue" w:date="2024-02-17T11:22:48Z">
              <w:r>
                <w:rPr>
                  <w:snapToGrid w:val="0"/>
                  <w:kern w:val="2"/>
                  <w:lang w:val="en-US" w:eastAsia="zh-CN"/>
                </w:rPr>
                <w:t xml:space="preserve"> per passband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32" w:author="ZTE, Fei Xue" w:date="2024-02-17T11:22:48Z"/>
        </w:trPr>
        <w:tc>
          <w:tcPr>
            <w:tcW w:w="4085" w:type="dxa"/>
          </w:tcPr>
          <w:p>
            <w:pPr>
              <w:pStyle w:val="84"/>
              <w:rPr>
                <w:ins w:id="1033" w:author="ZTE, Fei Xue" w:date="2024-02-17T11:22:48Z"/>
              </w:rPr>
            </w:pPr>
            <w:ins w:id="1034" w:author="ZTE, Fei Xue" w:date="2024-02-17T11:23:51Z">
              <w:r>
                <w:rPr>
                  <w:rFonts w:hint="eastAsia"/>
                  <w:lang w:val="en-US" w:eastAsia="zh-CN"/>
                </w:rPr>
                <w:t>NCR</w:t>
              </w:r>
            </w:ins>
            <w:ins w:id="1035" w:author="ZTE, Fei Xue" w:date="2024-02-17T11:22:48Z">
              <w:r>
                <w:rPr>
                  <w:lang w:eastAsia="zh-CN"/>
                </w:rPr>
                <w:t xml:space="preserve"> output power</w:t>
              </w:r>
            </w:ins>
          </w:p>
        </w:tc>
        <w:tc>
          <w:tcPr>
            <w:tcW w:w="2054" w:type="dxa"/>
          </w:tcPr>
          <w:p>
            <w:pPr>
              <w:pStyle w:val="86"/>
              <w:rPr>
                <w:ins w:id="1036" w:author="ZTE, Fei Xue" w:date="2024-02-17T11:22:48Z"/>
              </w:rPr>
            </w:pPr>
          </w:p>
        </w:tc>
        <w:tc>
          <w:tcPr>
            <w:tcW w:w="1859" w:type="dxa"/>
          </w:tcPr>
          <w:p>
            <w:pPr>
              <w:pStyle w:val="86"/>
              <w:rPr>
                <w:ins w:id="1037" w:author="ZTE, Fei Xue" w:date="2024-02-17T11:22:48Z"/>
                <w:rFonts w:eastAsia="宋体"/>
              </w:rPr>
            </w:pPr>
          </w:p>
        </w:tc>
        <w:tc>
          <w:tcPr>
            <w:tcW w:w="1859" w:type="dxa"/>
          </w:tcPr>
          <w:p>
            <w:pPr>
              <w:pStyle w:val="86"/>
              <w:rPr>
                <w:ins w:id="1038" w:author="ZTE, Fei Xue" w:date="2024-02-17T11:22:4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39" w:author="ZTE, Fei Xue" w:date="2024-02-17T11:22:48Z"/>
        </w:trPr>
        <w:tc>
          <w:tcPr>
            <w:tcW w:w="4085" w:type="dxa"/>
          </w:tcPr>
          <w:p>
            <w:pPr>
              <w:pStyle w:val="84"/>
              <w:rPr>
                <w:ins w:id="1040" w:author="ZTE, Fei Xue" w:date="2024-02-17T11:22:48Z"/>
                <w:lang w:eastAsia="zh-CN"/>
              </w:rPr>
            </w:pPr>
            <w:ins w:id="1041" w:author="ZTE, Fei Xue" w:date="2024-02-17T11:22:48Z">
              <w:r>
                <w:rPr>
                  <w:lang w:eastAsia="ja-JP"/>
                </w:rPr>
                <w:t>Frequency stability</w:t>
              </w:r>
            </w:ins>
          </w:p>
        </w:tc>
        <w:tc>
          <w:tcPr>
            <w:tcW w:w="2054" w:type="dxa"/>
          </w:tcPr>
          <w:p>
            <w:pPr>
              <w:pStyle w:val="86"/>
              <w:rPr>
                <w:ins w:id="1042" w:author="ZTE, Fei Xue" w:date="2024-02-17T11:22:48Z"/>
                <w:snapToGrid w:val="0"/>
                <w:lang w:eastAsia="zh-CN"/>
              </w:rPr>
            </w:pPr>
          </w:p>
        </w:tc>
        <w:tc>
          <w:tcPr>
            <w:tcW w:w="1859" w:type="dxa"/>
          </w:tcPr>
          <w:p>
            <w:pPr>
              <w:pStyle w:val="86"/>
              <w:rPr>
                <w:ins w:id="1043" w:author="ZTE, Fei Xue" w:date="2024-02-17T11:22:48Z"/>
                <w:snapToGrid w:val="0"/>
                <w:kern w:val="2"/>
                <w:lang w:eastAsia="zh-CN"/>
              </w:rPr>
            </w:pPr>
          </w:p>
        </w:tc>
        <w:tc>
          <w:tcPr>
            <w:tcW w:w="1859" w:type="dxa"/>
          </w:tcPr>
          <w:p>
            <w:pPr>
              <w:pStyle w:val="86"/>
              <w:rPr>
                <w:ins w:id="1044" w:author="ZTE, Fei Xue" w:date="2024-02-17T11:22:48Z"/>
                <w:snapToGrid w:val="0"/>
                <w:kern w:val="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45" w:author="ZTE, Fei Xue" w:date="2024-02-17T11:22:48Z"/>
        </w:trPr>
        <w:tc>
          <w:tcPr>
            <w:tcW w:w="4085" w:type="dxa"/>
          </w:tcPr>
          <w:p>
            <w:pPr>
              <w:pStyle w:val="84"/>
              <w:rPr>
                <w:ins w:id="1046" w:author="ZTE, Fei Xue" w:date="2024-02-17T11:22:48Z"/>
                <w:lang w:eastAsia="zh-CN"/>
              </w:rPr>
            </w:pPr>
            <w:ins w:id="1047" w:author="ZTE, Fei Xue" w:date="2024-02-17T11:22:48Z">
              <w:r>
                <w:rPr>
                  <w:lang w:eastAsia="ja-JP"/>
                </w:rPr>
                <w:t>Out of band gain</w:t>
              </w:r>
            </w:ins>
          </w:p>
        </w:tc>
        <w:tc>
          <w:tcPr>
            <w:tcW w:w="2054" w:type="dxa"/>
          </w:tcPr>
          <w:p>
            <w:pPr>
              <w:pStyle w:val="86"/>
              <w:rPr>
                <w:ins w:id="1048" w:author="ZTE, Fei Xue" w:date="2024-02-17T11:22:48Z"/>
                <w:snapToGrid w:val="0"/>
                <w:lang w:eastAsia="zh-CN"/>
              </w:rPr>
            </w:pPr>
          </w:p>
        </w:tc>
        <w:tc>
          <w:tcPr>
            <w:tcW w:w="1859" w:type="dxa"/>
          </w:tcPr>
          <w:p>
            <w:pPr>
              <w:pStyle w:val="86"/>
              <w:rPr>
                <w:ins w:id="1049" w:author="ZTE, Fei Xue" w:date="2024-02-17T11:22:48Z"/>
                <w:rFonts w:eastAsia="宋体"/>
                <w:snapToGrid w:val="0"/>
                <w:kern w:val="2"/>
                <w:lang w:eastAsia="zh-CN"/>
              </w:rPr>
            </w:pPr>
          </w:p>
        </w:tc>
        <w:tc>
          <w:tcPr>
            <w:tcW w:w="1859" w:type="dxa"/>
          </w:tcPr>
          <w:p>
            <w:pPr>
              <w:pStyle w:val="86"/>
              <w:rPr>
                <w:ins w:id="1050" w:author="ZTE, Fei Xue" w:date="2024-02-17T11:22:48Z"/>
                <w:rFonts w:eastAsia="宋体"/>
                <w:snapToGrid w:val="0"/>
                <w:kern w:val="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51" w:author="ZTE, Fei Xue" w:date="2024-02-17T11:22:48Z"/>
        </w:trPr>
        <w:tc>
          <w:tcPr>
            <w:tcW w:w="4085" w:type="dxa"/>
          </w:tcPr>
          <w:p>
            <w:pPr>
              <w:pStyle w:val="84"/>
              <w:rPr>
                <w:ins w:id="1052" w:author="ZTE, Fei Xue" w:date="2024-02-17T11:22:48Z"/>
              </w:rPr>
            </w:pPr>
            <w:ins w:id="1053" w:author="ZTE, Fei Xue" w:date="2024-02-17T11:22:48Z">
              <w:r>
                <w:rPr>
                  <w:lang w:eastAsia="zh-CN"/>
                </w:rPr>
                <w:t>Transmit ON/OFF power (only applied for NR TDD repeater)</w:t>
              </w:r>
            </w:ins>
          </w:p>
        </w:tc>
        <w:tc>
          <w:tcPr>
            <w:tcW w:w="2054" w:type="dxa"/>
          </w:tcPr>
          <w:p>
            <w:pPr>
              <w:pStyle w:val="86"/>
              <w:rPr>
                <w:ins w:id="1054" w:author="ZTE, Fei Xue" w:date="2024-02-17T11:22:48Z"/>
              </w:rPr>
            </w:pPr>
          </w:p>
        </w:tc>
        <w:tc>
          <w:tcPr>
            <w:tcW w:w="1859" w:type="dxa"/>
          </w:tcPr>
          <w:p>
            <w:pPr>
              <w:pStyle w:val="86"/>
              <w:rPr>
                <w:ins w:id="1055" w:author="ZTE, Fei Xue" w:date="2024-02-17T11:22:48Z"/>
                <w:rFonts w:eastAsia="宋体"/>
              </w:rPr>
            </w:pPr>
          </w:p>
        </w:tc>
        <w:tc>
          <w:tcPr>
            <w:tcW w:w="1859" w:type="dxa"/>
          </w:tcPr>
          <w:p>
            <w:pPr>
              <w:pStyle w:val="86"/>
              <w:rPr>
                <w:ins w:id="1056" w:author="ZTE, Fei Xue" w:date="2024-02-17T11:22:4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57" w:author="ZTE, Fei Xue" w:date="2024-02-17T11:22:48Z"/>
        </w:trPr>
        <w:tc>
          <w:tcPr>
            <w:tcW w:w="4085" w:type="dxa"/>
          </w:tcPr>
          <w:p>
            <w:pPr>
              <w:pStyle w:val="84"/>
              <w:rPr>
                <w:ins w:id="1058" w:author="ZTE, Fei Xue" w:date="2024-02-17T11:22:48Z"/>
              </w:rPr>
            </w:pPr>
            <w:ins w:id="1059" w:author="ZTE, Fei Xue" w:date="2024-02-17T11:22:48Z">
              <w:r>
                <w:rPr>
                  <w:lang w:eastAsia="ja-JP"/>
                </w:rPr>
                <w:t>Error Vector Magnitude</w:t>
              </w:r>
            </w:ins>
          </w:p>
        </w:tc>
        <w:tc>
          <w:tcPr>
            <w:tcW w:w="2054" w:type="dxa"/>
          </w:tcPr>
          <w:p>
            <w:pPr>
              <w:pStyle w:val="86"/>
              <w:rPr>
                <w:ins w:id="1060" w:author="ZTE, Fei Xue" w:date="2024-02-17T11:22:48Z"/>
              </w:rPr>
            </w:pPr>
          </w:p>
        </w:tc>
        <w:tc>
          <w:tcPr>
            <w:tcW w:w="1859" w:type="dxa"/>
          </w:tcPr>
          <w:p>
            <w:pPr>
              <w:pStyle w:val="86"/>
              <w:rPr>
                <w:ins w:id="1061" w:author="ZTE, Fei Xue" w:date="2024-02-17T11:22:48Z"/>
                <w:rFonts w:eastAsia="宋体"/>
              </w:rPr>
            </w:pPr>
          </w:p>
        </w:tc>
        <w:tc>
          <w:tcPr>
            <w:tcW w:w="1859" w:type="dxa"/>
          </w:tcPr>
          <w:p>
            <w:pPr>
              <w:pStyle w:val="86"/>
              <w:rPr>
                <w:ins w:id="1062" w:author="ZTE, Fei Xue" w:date="2024-02-17T11:22:4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63" w:author="ZTE, Fei Xue" w:date="2024-02-17T11:22:48Z"/>
        </w:trPr>
        <w:tc>
          <w:tcPr>
            <w:tcW w:w="4085" w:type="dxa"/>
          </w:tcPr>
          <w:p>
            <w:pPr>
              <w:pStyle w:val="84"/>
              <w:rPr>
                <w:ins w:id="1064" w:author="ZTE, Fei Xue" w:date="2024-02-17T11:22:48Z"/>
              </w:rPr>
            </w:pPr>
            <w:ins w:id="1065" w:author="ZTE, Fei Xue" w:date="2024-02-17T11:22:48Z">
              <w:r>
                <w:rPr>
                  <w:lang w:eastAsia="ja-JP"/>
                </w:rPr>
                <w:t>Adjacent Channel Leakage power Ratio (ACLR)</w:t>
              </w:r>
            </w:ins>
          </w:p>
        </w:tc>
        <w:tc>
          <w:tcPr>
            <w:tcW w:w="2054" w:type="dxa"/>
          </w:tcPr>
          <w:p>
            <w:pPr>
              <w:pStyle w:val="86"/>
              <w:rPr>
                <w:ins w:id="1066" w:author="ZTE, Fei Xue" w:date="2024-02-17T11:22:48Z"/>
              </w:rPr>
            </w:pPr>
          </w:p>
        </w:tc>
        <w:tc>
          <w:tcPr>
            <w:tcW w:w="1859" w:type="dxa"/>
          </w:tcPr>
          <w:p>
            <w:pPr>
              <w:pStyle w:val="86"/>
              <w:rPr>
                <w:ins w:id="1067" w:author="ZTE, Fei Xue" w:date="2024-02-17T11:22:48Z"/>
              </w:rPr>
            </w:pPr>
          </w:p>
        </w:tc>
        <w:tc>
          <w:tcPr>
            <w:tcW w:w="1859" w:type="dxa"/>
          </w:tcPr>
          <w:p>
            <w:pPr>
              <w:pStyle w:val="86"/>
              <w:rPr>
                <w:ins w:id="1068" w:author="ZTE, Fei Xue" w:date="2024-02-17T11:22:4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69" w:author="ZTE, Fei Xue" w:date="2024-02-17T11:22:48Z"/>
        </w:trPr>
        <w:tc>
          <w:tcPr>
            <w:tcW w:w="4085" w:type="dxa"/>
          </w:tcPr>
          <w:p>
            <w:pPr>
              <w:pStyle w:val="84"/>
              <w:rPr>
                <w:ins w:id="1070" w:author="ZTE, Fei Xue" w:date="2024-02-17T11:22:48Z"/>
                <w:lang w:eastAsia="ja-JP"/>
              </w:rPr>
            </w:pPr>
            <w:ins w:id="1071" w:author="ZTE, Fei Xue" w:date="2024-02-17T11:22:48Z">
              <w:r>
                <w:rPr>
                  <w:kern w:val="2"/>
                  <w:lang w:eastAsia="ja-JP"/>
                </w:rPr>
                <w:t>Cumulative ACLR requirement in non-contiguous spectrum</w:t>
              </w:r>
            </w:ins>
          </w:p>
        </w:tc>
        <w:tc>
          <w:tcPr>
            <w:tcW w:w="2054" w:type="dxa"/>
          </w:tcPr>
          <w:p>
            <w:pPr>
              <w:pStyle w:val="86"/>
              <w:rPr>
                <w:ins w:id="1072" w:author="ZTE, Fei Xue" w:date="2024-02-17T11:22:48Z"/>
                <w:rFonts w:eastAsia="宋体"/>
                <w:snapToGrid w:val="0"/>
                <w:lang w:eastAsia="zh-CN"/>
              </w:rPr>
            </w:pPr>
          </w:p>
        </w:tc>
        <w:tc>
          <w:tcPr>
            <w:tcW w:w="1859" w:type="dxa"/>
          </w:tcPr>
          <w:p>
            <w:pPr>
              <w:pStyle w:val="86"/>
              <w:rPr>
                <w:ins w:id="1073" w:author="ZTE, Fei Xue" w:date="2024-02-17T11:22:48Z"/>
                <w:snapToGrid w:val="0"/>
                <w:lang w:eastAsia="zh-CN"/>
              </w:rPr>
            </w:pPr>
          </w:p>
        </w:tc>
        <w:tc>
          <w:tcPr>
            <w:tcW w:w="1859" w:type="dxa"/>
          </w:tcPr>
          <w:p>
            <w:pPr>
              <w:pStyle w:val="86"/>
              <w:rPr>
                <w:ins w:id="1074" w:author="ZTE, Fei Xue" w:date="2024-02-17T11:22:48Z"/>
                <w:snapToGrid w:val="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75" w:author="ZTE, Fei Xue" w:date="2024-02-17T11:22:48Z"/>
        </w:trPr>
        <w:tc>
          <w:tcPr>
            <w:tcW w:w="4085" w:type="dxa"/>
          </w:tcPr>
          <w:p>
            <w:pPr>
              <w:pStyle w:val="84"/>
              <w:rPr>
                <w:ins w:id="1076" w:author="ZTE, Fei Xue" w:date="2024-02-17T11:22:48Z"/>
              </w:rPr>
            </w:pPr>
            <w:ins w:id="1077" w:author="ZTE, Fei Xue" w:date="2024-02-17T11:22:48Z">
              <w:r>
                <w:rPr>
                  <w:lang w:eastAsia="ja-JP"/>
                </w:rPr>
                <w:t>Operating band unwanted emissions</w:t>
              </w:r>
            </w:ins>
          </w:p>
        </w:tc>
        <w:tc>
          <w:tcPr>
            <w:tcW w:w="2054" w:type="dxa"/>
          </w:tcPr>
          <w:p>
            <w:pPr>
              <w:pStyle w:val="86"/>
              <w:rPr>
                <w:ins w:id="1078" w:author="ZTE, Fei Xue" w:date="2024-02-17T11:22:48Z"/>
                <w:rFonts w:eastAsia="宋体"/>
              </w:rPr>
            </w:pPr>
          </w:p>
        </w:tc>
        <w:tc>
          <w:tcPr>
            <w:tcW w:w="1859" w:type="dxa"/>
          </w:tcPr>
          <w:p>
            <w:pPr>
              <w:pStyle w:val="86"/>
              <w:rPr>
                <w:ins w:id="1079" w:author="ZTE, Fei Xue" w:date="2024-02-17T11:22:48Z"/>
                <w:snapToGrid w:val="0"/>
                <w:lang w:eastAsia="zh-CN"/>
              </w:rPr>
            </w:pPr>
          </w:p>
        </w:tc>
        <w:tc>
          <w:tcPr>
            <w:tcW w:w="1859" w:type="dxa"/>
          </w:tcPr>
          <w:p>
            <w:pPr>
              <w:pStyle w:val="86"/>
              <w:rPr>
                <w:ins w:id="1080" w:author="ZTE, Fei Xue" w:date="2024-02-17T11:22:48Z"/>
                <w:snapToGrid w:val="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81" w:author="ZTE, Fei Xue" w:date="2024-02-17T11:22:48Z"/>
        </w:trPr>
        <w:tc>
          <w:tcPr>
            <w:tcW w:w="4085" w:type="dxa"/>
          </w:tcPr>
          <w:p>
            <w:pPr>
              <w:pStyle w:val="84"/>
              <w:rPr>
                <w:ins w:id="1082" w:author="ZTE, Fei Xue" w:date="2024-02-17T11:22:48Z"/>
              </w:rPr>
            </w:pPr>
            <w:ins w:id="1083" w:author="ZTE, Fei Xue" w:date="2024-02-17T11:22:48Z">
              <w:r>
                <w:rPr>
                  <w:lang w:eastAsia="ja-JP"/>
                </w:rPr>
                <w:t>Transmitter spurious emissions</w:t>
              </w:r>
            </w:ins>
          </w:p>
        </w:tc>
        <w:tc>
          <w:tcPr>
            <w:tcW w:w="2054" w:type="dxa"/>
          </w:tcPr>
          <w:p>
            <w:pPr>
              <w:pStyle w:val="86"/>
              <w:rPr>
                <w:ins w:id="1084" w:author="ZTE, Fei Xue" w:date="2024-02-17T11:22:48Z"/>
              </w:rPr>
            </w:pPr>
          </w:p>
        </w:tc>
        <w:tc>
          <w:tcPr>
            <w:tcW w:w="1859" w:type="dxa"/>
          </w:tcPr>
          <w:p>
            <w:pPr>
              <w:pStyle w:val="86"/>
              <w:rPr>
                <w:ins w:id="1085" w:author="ZTE, Fei Xue" w:date="2024-02-17T11:22:48Z"/>
                <w:snapToGrid w:val="0"/>
                <w:lang w:eastAsia="zh-CN"/>
              </w:rPr>
            </w:pPr>
          </w:p>
        </w:tc>
        <w:tc>
          <w:tcPr>
            <w:tcW w:w="1859" w:type="dxa"/>
          </w:tcPr>
          <w:p>
            <w:pPr>
              <w:pStyle w:val="86"/>
              <w:rPr>
                <w:ins w:id="1086" w:author="ZTE, Fei Xue" w:date="2024-02-17T11:22:48Z"/>
                <w:snapToGrid w:val="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87" w:author="ZTE, Fei Xue" w:date="2024-02-17T11:22:48Z"/>
        </w:trPr>
        <w:tc>
          <w:tcPr>
            <w:tcW w:w="4085" w:type="dxa"/>
          </w:tcPr>
          <w:p>
            <w:pPr>
              <w:pStyle w:val="84"/>
              <w:rPr>
                <w:ins w:id="1088" w:author="ZTE, Fei Xue" w:date="2024-02-17T11:22:48Z"/>
              </w:rPr>
            </w:pPr>
            <w:ins w:id="1089" w:author="ZTE, Fei Xue" w:date="2024-02-17T11:22:48Z">
              <w:r>
                <w:rPr>
                  <w:lang w:eastAsia="ja-JP"/>
                </w:rPr>
                <w:t>Output intermodulation</w:t>
              </w:r>
            </w:ins>
          </w:p>
        </w:tc>
        <w:tc>
          <w:tcPr>
            <w:tcW w:w="2054" w:type="dxa"/>
          </w:tcPr>
          <w:p>
            <w:pPr>
              <w:pStyle w:val="86"/>
              <w:rPr>
                <w:ins w:id="1090" w:author="ZTE, Fei Xue" w:date="2024-02-17T11:22:48Z"/>
              </w:rPr>
            </w:pPr>
          </w:p>
        </w:tc>
        <w:tc>
          <w:tcPr>
            <w:tcW w:w="1859" w:type="dxa"/>
          </w:tcPr>
          <w:p>
            <w:pPr>
              <w:pStyle w:val="86"/>
              <w:rPr>
                <w:ins w:id="1091" w:author="ZTE, Fei Xue" w:date="2024-02-17T11:22:48Z"/>
                <w:snapToGrid w:val="0"/>
                <w:lang w:eastAsia="zh-CN"/>
              </w:rPr>
            </w:pPr>
          </w:p>
        </w:tc>
        <w:tc>
          <w:tcPr>
            <w:tcW w:w="1859" w:type="dxa"/>
          </w:tcPr>
          <w:p>
            <w:pPr>
              <w:pStyle w:val="86"/>
              <w:rPr>
                <w:ins w:id="1092" w:author="ZTE, Fei Xue" w:date="2024-02-17T11:22:48Z"/>
                <w:snapToGrid w:val="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93" w:author="ZTE, Fei Xue" w:date="2024-02-17T11:22:48Z"/>
        </w:trPr>
        <w:tc>
          <w:tcPr>
            <w:tcW w:w="4085" w:type="dxa"/>
          </w:tcPr>
          <w:p>
            <w:pPr>
              <w:pStyle w:val="84"/>
              <w:rPr>
                <w:ins w:id="1094" w:author="ZTE, Fei Xue" w:date="2024-02-17T11:22:48Z"/>
              </w:rPr>
            </w:pPr>
            <w:ins w:id="1095" w:author="ZTE, Fei Xue" w:date="2024-02-17T11:22:48Z">
              <w:r>
                <w:rPr>
                  <w:lang w:eastAsia="ja-JP"/>
                </w:rPr>
                <w:t>Input intermodulation</w:t>
              </w:r>
            </w:ins>
          </w:p>
        </w:tc>
        <w:tc>
          <w:tcPr>
            <w:tcW w:w="2054" w:type="dxa"/>
          </w:tcPr>
          <w:p>
            <w:pPr>
              <w:pStyle w:val="86"/>
              <w:rPr>
                <w:ins w:id="1096" w:author="ZTE, Fei Xue" w:date="2024-02-17T11:22:48Z"/>
              </w:rPr>
            </w:pPr>
          </w:p>
        </w:tc>
        <w:tc>
          <w:tcPr>
            <w:tcW w:w="1859" w:type="dxa"/>
          </w:tcPr>
          <w:p>
            <w:pPr>
              <w:pStyle w:val="86"/>
              <w:rPr>
                <w:ins w:id="1097" w:author="ZTE, Fei Xue" w:date="2024-02-17T11:22:48Z"/>
              </w:rPr>
            </w:pPr>
          </w:p>
        </w:tc>
        <w:tc>
          <w:tcPr>
            <w:tcW w:w="1859" w:type="dxa"/>
          </w:tcPr>
          <w:p>
            <w:pPr>
              <w:pStyle w:val="86"/>
              <w:rPr>
                <w:ins w:id="1098" w:author="ZTE, Fei Xue" w:date="2024-02-17T11:22:4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99" w:author="ZTE, Fei Xue" w:date="2024-02-17T11:22:48Z"/>
        </w:trPr>
        <w:tc>
          <w:tcPr>
            <w:tcW w:w="4085" w:type="dxa"/>
          </w:tcPr>
          <w:p>
            <w:pPr>
              <w:pStyle w:val="84"/>
              <w:rPr>
                <w:ins w:id="1100" w:author="ZTE, Fei Xue" w:date="2024-02-17T11:22:48Z"/>
              </w:rPr>
            </w:pPr>
            <w:ins w:id="1101" w:author="ZTE, Fei Xue" w:date="2024-02-17T11:22:48Z">
              <w:r>
                <w:rPr/>
                <w:t>Adjacent Channel Rejection Ratio (ACRR)</w:t>
              </w:r>
            </w:ins>
          </w:p>
        </w:tc>
        <w:tc>
          <w:tcPr>
            <w:tcW w:w="2054" w:type="dxa"/>
          </w:tcPr>
          <w:p>
            <w:pPr>
              <w:pStyle w:val="86"/>
              <w:rPr>
                <w:ins w:id="1102" w:author="ZTE, Fei Xue" w:date="2024-02-17T11:22:48Z"/>
              </w:rPr>
            </w:pPr>
          </w:p>
        </w:tc>
        <w:tc>
          <w:tcPr>
            <w:tcW w:w="1859" w:type="dxa"/>
          </w:tcPr>
          <w:p>
            <w:pPr>
              <w:pStyle w:val="86"/>
              <w:rPr>
                <w:ins w:id="1103" w:author="ZTE, Fei Xue" w:date="2024-02-17T11:22:48Z"/>
              </w:rPr>
            </w:pPr>
          </w:p>
        </w:tc>
        <w:tc>
          <w:tcPr>
            <w:tcW w:w="1859" w:type="dxa"/>
          </w:tcPr>
          <w:p>
            <w:pPr>
              <w:pStyle w:val="86"/>
              <w:rPr>
                <w:ins w:id="1104" w:author="ZTE, Fei Xue" w:date="2024-02-17T11:22:4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05" w:author="ZTE, Fei Xue" w:date="2024-02-17T11:22:48Z"/>
        </w:trPr>
        <w:tc>
          <w:tcPr>
            <w:tcW w:w="4085" w:type="dxa"/>
          </w:tcPr>
          <w:p>
            <w:pPr>
              <w:pStyle w:val="84"/>
              <w:rPr>
                <w:ins w:id="1106" w:author="ZTE, Fei Xue" w:date="2024-02-17T11:22:48Z"/>
              </w:rPr>
            </w:pPr>
            <w:ins w:id="1107" w:author="ZTE, Fei Xue" w:date="2024-02-17T11:22:48Z">
              <w:r>
                <w:rPr/>
                <w:t>Receiver spurious emissions</w:t>
              </w:r>
            </w:ins>
          </w:p>
        </w:tc>
        <w:tc>
          <w:tcPr>
            <w:tcW w:w="2054" w:type="dxa"/>
          </w:tcPr>
          <w:p>
            <w:pPr>
              <w:pStyle w:val="86"/>
              <w:rPr>
                <w:ins w:id="1108" w:author="ZTE, Fei Xue" w:date="2024-02-17T11:22:48Z"/>
              </w:rPr>
            </w:pPr>
          </w:p>
        </w:tc>
        <w:tc>
          <w:tcPr>
            <w:tcW w:w="1859" w:type="dxa"/>
          </w:tcPr>
          <w:p>
            <w:pPr>
              <w:pStyle w:val="86"/>
              <w:rPr>
                <w:ins w:id="1109" w:author="ZTE, Fei Xue" w:date="2024-02-17T11:22:48Z"/>
              </w:rPr>
            </w:pPr>
          </w:p>
        </w:tc>
        <w:tc>
          <w:tcPr>
            <w:tcW w:w="1859" w:type="dxa"/>
          </w:tcPr>
          <w:p>
            <w:pPr>
              <w:pStyle w:val="86"/>
              <w:rPr>
                <w:ins w:id="1110" w:author="ZTE, Fei Xue" w:date="2024-02-17T11:22:48Z"/>
              </w:rPr>
            </w:pPr>
          </w:p>
        </w:tc>
      </w:tr>
    </w:tbl>
    <w:p/>
    <w:p>
      <w:pPr>
        <w:pStyle w:val="3"/>
      </w:pPr>
      <w:bookmarkStart w:id="657" w:name="_Toc145511195"/>
      <w:bookmarkStart w:id="658" w:name="_Toc53182939"/>
      <w:bookmarkStart w:id="659" w:name="_Toc155475672"/>
      <w:bookmarkStart w:id="660" w:name="_Toc76544119"/>
      <w:bookmarkStart w:id="661" w:name="_Toc76114233"/>
      <w:bookmarkStart w:id="662" w:name="_Toc58915606"/>
      <w:bookmarkStart w:id="663" w:name="_Toc21102608"/>
      <w:bookmarkStart w:id="664" w:name="_Toc98766350"/>
      <w:bookmarkStart w:id="665" w:name="_Toc121818566"/>
      <w:bookmarkStart w:id="666" w:name="_Toc58917787"/>
      <w:bookmarkStart w:id="667" w:name="_Toc137467114"/>
      <w:bookmarkStart w:id="668" w:name="_Toc29810457"/>
      <w:bookmarkStart w:id="669" w:name="_Toc130558389"/>
      <w:bookmarkStart w:id="670" w:name="_Toc37272755"/>
      <w:bookmarkStart w:id="671" w:name="_Toc7422"/>
      <w:bookmarkStart w:id="672" w:name="_Toc89952534"/>
      <w:bookmarkStart w:id="673" w:name="_Toc36635809"/>
      <w:bookmarkStart w:id="674" w:name="_Toc138884760"/>
      <w:bookmarkStart w:id="675" w:name="_Toc121818342"/>
      <w:bookmarkStart w:id="676" w:name="_Toc124158321"/>
      <w:bookmarkStart w:id="677" w:name="_Toc45885830"/>
      <w:bookmarkStart w:id="678" w:name="_Toc8435"/>
      <w:bookmarkStart w:id="679" w:name="_Toc138884984"/>
      <w:bookmarkStart w:id="680" w:name="_Toc74915608"/>
      <w:bookmarkStart w:id="681" w:name="_Toc16251"/>
      <w:bookmarkStart w:id="682" w:name="_Toc66693656"/>
      <w:bookmarkStart w:id="683" w:name="_Toc23448"/>
      <w:bookmarkStart w:id="684" w:name="_Toc82536241"/>
      <w:r>
        <w:t>4.9</w:t>
      </w:r>
      <w:r>
        <w:tab/>
      </w:r>
      <w:r>
        <w:t>RF channels and test models</w:t>
      </w:r>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pPr>
        <w:pStyle w:val="4"/>
      </w:pPr>
      <w:bookmarkStart w:id="685" w:name="_Toc121818567"/>
      <w:bookmarkStart w:id="686" w:name="_Toc82429481"/>
      <w:bookmarkStart w:id="687" w:name="_Toc18548"/>
      <w:bookmarkStart w:id="688" w:name="_Toc137467115"/>
      <w:bookmarkStart w:id="689" w:name="_Toc75815867"/>
      <w:bookmarkStart w:id="690" w:name="_Toc98754058"/>
      <w:bookmarkStart w:id="691" w:name="_Toc76541025"/>
      <w:bookmarkStart w:id="692" w:name="_Toc124158322"/>
      <w:bookmarkStart w:id="693" w:name="_Toc75508128"/>
      <w:bookmarkStart w:id="694" w:name="_Toc138884985"/>
      <w:bookmarkStart w:id="695" w:name="_Toc145511196"/>
      <w:bookmarkStart w:id="696" w:name="_Toc10022"/>
      <w:bookmarkStart w:id="697" w:name="_Toc130558390"/>
      <w:bookmarkStart w:id="698" w:name="_Toc121818343"/>
      <w:bookmarkStart w:id="699" w:name="_Toc155475673"/>
      <w:bookmarkStart w:id="700" w:name="_Toc138884761"/>
      <w:bookmarkStart w:id="701" w:name="_Toc75333936"/>
      <w:bookmarkStart w:id="702" w:name="_Toc89939732"/>
      <w:bookmarkStart w:id="703" w:name="_Toc76541592"/>
      <w:bookmarkStart w:id="704" w:name="_Toc75165207"/>
      <w:r>
        <w:t>4.9.1</w:t>
      </w:r>
      <w:r>
        <w:tab/>
      </w:r>
      <w:r>
        <w:t>RF channels</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p>
    <w:p>
      <w:pPr>
        <w:pStyle w:val="4"/>
      </w:pPr>
      <w:bookmarkStart w:id="705" w:name="_Toc155475674"/>
      <w:bookmarkStart w:id="706" w:name="_Toc76541593"/>
      <w:bookmarkStart w:id="707" w:name="_Toc30568"/>
      <w:bookmarkStart w:id="708" w:name="_Toc75333937"/>
      <w:bookmarkStart w:id="709" w:name="_Toc6176"/>
      <w:bookmarkStart w:id="710" w:name="_Toc89939733"/>
      <w:bookmarkStart w:id="711" w:name="_Toc82429482"/>
      <w:bookmarkStart w:id="712" w:name="_Toc75165208"/>
      <w:bookmarkStart w:id="713" w:name="_Toc121818344"/>
      <w:bookmarkStart w:id="714" w:name="_Toc76541026"/>
      <w:bookmarkStart w:id="715" w:name="_Toc145511197"/>
      <w:bookmarkStart w:id="716" w:name="_Toc75815868"/>
      <w:bookmarkStart w:id="717" w:name="_Toc124158323"/>
      <w:bookmarkStart w:id="718" w:name="_Toc130558391"/>
      <w:bookmarkStart w:id="719" w:name="_Toc137467116"/>
      <w:bookmarkStart w:id="720" w:name="_Toc138884762"/>
      <w:bookmarkStart w:id="721" w:name="_Toc138884986"/>
      <w:bookmarkStart w:id="722" w:name="_Toc75508129"/>
      <w:bookmarkStart w:id="723" w:name="_Toc121818568"/>
      <w:bookmarkStart w:id="724" w:name="_Toc98754059"/>
      <w:r>
        <w:t>4.9.2</w:t>
      </w:r>
      <w:r>
        <w:tab/>
      </w:r>
      <w:r>
        <w:t>Test models</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p>
      <w:pPr>
        <w:pStyle w:val="5"/>
      </w:pPr>
      <w:bookmarkStart w:id="725" w:name="_Toc75165209"/>
      <w:bookmarkStart w:id="726" w:name="_Toc98754060"/>
      <w:bookmarkStart w:id="727" w:name="_Toc75508130"/>
      <w:bookmarkStart w:id="728" w:name="_Toc76541594"/>
      <w:bookmarkStart w:id="729" w:name="_Toc145511198"/>
      <w:bookmarkStart w:id="730" w:name="_Toc138884763"/>
      <w:bookmarkStart w:id="731" w:name="_Toc124158324"/>
      <w:bookmarkStart w:id="732" w:name="_Toc121818569"/>
      <w:bookmarkStart w:id="733" w:name="_Toc28482"/>
      <w:bookmarkStart w:id="734" w:name="_Toc76541027"/>
      <w:bookmarkStart w:id="735" w:name="_Toc75815869"/>
      <w:bookmarkStart w:id="736" w:name="_Toc82429483"/>
      <w:bookmarkStart w:id="737" w:name="_Toc121818345"/>
      <w:bookmarkStart w:id="738" w:name="_Toc27023"/>
      <w:bookmarkStart w:id="739" w:name="_Toc137467117"/>
      <w:bookmarkStart w:id="740" w:name="_Toc138884987"/>
      <w:bookmarkStart w:id="741" w:name="_Toc155475675"/>
      <w:bookmarkStart w:id="742" w:name="_Toc89939734"/>
      <w:bookmarkStart w:id="743" w:name="_Toc130558392"/>
      <w:bookmarkStart w:id="744" w:name="_Toc75333938"/>
      <w:r>
        <w:t>4.</w:t>
      </w:r>
      <w:r>
        <w:rPr>
          <w:lang w:eastAsia="zh-CN"/>
        </w:rPr>
        <w:t>9.2</w:t>
      </w:r>
      <w:r>
        <w:t>.1</w:t>
      </w:r>
      <w:r>
        <w:tab/>
      </w:r>
      <w:r>
        <w:t>General</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pPr>
        <w:pStyle w:val="5"/>
      </w:pPr>
      <w:bookmarkStart w:id="745" w:name="_Toc98754061"/>
      <w:bookmarkStart w:id="746" w:name="_Toc106177875"/>
      <w:bookmarkStart w:id="747" w:name="_Toc89939735"/>
      <w:bookmarkStart w:id="748" w:name="_Toc82429484"/>
      <w:bookmarkStart w:id="749" w:name="_Toc145511199"/>
      <w:bookmarkStart w:id="750" w:name="_Toc138884988"/>
      <w:bookmarkStart w:id="751" w:name="_Toc3421"/>
      <w:bookmarkStart w:id="752" w:name="_Toc121818346"/>
      <w:bookmarkStart w:id="753" w:name="_Toc138884764"/>
      <w:bookmarkStart w:id="754" w:name="_Toc137467118"/>
      <w:bookmarkStart w:id="755" w:name="_Toc121818570"/>
      <w:bookmarkStart w:id="756" w:name="_Toc14143"/>
      <w:bookmarkStart w:id="757" w:name="_Toc130558393"/>
      <w:bookmarkStart w:id="758" w:name="_Toc124158325"/>
      <w:bookmarkStart w:id="759" w:name="_Toc155475676"/>
      <w:bookmarkStart w:id="760" w:name="_Toc76541595"/>
      <w:bookmarkStart w:id="761" w:name="_Toc75508131"/>
      <w:bookmarkStart w:id="762" w:name="_Toc75815870"/>
      <w:bookmarkStart w:id="763" w:name="_Toc75333939"/>
      <w:bookmarkStart w:id="764" w:name="_Toc76541028"/>
      <w:r>
        <w:t>4.</w:t>
      </w:r>
      <w:r>
        <w:rPr>
          <w:lang w:eastAsia="zh-CN"/>
        </w:rPr>
        <w:t>9.2</w:t>
      </w:r>
      <w:r>
        <w:t>.2</w:t>
      </w:r>
      <w:r>
        <w:tab/>
      </w:r>
      <w:r>
        <w:rPr>
          <w:rFonts w:hint="eastAsia"/>
          <w:lang w:eastAsia="zh-CN"/>
        </w:rPr>
        <w:t>FR2</w:t>
      </w:r>
      <w:r>
        <w:rPr>
          <w:lang w:eastAsia="zh-CN"/>
        </w:rPr>
        <w:t xml:space="preserve"> </w:t>
      </w:r>
      <w:r>
        <w:t xml:space="preserve">test models for </w:t>
      </w:r>
      <w:bookmarkEnd w:id="745"/>
      <w:bookmarkEnd w:id="746"/>
      <w:bookmarkEnd w:id="747"/>
      <w:bookmarkEnd w:id="748"/>
      <w:r>
        <w:t>repeater type 2-O for DL</w:t>
      </w:r>
      <w:bookmarkEnd w:id="749"/>
      <w:bookmarkEnd w:id="750"/>
      <w:bookmarkEnd w:id="751"/>
      <w:bookmarkEnd w:id="752"/>
      <w:bookmarkEnd w:id="753"/>
      <w:bookmarkEnd w:id="754"/>
      <w:bookmarkEnd w:id="755"/>
      <w:bookmarkEnd w:id="756"/>
      <w:bookmarkEnd w:id="757"/>
      <w:bookmarkEnd w:id="758"/>
      <w:bookmarkEnd w:id="759"/>
    </w:p>
    <w:bookmarkEnd w:id="760"/>
    <w:bookmarkEnd w:id="761"/>
    <w:bookmarkEnd w:id="762"/>
    <w:bookmarkEnd w:id="763"/>
    <w:bookmarkEnd w:id="764"/>
    <w:p>
      <w:pPr>
        <w:pStyle w:val="5"/>
      </w:pPr>
      <w:bookmarkStart w:id="765" w:name="_Toc82429485"/>
      <w:bookmarkStart w:id="766" w:name="_Toc89939736"/>
      <w:bookmarkStart w:id="767" w:name="_Toc76541029"/>
      <w:bookmarkStart w:id="768" w:name="_Toc75508132"/>
      <w:bookmarkStart w:id="769" w:name="_Toc75815871"/>
      <w:bookmarkStart w:id="770" w:name="_Toc75333940"/>
      <w:bookmarkStart w:id="771" w:name="_Toc76541596"/>
      <w:bookmarkStart w:id="772" w:name="_Toc98754062"/>
      <w:bookmarkStart w:id="773" w:name="_Toc145511200"/>
      <w:bookmarkStart w:id="774" w:name="_Toc124158326"/>
      <w:bookmarkStart w:id="775" w:name="_Toc155475677"/>
      <w:bookmarkStart w:id="776" w:name="_Toc9912"/>
      <w:bookmarkStart w:id="777" w:name="_Toc15089"/>
      <w:bookmarkStart w:id="778" w:name="_Toc137467119"/>
      <w:bookmarkStart w:id="779" w:name="_Toc121818571"/>
      <w:bookmarkStart w:id="780" w:name="_Toc121818347"/>
      <w:bookmarkStart w:id="781" w:name="_Toc130558394"/>
      <w:bookmarkStart w:id="782" w:name="_Toc138884765"/>
      <w:bookmarkStart w:id="783" w:name="_Toc138884989"/>
      <w:r>
        <w:t>4.</w:t>
      </w:r>
      <w:r>
        <w:rPr>
          <w:lang w:eastAsia="zh-CN"/>
        </w:rPr>
        <w:t>9.2</w:t>
      </w:r>
      <w:r>
        <w:t>.3</w:t>
      </w:r>
      <w:r>
        <w:tab/>
      </w:r>
      <w:r>
        <w:rPr>
          <w:rFonts w:hint="eastAsia"/>
          <w:lang w:eastAsia="zh-CN"/>
        </w:rPr>
        <w:t>FR2</w:t>
      </w:r>
      <w:r>
        <w:rPr>
          <w:lang w:eastAsia="zh-CN"/>
        </w:rPr>
        <w:t xml:space="preserve"> </w:t>
      </w:r>
      <w:r>
        <w:t xml:space="preserve">test models for </w:t>
      </w:r>
      <w:bookmarkEnd w:id="765"/>
      <w:bookmarkEnd w:id="766"/>
      <w:bookmarkEnd w:id="767"/>
      <w:bookmarkEnd w:id="768"/>
      <w:bookmarkEnd w:id="769"/>
      <w:bookmarkEnd w:id="770"/>
      <w:bookmarkEnd w:id="771"/>
      <w:bookmarkEnd w:id="772"/>
      <w:r>
        <w:t>repeater type 2-O for UL</w:t>
      </w:r>
      <w:bookmarkEnd w:id="773"/>
      <w:bookmarkEnd w:id="774"/>
      <w:bookmarkEnd w:id="775"/>
      <w:bookmarkEnd w:id="776"/>
      <w:bookmarkEnd w:id="777"/>
      <w:bookmarkEnd w:id="778"/>
      <w:bookmarkEnd w:id="779"/>
      <w:bookmarkEnd w:id="780"/>
      <w:bookmarkEnd w:id="781"/>
      <w:bookmarkEnd w:id="782"/>
      <w:bookmarkEnd w:id="783"/>
    </w:p>
    <w:p>
      <w:pPr>
        <w:pStyle w:val="3"/>
        <w:rPr>
          <w:ins w:id="1111" w:author="ZTE, Fei Xue" w:date="2024-02-17T11:26:40Z"/>
          <w:rFonts w:hint="default" w:eastAsia="宋体"/>
          <w:lang w:val="en-US" w:eastAsia="zh-CN"/>
        </w:rPr>
      </w:pPr>
      <w:ins w:id="1112" w:author="ZTE, Fei Xue" w:date="2024-02-17T11:26:40Z">
        <w:r>
          <w:rPr/>
          <w:t>4.9</w:t>
        </w:r>
      </w:ins>
      <w:ins w:id="1113" w:author="ZTE, Fei Xue" w:date="2024-02-17T11:26:44Z">
        <w:r>
          <w:rPr>
            <w:rFonts w:hint="eastAsia" w:eastAsia="宋体"/>
            <w:lang w:val="en-US" w:eastAsia="zh-CN"/>
          </w:rPr>
          <w:t>A</w:t>
        </w:r>
      </w:ins>
      <w:ins w:id="1114" w:author="ZTE, Fei Xue" w:date="2024-02-17T11:26:40Z">
        <w:r>
          <w:rPr/>
          <w:tab/>
        </w:r>
      </w:ins>
      <w:ins w:id="1115" w:author="ZTE, Fei Xue" w:date="2024-02-17T11:26:40Z">
        <w:r>
          <w:rPr/>
          <w:t>RF channels and test models</w:t>
        </w:r>
      </w:ins>
      <w:ins w:id="1116" w:author="ZTE, Fei Xue" w:date="2024-02-17T11:26:46Z">
        <w:r>
          <w:rPr>
            <w:rFonts w:hint="eastAsia" w:eastAsia="宋体"/>
            <w:lang w:val="en-US" w:eastAsia="zh-CN"/>
          </w:rPr>
          <w:t xml:space="preserve"> </w:t>
        </w:r>
      </w:ins>
      <w:ins w:id="1117" w:author="ZTE, Fei Xue" w:date="2024-02-17T11:26:48Z">
        <w:r>
          <w:rPr>
            <w:rFonts w:hint="eastAsia" w:eastAsia="宋体"/>
            <w:lang w:val="en-US" w:eastAsia="zh-CN"/>
          </w:rPr>
          <w:t>of</w:t>
        </w:r>
      </w:ins>
      <w:ins w:id="1118" w:author="ZTE, Fei Xue" w:date="2024-02-17T11:26:49Z">
        <w:r>
          <w:rPr>
            <w:rFonts w:hint="eastAsia" w:eastAsia="宋体"/>
            <w:lang w:val="en-US" w:eastAsia="zh-CN"/>
          </w:rPr>
          <w:t xml:space="preserve"> NCR</w:t>
        </w:r>
      </w:ins>
    </w:p>
    <w:p>
      <w:pPr>
        <w:pStyle w:val="4"/>
        <w:rPr>
          <w:ins w:id="1119" w:author="ZTE, Fei Xue" w:date="2024-02-17T11:27:20Z"/>
        </w:rPr>
      </w:pPr>
      <w:ins w:id="1120" w:author="ZTE, Fei Xue" w:date="2024-02-17T11:27:20Z">
        <w:r>
          <w:rPr/>
          <w:t>4.9</w:t>
        </w:r>
      </w:ins>
      <w:ins w:id="1121" w:author="ZTE, Fei Xue" w:date="2024-02-17T11:27:26Z">
        <w:r>
          <w:rPr>
            <w:rFonts w:hint="eastAsia" w:eastAsia="宋体"/>
            <w:lang w:val="en-US" w:eastAsia="zh-CN"/>
          </w:rPr>
          <w:t>A</w:t>
        </w:r>
      </w:ins>
      <w:ins w:id="1122" w:author="ZTE, Fei Xue" w:date="2024-02-17T11:27:20Z">
        <w:r>
          <w:rPr/>
          <w:t>.1</w:t>
        </w:r>
      </w:ins>
      <w:ins w:id="1123" w:author="ZTE, Fei Xue" w:date="2024-02-17T11:27:20Z">
        <w:r>
          <w:rPr/>
          <w:tab/>
        </w:r>
      </w:ins>
      <w:ins w:id="1124" w:author="ZTE, Fei Xue" w:date="2024-02-17T11:27:20Z">
        <w:r>
          <w:rPr/>
          <w:t>RF channels</w:t>
        </w:r>
      </w:ins>
    </w:p>
    <w:p>
      <w:pPr>
        <w:pStyle w:val="4"/>
        <w:rPr>
          <w:ins w:id="1125" w:author="ZTE, Fei Xue" w:date="2024-02-17T11:27:36Z"/>
        </w:rPr>
      </w:pPr>
      <w:ins w:id="1126" w:author="ZTE, Fei Xue" w:date="2024-02-17T11:27:36Z">
        <w:r>
          <w:rPr/>
          <w:t>4.9</w:t>
        </w:r>
      </w:ins>
      <w:ins w:id="1127" w:author="ZTE, Fei Xue" w:date="2024-02-17T11:27:41Z">
        <w:r>
          <w:rPr>
            <w:rFonts w:hint="eastAsia" w:eastAsia="宋体"/>
            <w:lang w:val="en-US" w:eastAsia="zh-CN"/>
          </w:rPr>
          <w:t>A</w:t>
        </w:r>
      </w:ins>
      <w:ins w:id="1128" w:author="ZTE, Fei Xue" w:date="2024-02-17T11:27:36Z">
        <w:r>
          <w:rPr/>
          <w:t>.2</w:t>
        </w:r>
      </w:ins>
      <w:ins w:id="1129" w:author="ZTE, Fei Xue" w:date="2024-02-17T11:27:36Z">
        <w:r>
          <w:rPr/>
          <w:tab/>
        </w:r>
      </w:ins>
      <w:ins w:id="1130" w:author="ZTE, Fei Xue" w:date="2024-02-17T11:27:36Z">
        <w:r>
          <w:rPr/>
          <w:t>Test models</w:t>
        </w:r>
      </w:ins>
    </w:p>
    <w:p>
      <w:pPr>
        <w:pStyle w:val="5"/>
        <w:rPr>
          <w:ins w:id="1131" w:author="ZTE, Fei Xue" w:date="2024-02-17T11:28:19Z"/>
        </w:rPr>
      </w:pPr>
      <w:ins w:id="1132" w:author="ZTE, Fei Xue" w:date="2024-02-17T11:28:19Z">
        <w:r>
          <w:rPr/>
          <w:t>4.</w:t>
        </w:r>
      </w:ins>
      <w:ins w:id="1133" w:author="ZTE, Fei Xue" w:date="2024-02-17T11:28:19Z">
        <w:r>
          <w:rPr>
            <w:lang w:eastAsia="zh-CN"/>
          </w:rPr>
          <w:t>9</w:t>
        </w:r>
      </w:ins>
      <w:ins w:id="1134" w:author="ZTE, Fei Xue" w:date="2024-02-17T11:28:24Z">
        <w:r>
          <w:rPr>
            <w:rFonts w:hint="eastAsia"/>
            <w:lang w:val="en-US" w:eastAsia="zh-CN"/>
          </w:rPr>
          <w:t>A</w:t>
        </w:r>
      </w:ins>
      <w:ins w:id="1135" w:author="ZTE, Fei Xue" w:date="2024-02-17T11:28:19Z">
        <w:r>
          <w:rPr>
            <w:lang w:eastAsia="zh-CN"/>
          </w:rPr>
          <w:t>.2</w:t>
        </w:r>
      </w:ins>
      <w:ins w:id="1136" w:author="ZTE, Fei Xue" w:date="2024-02-17T11:28:19Z">
        <w:r>
          <w:rPr/>
          <w:t>.1</w:t>
        </w:r>
      </w:ins>
      <w:ins w:id="1137" w:author="ZTE, Fei Xue" w:date="2024-02-17T11:28:19Z">
        <w:r>
          <w:rPr/>
          <w:tab/>
        </w:r>
      </w:ins>
      <w:ins w:id="1138" w:author="ZTE, Fei Xue" w:date="2024-02-17T11:28:19Z">
        <w:r>
          <w:rPr/>
          <w:t>General</w:t>
        </w:r>
      </w:ins>
    </w:p>
    <w:p>
      <w:pPr>
        <w:pStyle w:val="5"/>
        <w:rPr>
          <w:ins w:id="1139" w:author="ZTE, Fei Xue" w:date="2024-02-17T11:28:37Z"/>
        </w:rPr>
      </w:pPr>
      <w:ins w:id="1140" w:author="ZTE, Fei Xue" w:date="2024-02-17T11:28:37Z">
        <w:r>
          <w:rPr/>
          <w:t>4.</w:t>
        </w:r>
      </w:ins>
      <w:ins w:id="1141" w:author="ZTE, Fei Xue" w:date="2024-02-17T11:28:37Z">
        <w:r>
          <w:rPr>
            <w:lang w:eastAsia="zh-CN"/>
          </w:rPr>
          <w:t>9</w:t>
        </w:r>
      </w:ins>
      <w:ins w:id="1142" w:author="ZTE, Fei Xue" w:date="2024-02-17T11:28:43Z">
        <w:r>
          <w:rPr>
            <w:rFonts w:hint="eastAsia"/>
            <w:lang w:val="en-US" w:eastAsia="zh-CN"/>
          </w:rPr>
          <w:t>A</w:t>
        </w:r>
      </w:ins>
      <w:ins w:id="1143" w:author="ZTE, Fei Xue" w:date="2024-02-17T11:28:37Z">
        <w:r>
          <w:rPr>
            <w:lang w:eastAsia="zh-CN"/>
          </w:rPr>
          <w:t>.2</w:t>
        </w:r>
      </w:ins>
      <w:ins w:id="1144" w:author="ZTE, Fei Xue" w:date="2024-02-17T11:28:37Z">
        <w:r>
          <w:rPr/>
          <w:t>.2</w:t>
        </w:r>
      </w:ins>
      <w:ins w:id="1145" w:author="ZTE, Fei Xue" w:date="2024-02-17T11:28:37Z">
        <w:r>
          <w:rPr/>
          <w:tab/>
        </w:r>
      </w:ins>
      <w:ins w:id="1146" w:author="ZTE, Fei Xue" w:date="2024-02-17T11:28:37Z">
        <w:r>
          <w:rPr>
            <w:rFonts w:hint="eastAsia"/>
            <w:lang w:eastAsia="zh-CN"/>
          </w:rPr>
          <w:t>FR2</w:t>
        </w:r>
      </w:ins>
      <w:ins w:id="1147" w:author="ZTE, Fei Xue" w:date="2024-02-17T11:28:37Z">
        <w:r>
          <w:rPr>
            <w:lang w:eastAsia="zh-CN"/>
          </w:rPr>
          <w:t xml:space="preserve"> </w:t>
        </w:r>
      </w:ins>
      <w:ins w:id="1148" w:author="ZTE, Fei Xue" w:date="2024-02-17T11:28:37Z">
        <w:r>
          <w:rPr/>
          <w:t xml:space="preserve">test models for </w:t>
        </w:r>
      </w:ins>
      <w:ins w:id="1149" w:author="ZTE, Fei Xue" w:date="2024-02-17T11:29:04Z">
        <w:r>
          <w:rPr>
            <w:rFonts w:hint="eastAsia" w:eastAsia="宋体"/>
            <w:lang w:val="en-US" w:eastAsia="zh-CN"/>
          </w:rPr>
          <w:t>NCR</w:t>
        </w:r>
      </w:ins>
      <w:ins w:id="1150" w:author="ZTE, Fei Xue" w:date="2024-02-17T11:28:37Z">
        <w:r>
          <w:rPr/>
          <w:t xml:space="preserve"> type 2-O for DL</w:t>
        </w:r>
      </w:ins>
    </w:p>
    <w:p>
      <w:pPr>
        <w:pStyle w:val="5"/>
        <w:rPr>
          <w:ins w:id="1151" w:author="ZTE, Fei Xue" w:date="2024-02-17T11:28:54Z"/>
        </w:rPr>
      </w:pPr>
      <w:ins w:id="1152" w:author="ZTE, Fei Xue" w:date="2024-02-17T11:28:54Z">
        <w:r>
          <w:rPr/>
          <w:t>4.</w:t>
        </w:r>
      </w:ins>
      <w:ins w:id="1153" w:author="ZTE, Fei Xue" w:date="2024-02-17T11:28:54Z">
        <w:r>
          <w:rPr>
            <w:lang w:eastAsia="zh-CN"/>
          </w:rPr>
          <w:t>9</w:t>
        </w:r>
      </w:ins>
      <w:ins w:id="1154" w:author="ZTE, Fei Xue" w:date="2024-02-17T11:28:58Z">
        <w:r>
          <w:rPr>
            <w:rFonts w:hint="eastAsia"/>
            <w:lang w:val="en-US" w:eastAsia="zh-CN"/>
          </w:rPr>
          <w:t>A</w:t>
        </w:r>
      </w:ins>
      <w:ins w:id="1155" w:author="ZTE, Fei Xue" w:date="2024-02-17T11:28:54Z">
        <w:r>
          <w:rPr>
            <w:lang w:eastAsia="zh-CN"/>
          </w:rPr>
          <w:t>.2</w:t>
        </w:r>
      </w:ins>
      <w:ins w:id="1156" w:author="ZTE, Fei Xue" w:date="2024-02-17T11:28:54Z">
        <w:r>
          <w:rPr/>
          <w:t>.3</w:t>
        </w:r>
      </w:ins>
      <w:ins w:id="1157" w:author="ZTE, Fei Xue" w:date="2024-02-17T11:28:54Z">
        <w:r>
          <w:rPr/>
          <w:tab/>
        </w:r>
      </w:ins>
      <w:ins w:id="1158" w:author="ZTE, Fei Xue" w:date="2024-02-17T11:28:54Z">
        <w:r>
          <w:rPr>
            <w:rFonts w:hint="eastAsia"/>
            <w:lang w:eastAsia="zh-CN"/>
          </w:rPr>
          <w:t>FR2</w:t>
        </w:r>
      </w:ins>
      <w:ins w:id="1159" w:author="ZTE, Fei Xue" w:date="2024-02-17T11:28:54Z">
        <w:r>
          <w:rPr>
            <w:lang w:eastAsia="zh-CN"/>
          </w:rPr>
          <w:t xml:space="preserve"> </w:t>
        </w:r>
      </w:ins>
      <w:ins w:id="1160" w:author="ZTE, Fei Xue" w:date="2024-02-17T11:28:54Z">
        <w:r>
          <w:rPr/>
          <w:t xml:space="preserve">test models for </w:t>
        </w:r>
      </w:ins>
      <w:ins w:id="1161" w:author="ZTE, Fei Xue" w:date="2024-02-17T11:29:10Z">
        <w:r>
          <w:rPr>
            <w:rFonts w:hint="eastAsia" w:eastAsia="宋体"/>
            <w:lang w:val="en-US" w:eastAsia="zh-CN"/>
          </w:rPr>
          <w:t>NCR</w:t>
        </w:r>
      </w:ins>
      <w:ins w:id="1162" w:author="ZTE, Fei Xue" w:date="2024-02-17T11:28:54Z">
        <w:r>
          <w:rPr/>
          <w:t xml:space="preserve"> type 2-O for UL</w:t>
        </w:r>
      </w:ins>
    </w:p>
    <w:p>
      <w:pPr>
        <w:pStyle w:val="92"/>
      </w:pPr>
    </w:p>
    <w:p>
      <w:pPr>
        <w:pStyle w:val="3"/>
      </w:pPr>
      <w:bookmarkStart w:id="784" w:name="_Toc24068"/>
      <w:bookmarkStart w:id="785" w:name="_Toc45885843"/>
      <w:bookmarkStart w:id="786" w:name="_Toc53182952"/>
      <w:bookmarkStart w:id="787" w:name="_Toc37272766"/>
      <w:bookmarkStart w:id="788" w:name="_Toc76544132"/>
      <w:bookmarkStart w:id="789" w:name="_Toc36635820"/>
      <w:bookmarkStart w:id="790" w:name="_Toc6403"/>
      <w:bookmarkStart w:id="791" w:name="_Toc5787"/>
      <w:bookmarkStart w:id="792" w:name="_Toc74915621"/>
      <w:bookmarkStart w:id="793" w:name="_Toc82536254"/>
      <w:bookmarkStart w:id="794" w:name="_Toc121818355"/>
      <w:bookmarkStart w:id="795" w:name="_Toc137467127"/>
      <w:bookmarkStart w:id="796" w:name="_Toc21102619"/>
      <w:bookmarkStart w:id="797" w:name="_Toc145511208"/>
      <w:bookmarkStart w:id="798" w:name="_Toc155475685"/>
      <w:bookmarkStart w:id="799" w:name="_Toc76114246"/>
      <w:bookmarkStart w:id="800" w:name="_Toc138884997"/>
      <w:bookmarkStart w:id="801" w:name="_Toc98766363"/>
      <w:bookmarkStart w:id="802" w:name="_Toc124158334"/>
      <w:bookmarkStart w:id="803" w:name="_Toc58917800"/>
      <w:bookmarkStart w:id="804" w:name="_Toc130558402"/>
      <w:bookmarkStart w:id="805" w:name="_Toc89952547"/>
      <w:bookmarkStart w:id="806" w:name="_Toc66693669"/>
      <w:bookmarkStart w:id="807" w:name="_Toc29810468"/>
      <w:bookmarkStart w:id="808" w:name="_Toc138884773"/>
      <w:bookmarkStart w:id="809" w:name="_Toc121818579"/>
      <w:bookmarkStart w:id="810" w:name="_Toc58915619"/>
      <w:bookmarkStart w:id="811" w:name="_Toc9347"/>
      <w:r>
        <w:t>4.10</w:t>
      </w:r>
      <w:r>
        <w:tab/>
      </w:r>
      <w:r>
        <w:t>Requirements for contiguous and non-contiguous spectrum</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pPr>
        <w:pStyle w:val="3"/>
      </w:pPr>
      <w:bookmarkStart w:id="812" w:name="_Toc58915627"/>
      <w:bookmarkStart w:id="813" w:name="_Toc14382"/>
      <w:bookmarkStart w:id="814" w:name="_Toc53182960"/>
      <w:bookmarkStart w:id="815" w:name="_Toc11971"/>
      <w:bookmarkStart w:id="816" w:name="_Toc124158335"/>
      <w:bookmarkStart w:id="817" w:name="_Toc121818580"/>
      <w:bookmarkStart w:id="818" w:name="_Toc89952555"/>
      <w:bookmarkStart w:id="819" w:name="_Toc36635828"/>
      <w:bookmarkStart w:id="820" w:name="_Toc58917808"/>
      <w:bookmarkStart w:id="821" w:name="_Toc45885851"/>
      <w:bookmarkStart w:id="822" w:name="_Toc37272774"/>
      <w:bookmarkStart w:id="823" w:name="_Toc30417"/>
      <w:bookmarkStart w:id="824" w:name="_Toc21102627"/>
      <w:bookmarkStart w:id="825" w:name="_Toc74915629"/>
      <w:bookmarkStart w:id="826" w:name="_Toc29810476"/>
      <w:bookmarkStart w:id="827" w:name="_Toc155475686"/>
      <w:bookmarkStart w:id="828" w:name="_Toc138884774"/>
      <w:bookmarkStart w:id="829" w:name="_Toc145511209"/>
      <w:bookmarkStart w:id="830" w:name="_Toc18435"/>
      <w:bookmarkStart w:id="831" w:name="_Toc76544140"/>
      <w:bookmarkStart w:id="832" w:name="_Toc98766371"/>
      <w:bookmarkStart w:id="833" w:name="_Toc138884998"/>
      <w:bookmarkStart w:id="834" w:name="_Toc66693677"/>
      <w:bookmarkStart w:id="835" w:name="_Toc137467128"/>
      <w:bookmarkStart w:id="836" w:name="_Toc76114254"/>
      <w:bookmarkStart w:id="837" w:name="_Toc121818356"/>
      <w:bookmarkStart w:id="838" w:name="_Toc82536262"/>
      <w:bookmarkStart w:id="839" w:name="_Toc130558403"/>
      <w:r>
        <w:t>4.1</w:t>
      </w:r>
      <w:r>
        <w:rPr>
          <w:lang w:val="en-US" w:eastAsia="zh-CN"/>
        </w:rPr>
        <w:t>1</w:t>
      </w:r>
      <w:r>
        <w:tab/>
      </w:r>
      <w:r>
        <w:t>Format and interpretation of tests</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pPr>
        <w:pStyle w:val="3"/>
      </w:pPr>
      <w:bookmarkStart w:id="840" w:name="_Toc155475687"/>
      <w:bookmarkStart w:id="841" w:name="_Toc145511210"/>
      <w:bookmarkStart w:id="842" w:name="_Toc124158336"/>
      <w:bookmarkStart w:id="843" w:name="_Toc138884775"/>
      <w:bookmarkStart w:id="844" w:name="_Toc138884999"/>
      <w:bookmarkStart w:id="845" w:name="_Toc121818357"/>
      <w:bookmarkStart w:id="846" w:name="_Toc121818581"/>
      <w:bookmarkStart w:id="847" w:name="_Toc137467129"/>
      <w:bookmarkStart w:id="848" w:name="_Toc130558404"/>
      <w:bookmarkStart w:id="849" w:name="_Toc21102628"/>
      <w:bookmarkStart w:id="850" w:name="_Toc36635829"/>
      <w:bookmarkStart w:id="851" w:name="_Toc2633"/>
      <w:bookmarkStart w:id="852" w:name="_Toc22605"/>
      <w:bookmarkStart w:id="853" w:name="_Toc29810477"/>
      <w:bookmarkStart w:id="854" w:name="_Toc66693678"/>
      <w:bookmarkStart w:id="855" w:name="_Toc89952556"/>
      <w:bookmarkStart w:id="856" w:name="_Toc98766372"/>
      <w:bookmarkStart w:id="857" w:name="_Toc74915630"/>
      <w:bookmarkStart w:id="858" w:name="_Toc58917809"/>
      <w:bookmarkStart w:id="859" w:name="_Toc45885852"/>
      <w:bookmarkStart w:id="860" w:name="_Toc23082"/>
      <w:bookmarkStart w:id="861" w:name="_Toc76544141"/>
      <w:bookmarkStart w:id="862" w:name="_Toc37272775"/>
      <w:bookmarkStart w:id="863" w:name="_Toc76114255"/>
      <w:bookmarkStart w:id="864" w:name="_Toc53182961"/>
      <w:bookmarkStart w:id="865" w:name="_Toc15326"/>
      <w:bookmarkStart w:id="866" w:name="_Toc82536263"/>
      <w:bookmarkStart w:id="867" w:name="_Toc58915628"/>
      <w:r>
        <w:rPr>
          <w:rFonts w:hint="eastAsia"/>
          <w:lang w:eastAsia="zh-CN"/>
        </w:rPr>
        <w:t>4.</w:t>
      </w:r>
      <w:r>
        <w:rPr>
          <w:lang w:eastAsia="zh-CN"/>
        </w:rPr>
        <w:t>1</w:t>
      </w:r>
      <w:r>
        <w:rPr>
          <w:lang w:val="en-US" w:eastAsia="zh-CN"/>
        </w:rPr>
        <w:t>2</w:t>
      </w:r>
      <w:r>
        <w:rPr>
          <w:rFonts w:hint="eastAsia"/>
          <w:lang w:eastAsia="zh-CN"/>
        </w:rPr>
        <w:tab/>
      </w:r>
      <w:r>
        <w:t>Reference coordinate system</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p>
    <w:p>
      <w:pPr>
        <w:pStyle w:val="2"/>
        <w:rPr>
          <w:lang w:eastAsia="zh-CN"/>
        </w:rPr>
      </w:pPr>
      <w:bookmarkStart w:id="868" w:name="_Toc26859"/>
      <w:bookmarkStart w:id="869" w:name="_Toc137467130"/>
      <w:bookmarkStart w:id="870" w:name="_Toc121818358"/>
      <w:bookmarkStart w:id="871" w:name="_Toc2233"/>
      <w:bookmarkStart w:id="872" w:name="_Toc138885000"/>
      <w:bookmarkStart w:id="873" w:name="_Toc121818582"/>
      <w:bookmarkStart w:id="874" w:name="_Toc145511211"/>
      <w:bookmarkStart w:id="875" w:name="_Toc124158337"/>
      <w:bookmarkStart w:id="876" w:name="_Toc15448"/>
      <w:bookmarkStart w:id="877" w:name="_Toc138884776"/>
      <w:bookmarkStart w:id="878" w:name="_Toc155475688"/>
      <w:bookmarkStart w:id="879" w:name="_Toc130558405"/>
      <w:bookmarkStart w:id="880" w:name="_Toc27847"/>
      <w:r>
        <w:rPr>
          <w:rFonts w:hint="eastAsia"/>
          <w:lang w:eastAsia="zh-CN"/>
        </w:rPr>
        <w:t>5</w:t>
      </w:r>
      <w:r>
        <w:tab/>
      </w:r>
      <w:r>
        <w:rPr>
          <w:lang w:eastAsia="zh-CN"/>
        </w:rPr>
        <w:t>Operating bands and channel arrangement</w:t>
      </w:r>
      <w:bookmarkEnd w:id="868"/>
      <w:bookmarkEnd w:id="869"/>
      <w:bookmarkEnd w:id="870"/>
      <w:bookmarkEnd w:id="871"/>
      <w:bookmarkEnd w:id="872"/>
      <w:bookmarkEnd w:id="873"/>
      <w:bookmarkEnd w:id="874"/>
      <w:bookmarkEnd w:id="875"/>
      <w:bookmarkEnd w:id="876"/>
      <w:bookmarkEnd w:id="877"/>
      <w:bookmarkEnd w:id="878"/>
      <w:bookmarkEnd w:id="879"/>
      <w:bookmarkEnd w:id="880"/>
    </w:p>
    <w:p>
      <w:r>
        <w:t>For the NR operation in NR operating bands specification, their channel bandwidth configurations, channel spacing and raster, as well as synchronization raster specification, refer to TS 38.10</w:t>
      </w:r>
      <w:r>
        <w:rPr>
          <w:rFonts w:hint="eastAsia"/>
        </w:rPr>
        <w:t>6</w:t>
      </w:r>
      <w:r>
        <w:t> [</w:t>
      </w:r>
      <w:r>
        <w:rPr>
          <w:rFonts w:hint="eastAsia"/>
          <w:lang w:val="en-US" w:eastAsia="zh-CN"/>
        </w:rPr>
        <w:t>2</w:t>
      </w:r>
      <w:r>
        <w:t>], clause 5 and its relevant clauses.</w:t>
      </w:r>
    </w:p>
    <w:p>
      <w:pPr>
        <w:rPr>
          <w:lang w:eastAsia="zh-CN"/>
        </w:rPr>
      </w:pPr>
      <w:r>
        <w:t xml:space="preserve">For the </w:t>
      </w:r>
      <w:r>
        <w:rPr>
          <w:rFonts w:hint="eastAsia"/>
        </w:rPr>
        <w:t>radiated</w:t>
      </w:r>
      <w:r>
        <w:t xml:space="preserve"> testing purposes in this specification, only FR</w:t>
      </w:r>
      <w:r>
        <w:rPr>
          <w:rFonts w:hint="eastAsia"/>
        </w:rPr>
        <w:t>2-1</w:t>
      </w:r>
      <w:r>
        <w:t xml:space="preserve"> operating bands are considered.</w:t>
      </w:r>
      <w:bookmarkStart w:id="881" w:name="_Toc152656520"/>
    </w:p>
    <w:p>
      <w:pPr>
        <w:pStyle w:val="2"/>
      </w:pPr>
      <w:bookmarkStart w:id="882" w:name="_Toc121818583"/>
      <w:bookmarkStart w:id="883" w:name="_Toc155475689"/>
      <w:bookmarkStart w:id="884" w:name="_Toc12051"/>
      <w:bookmarkStart w:id="885" w:name="_Toc13710"/>
      <w:bookmarkStart w:id="886" w:name="_Toc138885001"/>
      <w:bookmarkStart w:id="887" w:name="_Toc18916181"/>
      <w:bookmarkStart w:id="888" w:name="_Toc2607"/>
      <w:bookmarkStart w:id="889" w:name="_Toc145511212"/>
      <w:bookmarkStart w:id="890" w:name="_Toc137467131"/>
      <w:bookmarkStart w:id="891" w:name="_Toc130558406"/>
      <w:bookmarkStart w:id="892" w:name="_Toc138884777"/>
      <w:bookmarkStart w:id="893" w:name="_Toc121818359"/>
      <w:bookmarkStart w:id="894" w:name="_Toc124158338"/>
      <w:bookmarkStart w:id="895" w:name="_Toc17658"/>
      <w:r>
        <w:rPr>
          <w:rFonts w:hint="eastAsia"/>
          <w:lang w:val="en-US" w:eastAsia="zh-CN"/>
        </w:rPr>
        <w:t>6</w:t>
      </w:r>
      <w:r>
        <w:tab/>
      </w:r>
      <w:r>
        <w:t>Radiated characteristics</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pPr>
        <w:pStyle w:val="3"/>
        <w:rPr>
          <w:lang w:eastAsia="zh-CN"/>
        </w:rPr>
      </w:pPr>
      <w:bookmarkStart w:id="896" w:name="_Toc30119"/>
      <w:bookmarkStart w:id="897" w:name="_Toc145511213"/>
      <w:bookmarkStart w:id="898" w:name="_Toc138885002"/>
      <w:bookmarkStart w:id="899" w:name="_Toc137467132"/>
      <w:bookmarkStart w:id="900" w:name="_Toc124158339"/>
      <w:bookmarkStart w:id="901" w:name="_Toc17073"/>
      <w:bookmarkStart w:id="902" w:name="_Toc9803"/>
      <w:bookmarkStart w:id="903" w:name="_Toc121818360"/>
      <w:bookmarkStart w:id="904" w:name="_Toc7475"/>
      <w:bookmarkStart w:id="905" w:name="_Toc130558407"/>
      <w:bookmarkStart w:id="906" w:name="_Toc155475690"/>
      <w:bookmarkStart w:id="907" w:name="_Toc121818584"/>
      <w:bookmarkStart w:id="908" w:name="_Toc138884778"/>
      <w:r>
        <w:rPr>
          <w:rFonts w:hint="eastAsia"/>
          <w:lang w:val="en-US" w:eastAsia="zh-CN"/>
        </w:rPr>
        <w:t>6</w:t>
      </w:r>
      <w:r>
        <w:rPr>
          <w:rFonts w:hint="eastAsia"/>
          <w:lang w:eastAsia="zh-CN"/>
        </w:rPr>
        <w:t>.1</w:t>
      </w:r>
      <w:r>
        <w:tab/>
      </w:r>
      <w:r>
        <w:rPr>
          <w:rFonts w:hint="eastAsia"/>
          <w:lang w:eastAsia="zh-CN"/>
        </w:rPr>
        <w:t>General</w:t>
      </w:r>
      <w:bookmarkEnd w:id="896"/>
      <w:bookmarkEnd w:id="897"/>
      <w:bookmarkEnd w:id="898"/>
      <w:bookmarkEnd w:id="899"/>
      <w:bookmarkEnd w:id="900"/>
      <w:bookmarkEnd w:id="901"/>
      <w:bookmarkEnd w:id="902"/>
      <w:bookmarkEnd w:id="903"/>
      <w:bookmarkEnd w:id="904"/>
      <w:bookmarkEnd w:id="905"/>
      <w:bookmarkEnd w:id="906"/>
      <w:bookmarkEnd w:id="907"/>
      <w:bookmarkEnd w:id="908"/>
    </w:p>
    <w:p>
      <w:pPr>
        <w:pStyle w:val="3"/>
        <w:rPr>
          <w:lang w:eastAsia="zh-CN"/>
        </w:rPr>
      </w:pPr>
      <w:bookmarkStart w:id="909" w:name="_Toc121818361"/>
      <w:bookmarkStart w:id="910" w:name="_Toc145511214"/>
      <w:bookmarkStart w:id="911" w:name="_Toc121818585"/>
      <w:bookmarkStart w:id="912" w:name="_Toc138884779"/>
      <w:bookmarkStart w:id="913" w:name="_Toc13966"/>
      <w:bookmarkStart w:id="914" w:name="_Toc130558408"/>
      <w:bookmarkStart w:id="915" w:name="_Toc28478"/>
      <w:bookmarkStart w:id="916" w:name="_Toc25733"/>
      <w:bookmarkStart w:id="917" w:name="_Toc138885003"/>
      <w:bookmarkStart w:id="918" w:name="_Toc124158340"/>
      <w:bookmarkStart w:id="919" w:name="_Toc155475691"/>
      <w:bookmarkStart w:id="920" w:name="_Toc11145"/>
      <w:bookmarkStart w:id="921" w:name="_Toc137467133"/>
      <w:r>
        <w:rPr>
          <w:rFonts w:hint="eastAsia"/>
          <w:lang w:val="en-US" w:eastAsia="zh-CN"/>
        </w:rPr>
        <w:t>6</w:t>
      </w:r>
      <w:r>
        <w:rPr>
          <w:rFonts w:hint="eastAsia"/>
          <w:lang w:eastAsia="zh-CN"/>
        </w:rPr>
        <w:t>.2</w:t>
      </w:r>
      <w:r>
        <w:tab/>
      </w:r>
      <w:r>
        <w:rPr>
          <w:lang w:eastAsia="zh-CN"/>
        </w:rPr>
        <w:t>OTA</w:t>
      </w:r>
      <w:r>
        <w:rPr>
          <w:rFonts w:hint="eastAsia"/>
          <w:lang w:eastAsia="zh-CN"/>
        </w:rPr>
        <w:t xml:space="preserve"> output power</w:t>
      </w:r>
      <w:bookmarkEnd w:id="909"/>
      <w:bookmarkEnd w:id="910"/>
      <w:bookmarkEnd w:id="911"/>
      <w:bookmarkEnd w:id="912"/>
      <w:bookmarkEnd w:id="913"/>
      <w:bookmarkEnd w:id="914"/>
      <w:bookmarkEnd w:id="915"/>
      <w:bookmarkEnd w:id="916"/>
      <w:bookmarkEnd w:id="917"/>
      <w:bookmarkEnd w:id="918"/>
      <w:bookmarkEnd w:id="919"/>
      <w:bookmarkEnd w:id="920"/>
      <w:bookmarkEnd w:id="921"/>
    </w:p>
    <w:p>
      <w:pPr>
        <w:pStyle w:val="4"/>
        <w:rPr>
          <w:lang w:val="en-US" w:eastAsia="zh-CN"/>
        </w:rPr>
      </w:pPr>
      <w:bookmarkStart w:id="922" w:name="_Toc145511215"/>
      <w:bookmarkStart w:id="923" w:name="_Toc138885004"/>
      <w:bookmarkStart w:id="924" w:name="_Toc137467134"/>
      <w:bookmarkStart w:id="925" w:name="_Toc124158341"/>
      <w:bookmarkStart w:id="926" w:name="_Toc22495"/>
      <w:bookmarkStart w:id="927" w:name="_Toc130558409"/>
      <w:bookmarkStart w:id="928" w:name="_Toc121818586"/>
      <w:bookmarkStart w:id="929" w:name="_Toc138884780"/>
      <w:bookmarkStart w:id="930" w:name="_Toc155475692"/>
      <w:bookmarkStart w:id="931" w:name="_Toc121818362"/>
      <w:r>
        <w:t>6.2.1</w:t>
      </w:r>
      <w:r>
        <w:tab/>
      </w:r>
      <w:r>
        <w:rPr>
          <w:rFonts w:hint="eastAsia"/>
          <w:lang w:val="en-US" w:eastAsia="zh-CN"/>
        </w:rPr>
        <w:t>General</w:t>
      </w:r>
      <w:bookmarkEnd w:id="922"/>
      <w:bookmarkEnd w:id="923"/>
      <w:bookmarkEnd w:id="924"/>
      <w:bookmarkEnd w:id="925"/>
      <w:bookmarkEnd w:id="926"/>
      <w:bookmarkEnd w:id="927"/>
      <w:bookmarkEnd w:id="928"/>
      <w:bookmarkEnd w:id="929"/>
      <w:bookmarkEnd w:id="930"/>
      <w:bookmarkEnd w:id="931"/>
    </w:p>
    <w:p>
      <w:pPr>
        <w:pStyle w:val="4"/>
        <w:rPr>
          <w:lang w:val="en-US" w:eastAsia="zh-CN"/>
        </w:rPr>
      </w:pPr>
      <w:bookmarkStart w:id="932" w:name="_Toc992"/>
      <w:bookmarkStart w:id="933" w:name="_Toc124158342"/>
      <w:bookmarkStart w:id="934" w:name="_Toc138884781"/>
      <w:bookmarkStart w:id="935" w:name="_Toc155475693"/>
      <w:bookmarkStart w:id="936" w:name="_Toc121818587"/>
      <w:bookmarkStart w:id="937" w:name="_Toc130558410"/>
      <w:bookmarkStart w:id="938" w:name="_Toc137467135"/>
      <w:bookmarkStart w:id="939" w:name="_Toc145511216"/>
      <w:bookmarkStart w:id="940" w:name="_Toc138885005"/>
      <w:bookmarkStart w:id="941" w:name="_Toc121818363"/>
      <w:r>
        <w:rPr>
          <w:rFonts w:hint="eastAsia"/>
          <w:lang w:val="en-US" w:eastAsia="zh-CN"/>
        </w:rPr>
        <w:t>6</w:t>
      </w:r>
      <w:r>
        <w:rPr>
          <w:rFonts w:hint="eastAsia"/>
          <w:lang w:eastAsia="zh-CN"/>
        </w:rPr>
        <w:t>.2</w:t>
      </w:r>
      <w:r>
        <w:rPr>
          <w:rFonts w:hint="eastAsia"/>
        </w:rPr>
        <w:t>.2</w:t>
      </w:r>
      <w:r>
        <w:tab/>
      </w:r>
      <w:r>
        <w:t>OTA</w:t>
      </w:r>
      <w:r>
        <w:rPr>
          <w:rFonts w:hint="eastAsia"/>
        </w:rPr>
        <w:t xml:space="preserve"> output powe</w:t>
      </w:r>
      <w:r>
        <w:t>r (</w:t>
      </w:r>
      <w:r>
        <w:rPr>
          <w:rFonts w:hint="eastAsia"/>
        </w:rPr>
        <w:t>EIRP</w:t>
      </w:r>
      <w:bookmarkEnd w:id="932"/>
      <w:r>
        <w:rPr>
          <w:rFonts w:hint="eastAsia"/>
        </w:rPr>
        <w:t>)</w:t>
      </w:r>
      <w:bookmarkEnd w:id="933"/>
      <w:bookmarkEnd w:id="934"/>
      <w:bookmarkEnd w:id="935"/>
      <w:bookmarkEnd w:id="936"/>
      <w:bookmarkEnd w:id="937"/>
      <w:bookmarkEnd w:id="938"/>
      <w:bookmarkEnd w:id="939"/>
      <w:bookmarkEnd w:id="940"/>
      <w:bookmarkEnd w:id="941"/>
    </w:p>
    <w:p>
      <w:pPr>
        <w:pStyle w:val="5"/>
        <w:rPr>
          <w:lang w:eastAsia="zh-CN"/>
        </w:rPr>
      </w:pPr>
      <w:bookmarkStart w:id="942" w:name="_Toc29809679"/>
      <w:bookmarkStart w:id="943" w:name="_Toc21099881"/>
      <w:bookmarkStart w:id="944" w:name="_Toc115191162"/>
      <w:bookmarkStart w:id="945" w:name="_Toc36645057"/>
      <w:bookmarkStart w:id="946" w:name="_Toc138884782"/>
      <w:bookmarkStart w:id="947" w:name="_Toc61182618"/>
      <w:bookmarkStart w:id="948" w:name="_Toc155475694"/>
      <w:bookmarkStart w:id="949" w:name="_Toc7901"/>
      <w:bookmarkStart w:id="950" w:name="_Toc145511217"/>
      <w:bookmarkStart w:id="951" w:name="_Toc138885006"/>
      <w:bookmarkStart w:id="952" w:name="_Toc45884357"/>
      <w:bookmarkStart w:id="953" w:name="_Toc98773550"/>
      <w:bookmarkStart w:id="954" w:name="_Toc121818364"/>
      <w:bookmarkStart w:id="955" w:name="_Toc58862625"/>
      <w:bookmarkStart w:id="956" w:name="_Toc130558411"/>
      <w:bookmarkStart w:id="957" w:name="_Toc66727931"/>
      <w:bookmarkStart w:id="958" w:name="_Toc121818588"/>
      <w:bookmarkStart w:id="959" w:name="_Toc106201309"/>
      <w:bookmarkStart w:id="960" w:name="_Toc82595094"/>
      <w:bookmarkStart w:id="961" w:name="_Toc53182380"/>
      <w:bookmarkStart w:id="962" w:name="_Toc13377"/>
      <w:bookmarkStart w:id="963" w:name="_Toc137467136"/>
      <w:bookmarkStart w:id="964" w:name="_Toc76544991"/>
      <w:bookmarkStart w:id="965" w:name="_Toc75242645"/>
      <w:bookmarkStart w:id="966" w:name="_Toc124158343"/>
      <w:bookmarkStart w:id="967" w:name="_Toc89955125"/>
      <w:bookmarkStart w:id="968" w:name="_Toc37272111"/>
      <w:bookmarkStart w:id="969" w:name="_Toc58860121"/>
      <w:bookmarkStart w:id="970" w:name="_Toc74961734"/>
      <w:r>
        <w:t>6.2.</w:t>
      </w:r>
      <w:r>
        <w:rPr>
          <w:lang w:val="en-US" w:eastAsia="zh-CN"/>
        </w:rPr>
        <w:t>2.</w:t>
      </w:r>
      <w:r>
        <w:t>1</w:t>
      </w:r>
      <w:r>
        <w:tab/>
      </w:r>
      <w:r>
        <w:t>Definition and applicability</w:t>
      </w:r>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Start w:id="971" w:name="_Toc53182381"/>
      <w:bookmarkStart w:id="972" w:name="_Toc75242646"/>
      <w:bookmarkStart w:id="973" w:name="_Toc58862626"/>
      <w:bookmarkStart w:id="974" w:name="_Toc37272112"/>
      <w:bookmarkStart w:id="975" w:name="_Toc74961735"/>
      <w:bookmarkStart w:id="976" w:name="_Toc58860122"/>
      <w:bookmarkStart w:id="977" w:name="_Toc45884358"/>
      <w:bookmarkStart w:id="978" w:name="_Toc21099882"/>
      <w:bookmarkStart w:id="979" w:name="_Toc29809680"/>
      <w:bookmarkStart w:id="980" w:name="_Toc89955126"/>
      <w:bookmarkStart w:id="981" w:name="_Toc82595095"/>
      <w:bookmarkStart w:id="982" w:name="_Toc61182619"/>
      <w:bookmarkStart w:id="983" w:name="_Toc66727932"/>
      <w:bookmarkStart w:id="984" w:name="_Toc76544992"/>
      <w:bookmarkStart w:id="985" w:name="_Toc36645058"/>
    </w:p>
    <w:p>
      <w:pPr>
        <w:pStyle w:val="5"/>
        <w:spacing w:line="260" w:lineRule="auto"/>
        <w:rPr>
          <w:rFonts w:hint="default" w:eastAsia="宋体"/>
          <w:lang w:val="en-US" w:eastAsia="zh-CN"/>
        </w:rPr>
      </w:pPr>
      <w:bookmarkStart w:id="986" w:name="_Toc8933"/>
      <w:bookmarkStart w:id="987" w:name="_Toc145511218"/>
      <w:bookmarkStart w:id="988" w:name="_Toc106201310"/>
      <w:bookmarkStart w:id="989" w:name="_Toc98773551"/>
      <w:bookmarkStart w:id="990" w:name="_Toc12414"/>
      <w:bookmarkStart w:id="991" w:name="_Toc130558412"/>
      <w:bookmarkStart w:id="992" w:name="_Toc115191163"/>
      <w:bookmarkStart w:id="993" w:name="_Toc137467137"/>
      <w:bookmarkStart w:id="994" w:name="_Toc121818365"/>
      <w:bookmarkStart w:id="995" w:name="_Toc138884783"/>
      <w:bookmarkStart w:id="996" w:name="_Toc155475695"/>
      <w:bookmarkStart w:id="997" w:name="_Toc124158344"/>
      <w:bookmarkStart w:id="998" w:name="_Toc138885007"/>
      <w:bookmarkStart w:id="999" w:name="_Toc121818589"/>
      <w:r>
        <w:t>6.2.</w:t>
      </w:r>
      <w:r>
        <w:rPr>
          <w:rFonts w:hint="eastAsia"/>
          <w:lang w:val="en-US" w:eastAsia="zh-CN"/>
        </w:rPr>
        <w:t>2.</w:t>
      </w:r>
      <w:r>
        <w:t>2</w:t>
      </w:r>
      <w:r>
        <w:tab/>
      </w:r>
      <w:r>
        <w:t>Minimum requirement</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ins w:id="1163" w:author="ZTE, Fei Xue" w:date="2024-02-17T11:43:03Z">
        <w:r>
          <w:rPr>
            <w:rFonts w:hint="eastAsia" w:eastAsia="宋体"/>
            <w:lang w:val="en-US" w:eastAsia="zh-CN"/>
          </w:rPr>
          <w:t xml:space="preserve"> </w:t>
        </w:r>
      </w:ins>
      <w:ins w:id="1164" w:author="ZTE, Fei Xue" w:date="2024-02-17T11:43:05Z">
        <w:r>
          <w:rPr>
            <w:rFonts w:hint="eastAsia" w:eastAsia="宋体"/>
            <w:lang w:val="en-US" w:eastAsia="zh-CN"/>
          </w:rPr>
          <w:t>for RF</w:t>
        </w:r>
      </w:ins>
      <w:ins w:id="1165" w:author="ZTE, Fei Xue" w:date="2024-02-17T11:43:06Z">
        <w:r>
          <w:rPr>
            <w:rFonts w:hint="eastAsia" w:eastAsia="宋体"/>
            <w:lang w:val="en-US" w:eastAsia="zh-CN"/>
          </w:rPr>
          <w:t xml:space="preserve"> repe</w:t>
        </w:r>
      </w:ins>
      <w:ins w:id="1166" w:author="ZTE, Fei Xue" w:date="2024-02-17T11:43:07Z">
        <w:r>
          <w:rPr>
            <w:rFonts w:hint="eastAsia" w:eastAsia="宋体"/>
            <w:lang w:val="en-US" w:eastAsia="zh-CN"/>
          </w:rPr>
          <w:t>ater</w:t>
        </w:r>
      </w:ins>
    </w:p>
    <w:p>
      <w:pPr>
        <w:pStyle w:val="5"/>
        <w:spacing w:line="260" w:lineRule="auto"/>
        <w:rPr>
          <w:ins w:id="1167" w:author="ZTE, Fei Xue" w:date="2024-02-17T11:43:15Z"/>
          <w:rFonts w:hint="default" w:eastAsia="宋体"/>
          <w:lang w:val="en-US" w:eastAsia="zh-CN"/>
        </w:rPr>
      </w:pPr>
      <w:ins w:id="1168" w:author="ZTE, Fei Xue" w:date="2024-02-17T11:43:15Z">
        <w:r>
          <w:rPr/>
          <w:t>6.2.</w:t>
        </w:r>
      </w:ins>
      <w:ins w:id="1169" w:author="ZTE, Fei Xue" w:date="2024-02-17T11:43:15Z">
        <w:r>
          <w:rPr>
            <w:rFonts w:hint="eastAsia"/>
            <w:lang w:val="en-US" w:eastAsia="zh-CN"/>
          </w:rPr>
          <w:t>2.</w:t>
        </w:r>
      </w:ins>
      <w:ins w:id="1170" w:author="ZTE, Fei Xue" w:date="2024-02-17T11:43:15Z">
        <w:r>
          <w:rPr/>
          <w:t>2</w:t>
        </w:r>
      </w:ins>
      <w:ins w:id="1171" w:author="ZTE, Fei Xue" w:date="2024-02-17T11:43:20Z">
        <w:r>
          <w:rPr>
            <w:rFonts w:hint="eastAsia" w:eastAsia="宋体"/>
            <w:lang w:val="en-US" w:eastAsia="zh-CN"/>
          </w:rPr>
          <w:t>A</w:t>
        </w:r>
      </w:ins>
      <w:ins w:id="1172" w:author="ZTE, Fei Xue" w:date="2024-02-17T11:43:15Z">
        <w:r>
          <w:rPr/>
          <w:tab/>
        </w:r>
      </w:ins>
      <w:ins w:id="1173" w:author="ZTE, Fei Xue" w:date="2024-02-17T11:43:15Z">
        <w:r>
          <w:rPr/>
          <w:t>Minimum requirement</w:t>
        </w:r>
      </w:ins>
      <w:ins w:id="1174" w:author="ZTE, Fei Xue" w:date="2024-02-17T11:43:15Z">
        <w:r>
          <w:rPr>
            <w:rFonts w:hint="eastAsia" w:eastAsia="宋体"/>
            <w:lang w:val="en-US" w:eastAsia="zh-CN"/>
          </w:rPr>
          <w:t xml:space="preserve"> for </w:t>
        </w:r>
      </w:ins>
      <w:ins w:id="1175" w:author="ZTE, Fei Xue" w:date="2024-02-17T11:43:27Z">
        <w:r>
          <w:rPr>
            <w:rFonts w:hint="eastAsia" w:eastAsia="宋体"/>
            <w:lang w:val="en-US" w:eastAsia="zh-CN"/>
          </w:rPr>
          <w:t>NC</w:t>
        </w:r>
      </w:ins>
      <w:ins w:id="1176" w:author="ZTE, Fei Xue" w:date="2024-02-17T11:43:28Z">
        <w:r>
          <w:rPr>
            <w:rFonts w:hint="eastAsia" w:eastAsia="宋体"/>
            <w:lang w:val="en-US" w:eastAsia="zh-CN"/>
          </w:rPr>
          <w:t>R</w:t>
        </w:r>
      </w:ins>
    </w:p>
    <w:p/>
    <w:p>
      <w:pPr>
        <w:pStyle w:val="5"/>
        <w:spacing w:line="260" w:lineRule="auto"/>
      </w:pPr>
      <w:bookmarkStart w:id="1000" w:name="_Toc21099883"/>
      <w:bookmarkStart w:id="1001" w:name="_Toc124158345"/>
      <w:bookmarkStart w:id="1002" w:name="_Toc89955127"/>
      <w:bookmarkStart w:id="1003" w:name="_Toc121818366"/>
      <w:bookmarkStart w:id="1004" w:name="_Toc45884359"/>
      <w:bookmarkStart w:id="1005" w:name="_Toc74961736"/>
      <w:bookmarkStart w:id="1006" w:name="_Toc98773552"/>
      <w:bookmarkStart w:id="1007" w:name="_Toc66727933"/>
      <w:bookmarkStart w:id="1008" w:name="_Toc37272113"/>
      <w:bookmarkStart w:id="1009" w:name="_Toc121818590"/>
      <w:bookmarkStart w:id="1010" w:name="_Toc58862627"/>
      <w:bookmarkStart w:id="1011" w:name="_Toc61182620"/>
      <w:bookmarkStart w:id="1012" w:name="_Toc130558413"/>
      <w:bookmarkStart w:id="1013" w:name="_Toc6451"/>
      <w:bookmarkStart w:id="1014" w:name="_Toc138885008"/>
      <w:bookmarkStart w:id="1015" w:name="_Toc29809681"/>
      <w:bookmarkStart w:id="1016" w:name="_Toc53182382"/>
      <w:bookmarkStart w:id="1017" w:name="_Toc137467138"/>
      <w:bookmarkStart w:id="1018" w:name="_Toc16590"/>
      <w:bookmarkStart w:id="1019" w:name="_Toc36645059"/>
      <w:bookmarkStart w:id="1020" w:name="_Toc75242647"/>
      <w:bookmarkStart w:id="1021" w:name="_Toc106201311"/>
      <w:bookmarkStart w:id="1022" w:name="_Toc115191164"/>
      <w:bookmarkStart w:id="1023" w:name="_Toc82595096"/>
      <w:bookmarkStart w:id="1024" w:name="_Toc76544993"/>
      <w:bookmarkStart w:id="1025" w:name="_Toc58860123"/>
      <w:bookmarkStart w:id="1026" w:name="_Toc138884784"/>
      <w:bookmarkStart w:id="1027" w:name="_Toc155475696"/>
      <w:bookmarkStart w:id="1028" w:name="_Toc145511219"/>
      <w:r>
        <w:t>6.2.</w:t>
      </w:r>
      <w:r>
        <w:rPr>
          <w:lang w:val="en-US" w:eastAsia="zh-CN"/>
        </w:rPr>
        <w:t>2.</w:t>
      </w:r>
      <w:r>
        <w:t>3</w:t>
      </w:r>
      <w:r>
        <w:tab/>
      </w:r>
      <w:r>
        <w:t>Test purpose</w:t>
      </w:r>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p>
    <w:p>
      <w:pPr>
        <w:pStyle w:val="5"/>
        <w:spacing w:line="260" w:lineRule="auto"/>
      </w:pPr>
      <w:bookmarkStart w:id="1029" w:name="_Toc53182383"/>
      <w:bookmarkStart w:id="1030" w:name="_Toc145511220"/>
      <w:bookmarkStart w:id="1031" w:name="_Toc138885009"/>
      <w:bookmarkStart w:id="1032" w:name="_Toc155475697"/>
      <w:bookmarkStart w:id="1033" w:name="_Toc9467"/>
      <w:bookmarkStart w:id="1034" w:name="_Toc58862628"/>
      <w:bookmarkStart w:id="1035" w:name="_Toc89955128"/>
      <w:bookmarkStart w:id="1036" w:name="_Toc58860124"/>
      <w:bookmarkStart w:id="1037" w:name="_Toc138884785"/>
      <w:bookmarkStart w:id="1038" w:name="_Toc66727934"/>
      <w:bookmarkStart w:id="1039" w:name="_Toc106201312"/>
      <w:bookmarkStart w:id="1040" w:name="_Toc137467139"/>
      <w:bookmarkStart w:id="1041" w:name="_Toc98773553"/>
      <w:bookmarkStart w:id="1042" w:name="_Toc74961737"/>
      <w:bookmarkStart w:id="1043" w:name="_Toc130558414"/>
      <w:bookmarkStart w:id="1044" w:name="_Toc11776"/>
      <w:bookmarkStart w:id="1045" w:name="_Toc75242648"/>
      <w:bookmarkStart w:id="1046" w:name="_Toc124158346"/>
      <w:bookmarkStart w:id="1047" w:name="_Toc82595097"/>
      <w:bookmarkStart w:id="1048" w:name="_Toc29809682"/>
      <w:bookmarkStart w:id="1049" w:name="_Toc121818367"/>
      <w:bookmarkStart w:id="1050" w:name="_Toc37272114"/>
      <w:bookmarkStart w:id="1051" w:name="_Toc36645060"/>
      <w:bookmarkStart w:id="1052" w:name="_Toc76544994"/>
      <w:bookmarkStart w:id="1053" w:name="_Toc121818591"/>
      <w:bookmarkStart w:id="1054" w:name="_Toc115191165"/>
      <w:bookmarkStart w:id="1055" w:name="_Toc21099884"/>
      <w:bookmarkStart w:id="1056" w:name="_Toc61182621"/>
      <w:bookmarkStart w:id="1057" w:name="_Toc45884360"/>
      <w:r>
        <w:t>6.2.</w:t>
      </w:r>
      <w:r>
        <w:rPr>
          <w:lang w:val="en-US" w:eastAsia="zh-CN"/>
        </w:rPr>
        <w:t>2.</w:t>
      </w:r>
      <w:r>
        <w:t>4</w:t>
      </w:r>
      <w:r>
        <w:tab/>
      </w:r>
      <w:r>
        <w:t>Method of test</w:t>
      </w:r>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p>
    <w:p>
      <w:pPr>
        <w:pStyle w:val="6"/>
        <w:spacing w:line="260" w:lineRule="auto"/>
        <w:ind w:left="1417" w:hanging="1417"/>
      </w:pPr>
      <w:bookmarkStart w:id="1058" w:name="_Toc58860125"/>
      <w:bookmarkStart w:id="1059" w:name="_Toc89955129"/>
      <w:bookmarkStart w:id="1060" w:name="_Toc37272115"/>
      <w:bookmarkStart w:id="1061" w:name="_Toc61182622"/>
      <w:bookmarkStart w:id="1062" w:name="_Toc74961738"/>
      <w:bookmarkStart w:id="1063" w:name="_Toc115191166"/>
      <w:bookmarkStart w:id="1064" w:name="_Toc36645061"/>
      <w:bookmarkStart w:id="1065" w:name="_Toc53182384"/>
      <w:bookmarkStart w:id="1066" w:name="_Toc21099885"/>
      <w:bookmarkStart w:id="1067" w:name="_Toc145511221"/>
      <w:bookmarkStart w:id="1068" w:name="_Toc76544995"/>
      <w:bookmarkStart w:id="1069" w:name="_Toc98773554"/>
      <w:bookmarkStart w:id="1070" w:name="_Toc29809683"/>
      <w:bookmarkStart w:id="1071" w:name="_Toc17493"/>
      <w:bookmarkStart w:id="1072" w:name="_Toc121818368"/>
      <w:bookmarkStart w:id="1073" w:name="_Toc106201313"/>
      <w:bookmarkStart w:id="1074" w:name="_Toc124158347"/>
      <w:bookmarkStart w:id="1075" w:name="_Toc130558415"/>
      <w:bookmarkStart w:id="1076" w:name="_Toc138885010"/>
      <w:bookmarkStart w:id="1077" w:name="_Toc138884786"/>
      <w:bookmarkStart w:id="1078" w:name="_Toc121818592"/>
      <w:bookmarkStart w:id="1079" w:name="_Toc45884361"/>
      <w:bookmarkStart w:id="1080" w:name="_Toc66727935"/>
      <w:bookmarkStart w:id="1081" w:name="_Toc75242649"/>
      <w:bookmarkStart w:id="1082" w:name="_Toc58862629"/>
      <w:bookmarkStart w:id="1083" w:name="_Toc5083"/>
      <w:bookmarkStart w:id="1084" w:name="_Toc82595098"/>
      <w:bookmarkStart w:id="1085" w:name="_Toc137467140"/>
      <w:bookmarkStart w:id="1086" w:name="_Toc155475698"/>
      <w:r>
        <w:rPr>
          <w:sz w:val="24"/>
        </w:rPr>
        <w:t>6.2.</w:t>
      </w:r>
      <w:r>
        <w:rPr>
          <w:sz w:val="24"/>
          <w:lang w:val="en-US" w:eastAsia="zh-CN"/>
        </w:rPr>
        <w:t>2.</w:t>
      </w:r>
      <w:r>
        <w:rPr>
          <w:sz w:val="24"/>
        </w:rPr>
        <w:t>4.1</w:t>
      </w:r>
      <w:r>
        <w:rPr>
          <w:sz w:val="24"/>
        </w:rPr>
        <w:tab/>
      </w:r>
      <w:r>
        <w:rPr>
          <w:sz w:val="24"/>
        </w:rPr>
        <w:t>Initial conditions</w:t>
      </w:r>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p>
    <w:p>
      <w:pPr>
        <w:pStyle w:val="6"/>
        <w:spacing w:line="260" w:lineRule="auto"/>
        <w:ind w:left="1417" w:hanging="1417"/>
        <w:rPr>
          <w:rFonts w:hint="default" w:eastAsia="宋体"/>
          <w:lang w:val="en-US" w:eastAsia="zh-CN"/>
        </w:rPr>
      </w:pPr>
      <w:bookmarkStart w:id="1087" w:name="_Toc121818593"/>
      <w:bookmarkStart w:id="1088" w:name="_Toc9412"/>
      <w:bookmarkStart w:id="1089" w:name="_Toc138885011"/>
      <w:bookmarkStart w:id="1090" w:name="_Toc58860126"/>
      <w:bookmarkStart w:id="1091" w:name="_Toc145511222"/>
      <w:bookmarkStart w:id="1092" w:name="_Toc115191167"/>
      <w:bookmarkStart w:id="1093" w:name="_Toc124158348"/>
      <w:bookmarkStart w:id="1094" w:name="_Toc130558416"/>
      <w:bookmarkStart w:id="1095" w:name="_Toc58862630"/>
      <w:bookmarkStart w:id="1096" w:name="_Toc121818369"/>
      <w:bookmarkStart w:id="1097" w:name="_Toc138884787"/>
      <w:bookmarkStart w:id="1098" w:name="_Toc66727936"/>
      <w:bookmarkStart w:id="1099" w:name="_Toc155475699"/>
      <w:bookmarkStart w:id="1100" w:name="_Toc19322"/>
      <w:bookmarkStart w:id="1101" w:name="_Toc137467141"/>
      <w:bookmarkStart w:id="1102" w:name="_Toc61182623"/>
      <w:bookmarkStart w:id="1103" w:name="_Toc89955130"/>
      <w:bookmarkStart w:id="1104" w:name="_Toc74961739"/>
      <w:bookmarkStart w:id="1105" w:name="_Toc82595099"/>
      <w:bookmarkStart w:id="1106" w:name="_Toc106201314"/>
      <w:bookmarkStart w:id="1107" w:name="_Toc37272116"/>
      <w:bookmarkStart w:id="1108" w:name="_Toc98773555"/>
      <w:bookmarkStart w:id="1109" w:name="_Toc53182385"/>
      <w:bookmarkStart w:id="1110" w:name="_Toc45884362"/>
      <w:bookmarkStart w:id="1111" w:name="_Toc29809684"/>
      <w:bookmarkStart w:id="1112" w:name="_Toc36645062"/>
      <w:bookmarkStart w:id="1113" w:name="_Toc21099886"/>
      <w:bookmarkStart w:id="1114" w:name="_Toc76544996"/>
      <w:bookmarkStart w:id="1115" w:name="_Toc75242650"/>
      <w:r>
        <w:rPr>
          <w:sz w:val="24"/>
        </w:rPr>
        <w:t>6.2.</w:t>
      </w:r>
      <w:r>
        <w:rPr>
          <w:sz w:val="24"/>
          <w:lang w:val="en-US" w:eastAsia="zh-CN"/>
        </w:rPr>
        <w:t>2.</w:t>
      </w:r>
      <w:r>
        <w:rPr>
          <w:sz w:val="24"/>
        </w:rPr>
        <w:t>4.2</w:t>
      </w:r>
      <w:r>
        <w:rPr>
          <w:sz w:val="24"/>
        </w:rPr>
        <w:tab/>
      </w:r>
      <w:r>
        <w:rPr>
          <w:sz w:val="24"/>
        </w:rPr>
        <w:t>Procedure</w:t>
      </w:r>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ins w:id="1177" w:author="ZTE, Fei Xue" w:date="2024-02-17T11:43:36Z">
        <w:r>
          <w:rPr>
            <w:rFonts w:hint="eastAsia" w:eastAsia="宋体"/>
            <w:sz w:val="24"/>
            <w:lang w:val="en-US" w:eastAsia="zh-CN"/>
          </w:rPr>
          <w:t xml:space="preserve"> </w:t>
        </w:r>
      </w:ins>
      <w:ins w:id="1178" w:author="ZTE, Fei Xue" w:date="2024-02-17T11:43:38Z">
        <w:r>
          <w:rPr>
            <w:rFonts w:hint="eastAsia" w:eastAsia="宋体"/>
            <w:sz w:val="24"/>
            <w:lang w:val="en-US" w:eastAsia="zh-CN"/>
          </w:rPr>
          <w:t>for R</w:t>
        </w:r>
      </w:ins>
      <w:ins w:id="1179" w:author="ZTE, Fei Xue" w:date="2024-02-17T11:43:39Z">
        <w:r>
          <w:rPr>
            <w:rFonts w:hint="eastAsia" w:eastAsia="宋体"/>
            <w:sz w:val="24"/>
            <w:lang w:val="en-US" w:eastAsia="zh-CN"/>
          </w:rPr>
          <w:t>F repea</w:t>
        </w:r>
      </w:ins>
      <w:ins w:id="1180" w:author="ZTE, Fei Xue" w:date="2024-02-17T11:43:40Z">
        <w:r>
          <w:rPr>
            <w:rFonts w:hint="eastAsia" w:eastAsia="宋体"/>
            <w:sz w:val="24"/>
            <w:lang w:val="en-US" w:eastAsia="zh-CN"/>
          </w:rPr>
          <w:t>ter</w:t>
        </w:r>
      </w:ins>
    </w:p>
    <w:p>
      <w:pPr>
        <w:pStyle w:val="6"/>
        <w:spacing w:line="260" w:lineRule="auto"/>
        <w:ind w:left="1417" w:hanging="1417"/>
        <w:rPr>
          <w:ins w:id="1181" w:author="ZTE, Fei Xue" w:date="2024-02-17T11:43:58Z"/>
          <w:rFonts w:hint="default" w:eastAsia="宋体"/>
          <w:lang w:val="en-US" w:eastAsia="zh-CN"/>
        </w:rPr>
      </w:pPr>
      <w:ins w:id="1182" w:author="ZTE, Fei Xue" w:date="2024-02-17T11:43:58Z">
        <w:bookmarkStart w:id="1116" w:name="_Toc21099887"/>
        <w:bookmarkStart w:id="1117" w:name="_Toc29809685"/>
        <w:bookmarkStart w:id="1118" w:name="_Toc76544997"/>
        <w:bookmarkStart w:id="1119" w:name="_Toc98773556"/>
        <w:bookmarkStart w:id="1120" w:name="_Toc61182624"/>
        <w:bookmarkStart w:id="1121" w:name="_Toc75242651"/>
        <w:bookmarkStart w:id="1122" w:name="_Toc53182386"/>
        <w:bookmarkStart w:id="1123" w:name="_Toc36645063"/>
        <w:bookmarkStart w:id="1124" w:name="_Toc45884363"/>
        <w:bookmarkStart w:id="1125" w:name="_Toc9828"/>
        <w:bookmarkStart w:id="1126" w:name="_Toc23770"/>
        <w:bookmarkStart w:id="1127" w:name="_Toc74961740"/>
        <w:bookmarkStart w:id="1128" w:name="_Toc124158349"/>
        <w:bookmarkStart w:id="1129" w:name="_Toc58860127"/>
        <w:bookmarkStart w:id="1130" w:name="_Toc66727937"/>
        <w:bookmarkStart w:id="1131" w:name="_Toc130558417"/>
        <w:bookmarkStart w:id="1132" w:name="_Toc138885012"/>
        <w:bookmarkStart w:id="1133" w:name="_Toc106201315"/>
        <w:bookmarkStart w:id="1134" w:name="_Toc37272117"/>
        <w:bookmarkStart w:id="1135" w:name="_Toc58862631"/>
        <w:bookmarkStart w:id="1136" w:name="_Toc155475700"/>
        <w:bookmarkStart w:id="1137" w:name="_Toc145511223"/>
        <w:bookmarkStart w:id="1138" w:name="_Toc89955131"/>
        <w:bookmarkStart w:id="1139" w:name="_Toc82595100"/>
        <w:bookmarkStart w:id="1140" w:name="_Toc115191168"/>
        <w:bookmarkStart w:id="1141" w:name="_Toc137467142"/>
        <w:bookmarkStart w:id="1142" w:name="_Toc138884788"/>
        <w:bookmarkStart w:id="1143" w:name="_Toc121818594"/>
        <w:bookmarkStart w:id="1144" w:name="_Toc121818370"/>
        <w:r>
          <w:rPr>
            <w:sz w:val="24"/>
          </w:rPr>
          <w:t>6.2.</w:t>
        </w:r>
      </w:ins>
      <w:ins w:id="1183" w:author="ZTE, Fei Xue" w:date="2024-02-17T11:43:58Z">
        <w:r>
          <w:rPr>
            <w:sz w:val="24"/>
            <w:lang w:val="en-US" w:eastAsia="zh-CN"/>
          </w:rPr>
          <w:t>2.</w:t>
        </w:r>
      </w:ins>
      <w:ins w:id="1184" w:author="ZTE, Fei Xue" w:date="2024-02-17T11:43:58Z">
        <w:r>
          <w:rPr>
            <w:sz w:val="24"/>
          </w:rPr>
          <w:t>4.2</w:t>
        </w:r>
      </w:ins>
      <w:ins w:id="1185" w:author="ZTE, Fei Xue" w:date="2024-02-17T11:44:02Z">
        <w:r>
          <w:rPr>
            <w:rFonts w:hint="eastAsia" w:eastAsia="宋体"/>
            <w:sz w:val="24"/>
            <w:lang w:val="en-US" w:eastAsia="zh-CN"/>
          </w:rPr>
          <w:t>A</w:t>
        </w:r>
      </w:ins>
      <w:ins w:id="1186" w:author="ZTE, Fei Xue" w:date="2024-02-17T11:43:58Z">
        <w:r>
          <w:rPr>
            <w:sz w:val="24"/>
          </w:rPr>
          <w:tab/>
        </w:r>
      </w:ins>
      <w:ins w:id="1187" w:author="ZTE, Fei Xue" w:date="2024-02-17T11:43:58Z">
        <w:r>
          <w:rPr>
            <w:sz w:val="24"/>
          </w:rPr>
          <w:t>Procedure</w:t>
        </w:r>
      </w:ins>
      <w:ins w:id="1188" w:author="ZTE, Fei Xue" w:date="2024-02-17T11:43:58Z">
        <w:r>
          <w:rPr>
            <w:rFonts w:hint="eastAsia" w:eastAsia="宋体"/>
            <w:sz w:val="24"/>
            <w:lang w:val="en-US" w:eastAsia="zh-CN"/>
          </w:rPr>
          <w:t xml:space="preserve"> for </w:t>
        </w:r>
      </w:ins>
      <w:ins w:id="1189" w:author="ZTE, Fei Xue" w:date="2024-02-17T11:44:07Z">
        <w:r>
          <w:rPr>
            <w:rFonts w:hint="eastAsia" w:eastAsia="宋体"/>
            <w:sz w:val="24"/>
            <w:lang w:val="en-US" w:eastAsia="zh-CN"/>
          </w:rPr>
          <w:t>NC</w:t>
        </w:r>
      </w:ins>
      <w:ins w:id="1190" w:author="ZTE, Fei Xue" w:date="2024-02-17T11:44:08Z">
        <w:r>
          <w:rPr>
            <w:rFonts w:hint="eastAsia" w:eastAsia="宋体"/>
            <w:sz w:val="24"/>
            <w:lang w:val="en-US" w:eastAsia="zh-CN"/>
          </w:rPr>
          <w:t>R</w:t>
        </w:r>
      </w:ins>
    </w:p>
    <w:p>
      <w:pPr>
        <w:pStyle w:val="5"/>
        <w:spacing w:line="260" w:lineRule="auto"/>
        <w:rPr>
          <w:ins w:id="1191" w:author="ZTE, Fei Xue" w:date="2024-02-17T11:43:58Z"/>
        </w:rPr>
      </w:pPr>
    </w:p>
    <w:p>
      <w:pPr>
        <w:pStyle w:val="5"/>
        <w:spacing w:line="260" w:lineRule="auto"/>
        <w:rPr>
          <w:ins w:id="1192" w:author="ZTE, Fei Xue" w:date="2024-02-17T11:44:30Z"/>
          <w:lang w:eastAsia="zh-CN"/>
        </w:rPr>
      </w:pPr>
      <w:r>
        <w:t>6.2.</w:t>
      </w:r>
      <w:r>
        <w:rPr>
          <w:lang w:val="en-US" w:eastAsia="zh-CN"/>
        </w:rPr>
        <w:t>2.</w:t>
      </w:r>
      <w:r>
        <w:t>5</w:t>
      </w:r>
      <w:r>
        <w:tab/>
      </w:r>
      <w:r>
        <w:t>Test requirement</w:t>
      </w:r>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ins w:id="1193" w:author="ZTE, Fei Xue" w:date="2024-02-17T11:43:46Z">
        <w:r>
          <w:rPr>
            <w:rFonts w:hint="eastAsia" w:eastAsia="宋体"/>
            <w:lang w:val="en-US" w:eastAsia="zh-CN"/>
          </w:rPr>
          <w:t xml:space="preserve"> for </w:t>
        </w:r>
      </w:ins>
      <w:ins w:id="1194" w:author="ZTE, Fei Xue" w:date="2024-02-17T11:43:47Z">
        <w:r>
          <w:rPr>
            <w:rFonts w:hint="eastAsia" w:eastAsia="宋体"/>
            <w:lang w:val="en-US" w:eastAsia="zh-CN"/>
          </w:rPr>
          <w:t>RF</w:t>
        </w:r>
      </w:ins>
      <w:ins w:id="1195" w:author="ZTE, Fei Xue" w:date="2024-02-17T11:43:48Z">
        <w:r>
          <w:rPr>
            <w:rFonts w:hint="eastAsia" w:eastAsia="宋体"/>
            <w:lang w:val="en-US" w:eastAsia="zh-CN"/>
          </w:rPr>
          <w:t xml:space="preserve"> repeate</w:t>
        </w:r>
      </w:ins>
      <w:ins w:id="1196" w:author="ZTE, Fei Xue" w:date="2024-02-17T11:43:49Z">
        <w:r>
          <w:rPr>
            <w:rFonts w:hint="eastAsia" w:eastAsia="宋体"/>
            <w:lang w:val="en-US" w:eastAsia="zh-CN"/>
          </w:rPr>
          <w:t>r</w:t>
        </w:r>
      </w:ins>
      <w:bookmarkStart w:id="1145" w:name="_Toc550"/>
      <w:bookmarkStart w:id="1146" w:name="_Toc121818371"/>
      <w:bookmarkStart w:id="1147" w:name="_Toc121818595"/>
      <w:bookmarkStart w:id="1148" w:name="_Toc130558418"/>
      <w:bookmarkStart w:id="1149" w:name="_Toc29491"/>
      <w:bookmarkStart w:id="1150" w:name="_Toc124158350"/>
    </w:p>
    <w:p>
      <w:pPr>
        <w:pStyle w:val="5"/>
        <w:spacing w:line="260" w:lineRule="auto"/>
        <w:rPr>
          <w:ins w:id="1197" w:author="ZTE, Fei Xue" w:date="2024-02-17T11:44:30Z"/>
          <w:rFonts w:hint="default" w:eastAsia="宋体"/>
          <w:lang w:val="en-US" w:eastAsia="zh-CN"/>
        </w:rPr>
      </w:pPr>
      <w:ins w:id="1198" w:author="ZTE, Fei Xue" w:date="2024-02-17T11:44:30Z">
        <w:r>
          <w:rPr/>
          <w:t>6.2.</w:t>
        </w:r>
      </w:ins>
      <w:ins w:id="1199" w:author="ZTE, Fei Xue" w:date="2024-02-17T11:44:30Z">
        <w:r>
          <w:rPr>
            <w:lang w:val="en-US" w:eastAsia="zh-CN"/>
          </w:rPr>
          <w:t>2.</w:t>
        </w:r>
      </w:ins>
      <w:ins w:id="1200" w:author="ZTE, Fei Xue" w:date="2024-02-17T11:44:30Z">
        <w:r>
          <w:rPr/>
          <w:t>5</w:t>
        </w:r>
      </w:ins>
      <w:ins w:id="1201" w:author="ZTE, Fei Xue" w:date="2024-02-17T11:44:35Z">
        <w:r>
          <w:rPr>
            <w:rFonts w:hint="eastAsia" w:eastAsia="宋体"/>
            <w:lang w:val="en-US" w:eastAsia="zh-CN"/>
          </w:rPr>
          <w:t>A</w:t>
        </w:r>
      </w:ins>
      <w:ins w:id="1202" w:author="ZTE, Fei Xue" w:date="2024-02-17T11:44:30Z">
        <w:r>
          <w:rPr/>
          <w:tab/>
        </w:r>
      </w:ins>
      <w:ins w:id="1203" w:author="ZTE, Fei Xue" w:date="2024-02-17T11:44:30Z">
        <w:r>
          <w:rPr/>
          <w:t>Test requirement</w:t>
        </w:r>
      </w:ins>
      <w:ins w:id="1204" w:author="ZTE, Fei Xue" w:date="2024-02-17T11:44:30Z">
        <w:r>
          <w:rPr>
            <w:rFonts w:hint="eastAsia" w:eastAsia="宋体"/>
            <w:lang w:val="en-US" w:eastAsia="zh-CN"/>
          </w:rPr>
          <w:t xml:space="preserve"> for </w:t>
        </w:r>
      </w:ins>
      <w:ins w:id="1205" w:author="ZTE, Fei Xue" w:date="2024-02-17T11:44:39Z">
        <w:r>
          <w:rPr>
            <w:rFonts w:hint="eastAsia" w:eastAsia="宋体"/>
            <w:lang w:val="en-US" w:eastAsia="zh-CN"/>
          </w:rPr>
          <w:t>NC</w:t>
        </w:r>
      </w:ins>
      <w:ins w:id="1206" w:author="ZTE, Fei Xue" w:date="2024-02-17T11:44:40Z">
        <w:r>
          <w:rPr>
            <w:rFonts w:hint="eastAsia" w:eastAsia="宋体"/>
            <w:lang w:val="en-US" w:eastAsia="zh-CN"/>
          </w:rPr>
          <w:t>R</w:t>
        </w:r>
      </w:ins>
    </w:p>
    <w:p>
      <w:pPr>
        <w:rPr>
          <w:lang w:eastAsia="zh-CN"/>
        </w:rPr>
      </w:pPr>
    </w:p>
    <w:p>
      <w:pPr>
        <w:pStyle w:val="4"/>
        <w:spacing w:line="260" w:lineRule="auto"/>
        <w:rPr>
          <w:lang w:val="en-US" w:eastAsia="zh-CN"/>
        </w:rPr>
      </w:pPr>
      <w:bookmarkStart w:id="1151" w:name="_Toc145511224"/>
      <w:bookmarkStart w:id="1152" w:name="_Toc138884789"/>
      <w:bookmarkStart w:id="1153" w:name="_Toc155475701"/>
      <w:bookmarkStart w:id="1154" w:name="_Toc138885013"/>
      <w:bookmarkStart w:id="1155" w:name="_Toc137467143"/>
      <w:r>
        <w:rPr>
          <w:rFonts w:hint="eastAsia"/>
          <w:lang w:val="en-US" w:eastAsia="zh-CN"/>
        </w:rPr>
        <w:t>6.2.3</w:t>
      </w:r>
      <w:r>
        <w:rPr>
          <w:rFonts w:hint="eastAsia"/>
          <w:lang w:val="en-US" w:eastAsia="zh-CN"/>
        </w:rPr>
        <w:tab/>
      </w:r>
      <w:r>
        <w:rPr>
          <w:rFonts w:hint="eastAsia"/>
          <w:lang w:val="en-US" w:eastAsia="zh-CN"/>
        </w:rPr>
        <w:t>OTA repeater output power (TRP)</w:t>
      </w:r>
      <w:bookmarkEnd w:id="1145"/>
      <w:bookmarkEnd w:id="1146"/>
      <w:bookmarkEnd w:id="1147"/>
      <w:bookmarkEnd w:id="1148"/>
      <w:bookmarkEnd w:id="1149"/>
      <w:bookmarkEnd w:id="1150"/>
      <w:bookmarkEnd w:id="1151"/>
      <w:bookmarkEnd w:id="1152"/>
      <w:bookmarkEnd w:id="1153"/>
      <w:bookmarkEnd w:id="1154"/>
      <w:bookmarkEnd w:id="1155"/>
    </w:p>
    <w:p>
      <w:pPr>
        <w:pStyle w:val="5"/>
        <w:spacing w:line="260" w:lineRule="auto"/>
        <w:rPr>
          <w:lang w:eastAsia="zh-CN"/>
        </w:rPr>
      </w:pPr>
      <w:bookmarkStart w:id="1156" w:name="_Toc7843"/>
      <w:bookmarkStart w:id="1157" w:name="_Toc138885014"/>
      <w:bookmarkStart w:id="1158" w:name="_Toc121818596"/>
      <w:bookmarkStart w:id="1159" w:name="_Toc145511225"/>
      <w:bookmarkStart w:id="1160" w:name="_Toc5906"/>
      <w:bookmarkStart w:id="1161" w:name="_Toc121818372"/>
      <w:bookmarkStart w:id="1162" w:name="_Toc130558419"/>
      <w:bookmarkStart w:id="1163" w:name="_Toc124158351"/>
      <w:bookmarkStart w:id="1164" w:name="_Toc137467144"/>
      <w:bookmarkStart w:id="1165" w:name="_Toc138884790"/>
      <w:bookmarkStart w:id="1166" w:name="_Toc155475702"/>
      <w:r>
        <w:t>6.</w:t>
      </w:r>
      <w:r>
        <w:rPr>
          <w:rFonts w:hint="eastAsia"/>
          <w:lang w:val="en-US" w:eastAsia="zh-CN"/>
        </w:rPr>
        <w:t>2.</w:t>
      </w:r>
      <w:r>
        <w:t>3.1</w:t>
      </w:r>
      <w:r>
        <w:tab/>
      </w:r>
      <w:r>
        <w:t>Definition and applicability</w:t>
      </w:r>
      <w:bookmarkEnd w:id="1156"/>
      <w:bookmarkEnd w:id="1157"/>
      <w:bookmarkEnd w:id="1158"/>
      <w:bookmarkEnd w:id="1159"/>
      <w:bookmarkEnd w:id="1160"/>
      <w:bookmarkEnd w:id="1161"/>
      <w:bookmarkEnd w:id="1162"/>
      <w:bookmarkEnd w:id="1163"/>
      <w:bookmarkEnd w:id="1164"/>
      <w:bookmarkEnd w:id="1165"/>
      <w:bookmarkEnd w:id="1166"/>
    </w:p>
    <w:p>
      <w:pPr>
        <w:pStyle w:val="5"/>
        <w:spacing w:line="260" w:lineRule="auto"/>
        <w:rPr>
          <w:rFonts w:hint="default" w:eastAsia="宋体"/>
          <w:lang w:val="en-US" w:eastAsia="zh-CN"/>
        </w:rPr>
      </w:pPr>
      <w:bookmarkStart w:id="1167" w:name="_Toc145511226"/>
      <w:bookmarkStart w:id="1168" w:name="_Toc25538"/>
      <w:bookmarkStart w:id="1169" w:name="_Toc138884791"/>
      <w:bookmarkStart w:id="1170" w:name="_Toc137467145"/>
      <w:bookmarkStart w:id="1171" w:name="_Toc138885015"/>
      <w:bookmarkStart w:id="1172" w:name="_Toc155475703"/>
      <w:bookmarkStart w:id="1173" w:name="_Toc28481"/>
      <w:bookmarkStart w:id="1174" w:name="_Toc121818597"/>
      <w:bookmarkStart w:id="1175" w:name="_Toc124158352"/>
      <w:bookmarkStart w:id="1176" w:name="_Toc130558420"/>
      <w:bookmarkStart w:id="1177" w:name="_Toc121818373"/>
      <w:r>
        <w:t>6.</w:t>
      </w:r>
      <w:r>
        <w:rPr>
          <w:rFonts w:hint="eastAsia"/>
          <w:lang w:val="en-US" w:eastAsia="zh-CN"/>
        </w:rPr>
        <w:t>2.</w:t>
      </w:r>
      <w:r>
        <w:t>3.2</w:t>
      </w:r>
      <w:r>
        <w:tab/>
      </w:r>
      <w:r>
        <w:t>Minimum requirement</w:t>
      </w:r>
      <w:bookmarkEnd w:id="1167"/>
      <w:bookmarkEnd w:id="1168"/>
      <w:bookmarkEnd w:id="1169"/>
      <w:bookmarkEnd w:id="1170"/>
      <w:bookmarkEnd w:id="1171"/>
      <w:bookmarkEnd w:id="1172"/>
      <w:bookmarkEnd w:id="1173"/>
      <w:bookmarkEnd w:id="1174"/>
      <w:bookmarkEnd w:id="1175"/>
      <w:bookmarkEnd w:id="1176"/>
      <w:bookmarkEnd w:id="1177"/>
      <w:ins w:id="1207" w:author="ZTE, Fei Xue" w:date="2024-02-17T11:44:52Z">
        <w:r>
          <w:rPr>
            <w:rFonts w:hint="eastAsia" w:eastAsia="宋体"/>
            <w:lang w:val="en-US" w:eastAsia="zh-CN"/>
          </w:rPr>
          <w:t xml:space="preserve"> </w:t>
        </w:r>
      </w:ins>
      <w:ins w:id="1208" w:author="ZTE, Fei Xue" w:date="2024-02-17T11:44:53Z">
        <w:r>
          <w:rPr>
            <w:rFonts w:hint="eastAsia" w:eastAsia="宋体"/>
            <w:lang w:val="en-US" w:eastAsia="zh-CN"/>
          </w:rPr>
          <w:t>for</w:t>
        </w:r>
      </w:ins>
      <w:ins w:id="1209" w:author="ZTE, Fei Xue" w:date="2024-02-17T11:44:54Z">
        <w:r>
          <w:rPr>
            <w:rFonts w:hint="eastAsia" w:eastAsia="宋体"/>
            <w:lang w:val="en-US" w:eastAsia="zh-CN"/>
          </w:rPr>
          <w:t xml:space="preserve"> RF </w:t>
        </w:r>
      </w:ins>
      <w:ins w:id="1210" w:author="ZTE, Fei Xue" w:date="2024-02-17T11:44:55Z">
        <w:r>
          <w:rPr>
            <w:rFonts w:hint="eastAsia" w:eastAsia="宋体"/>
            <w:lang w:val="en-US" w:eastAsia="zh-CN"/>
          </w:rPr>
          <w:t>repeater</w:t>
        </w:r>
      </w:ins>
    </w:p>
    <w:p>
      <w:pPr>
        <w:pStyle w:val="5"/>
        <w:spacing w:line="260" w:lineRule="auto"/>
        <w:rPr>
          <w:ins w:id="1211" w:author="ZTE, Fei Xue" w:date="2024-02-17T11:45:02Z"/>
          <w:rFonts w:hint="default" w:eastAsia="宋体"/>
          <w:lang w:val="en-US" w:eastAsia="zh-CN"/>
        </w:rPr>
      </w:pPr>
      <w:ins w:id="1212" w:author="ZTE, Fei Xue" w:date="2024-02-17T11:45:02Z">
        <w:r>
          <w:rPr/>
          <w:t>6.</w:t>
        </w:r>
      </w:ins>
      <w:ins w:id="1213" w:author="ZTE, Fei Xue" w:date="2024-02-17T11:45:02Z">
        <w:r>
          <w:rPr>
            <w:rFonts w:hint="eastAsia"/>
            <w:lang w:val="en-US" w:eastAsia="zh-CN"/>
          </w:rPr>
          <w:t>2.</w:t>
        </w:r>
      </w:ins>
      <w:ins w:id="1214" w:author="ZTE, Fei Xue" w:date="2024-02-17T11:45:02Z">
        <w:r>
          <w:rPr/>
          <w:t>3.2</w:t>
        </w:r>
      </w:ins>
      <w:ins w:id="1215" w:author="ZTE, Fei Xue" w:date="2024-02-17T11:45:15Z">
        <w:r>
          <w:rPr>
            <w:rFonts w:hint="eastAsia" w:eastAsia="宋体"/>
            <w:lang w:val="en-US" w:eastAsia="zh-CN"/>
          </w:rPr>
          <w:t>A</w:t>
        </w:r>
      </w:ins>
      <w:ins w:id="1216" w:author="ZTE, Fei Xue" w:date="2024-02-17T11:45:02Z">
        <w:r>
          <w:rPr/>
          <w:tab/>
        </w:r>
      </w:ins>
      <w:ins w:id="1217" w:author="ZTE, Fei Xue" w:date="2024-02-17T11:45:02Z">
        <w:r>
          <w:rPr/>
          <w:t>Minimum requirement</w:t>
        </w:r>
      </w:ins>
      <w:ins w:id="1218" w:author="ZTE, Fei Xue" w:date="2024-02-17T11:45:02Z">
        <w:r>
          <w:rPr>
            <w:rFonts w:hint="eastAsia" w:eastAsia="宋体"/>
            <w:lang w:val="en-US" w:eastAsia="zh-CN"/>
          </w:rPr>
          <w:t xml:space="preserve"> for </w:t>
        </w:r>
      </w:ins>
      <w:ins w:id="1219" w:author="ZTE, Fei Xue" w:date="2024-02-17T11:45:09Z">
        <w:r>
          <w:rPr>
            <w:rFonts w:hint="eastAsia" w:eastAsia="宋体"/>
            <w:lang w:val="en-US" w:eastAsia="zh-CN"/>
          </w:rPr>
          <w:t>N</w:t>
        </w:r>
      </w:ins>
      <w:ins w:id="1220" w:author="ZTE, Fei Xue" w:date="2024-02-17T11:45:10Z">
        <w:r>
          <w:rPr>
            <w:rFonts w:hint="eastAsia" w:eastAsia="宋体"/>
            <w:lang w:val="en-US" w:eastAsia="zh-CN"/>
          </w:rPr>
          <w:t>CR</w:t>
        </w:r>
      </w:ins>
    </w:p>
    <w:p/>
    <w:p>
      <w:pPr>
        <w:pStyle w:val="5"/>
        <w:spacing w:line="260" w:lineRule="auto"/>
      </w:pPr>
      <w:bookmarkStart w:id="1178" w:name="_Toc121818374"/>
      <w:bookmarkStart w:id="1179" w:name="_Toc2002"/>
      <w:bookmarkStart w:id="1180" w:name="_Toc3902"/>
      <w:bookmarkStart w:id="1181" w:name="_Toc124158353"/>
      <w:bookmarkStart w:id="1182" w:name="_Toc130558421"/>
      <w:bookmarkStart w:id="1183" w:name="_Toc121818598"/>
      <w:bookmarkStart w:id="1184" w:name="_Toc137467146"/>
      <w:bookmarkStart w:id="1185" w:name="_Toc138884792"/>
      <w:bookmarkStart w:id="1186" w:name="_Toc138885016"/>
      <w:bookmarkStart w:id="1187" w:name="_Toc145511227"/>
      <w:bookmarkStart w:id="1188" w:name="_Toc155475704"/>
      <w:r>
        <w:t>6.</w:t>
      </w:r>
      <w:r>
        <w:rPr>
          <w:rFonts w:hint="eastAsia"/>
          <w:lang w:val="en-US" w:eastAsia="zh-CN"/>
        </w:rPr>
        <w:t>2.</w:t>
      </w:r>
      <w:r>
        <w:t>3.3</w:t>
      </w:r>
      <w:r>
        <w:tab/>
      </w:r>
      <w:r>
        <w:t>Test purpose</w:t>
      </w:r>
      <w:bookmarkEnd w:id="1178"/>
      <w:bookmarkEnd w:id="1179"/>
      <w:bookmarkEnd w:id="1180"/>
      <w:bookmarkEnd w:id="1181"/>
      <w:bookmarkEnd w:id="1182"/>
      <w:bookmarkEnd w:id="1183"/>
      <w:bookmarkEnd w:id="1184"/>
      <w:bookmarkEnd w:id="1185"/>
      <w:bookmarkEnd w:id="1186"/>
      <w:bookmarkEnd w:id="1187"/>
      <w:bookmarkEnd w:id="1188"/>
    </w:p>
    <w:p>
      <w:pPr>
        <w:pStyle w:val="5"/>
        <w:spacing w:line="260" w:lineRule="auto"/>
        <w:rPr>
          <w:lang w:eastAsia="sv-SE"/>
        </w:rPr>
      </w:pPr>
      <w:bookmarkStart w:id="1189" w:name="_Toc26837"/>
      <w:bookmarkStart w:id="1190" w:name="_Toc76544157"/>
      <w:bookmarkStart w:id="1191" w:name="_Toc29810493"/>
      <w:bookmarkStart w:id="1192" w:name="_Toc66693694"/>
      <w:bookmarkStart w:id="1193" w:name="_Toc82536279"/>
      <w:bookmarkStart w:id="1194" w:name="_Toc76114271"/>
      <w:bookmarkStart w:id="1195" w:name="_Toc99702751"/>
      <w:bookmarkStart w:id="1196" w:name="_Toc26835"/>
      <w:bookmarkStart w:id="1197" w:name="_Toc115080539"/>
      <w:bookmarkStart w:id="1198" w:name="_Toc36635845"/>
      <w:bookmarkStart w:id="1199" w:name="_Toc37272791"/>
      <w:bookmarkStart w:id="1200" w:name="_Toc155475705"/>
      <w:bookmarkStart w:id="1201" w:name="_Toc130558422"/>
      <w:bookmarkStart w:id="1202" w:name="_Toc145511228"/>
      <w:bookmarkStart w:id="1203" w:name="_Toc121818599"/>
      <w:bookmarkStart w:id="1204" w:name="_Toc74915646"/>
      <w:bookmarkStart w:id="1205" w:name="_Toc53182977"/>
      <w:bookmarkStart w:id="1206" w:name="_Toc58915644"/>
      <w:bookmarkStart w:id="1207" w:name="_Toc137467147"/>
      <w:bookmarkStart w:id="1208" w:name="_Toc89952572"/>
      <w:bookmarkStart w:id="1209" w:name="_Toc58917825"/>
      <w:bookmarkStart w:id="1210" w:name="_Toc21102644"/>
      <w:bookmarkStart w:id="1211" w:name="_Toc98766388"/>
      <w:bookmarkStart w:id="1212" w:name="_Toc45885868"/>
      <w:bookmarkStart w:id="1213" w:name="_Toc138884793"/>
      <w:bookmarkStart w:id="1214" w:name="_Toc124158354"/>
      <w:bookmarkStart w:id="1215" w:name="_Toc121818375"/>
      <w:bookmarkStart w:id="1216" w:name="_Toc138885017"/>
      <w:bookmarkStart w:id="1217" w:name="_Toc106206537"/>
      <w:r>
        <w:rPr>
          <w:lang w:eastAsia="sv-SE"/>
        </w:rPr>
        <w:t>6</w:t>
      </w:r>
      <w:r>
        <w:rPr>
          <w:lang w:eastAsia="zh-CN"/>
        </w:rPr>
        <w:t>.</w:t>
      </w:r>
      <w:r>
        <w:rPr>
          <w:rFonts w:hint="eastAsia"/>
          <w:lang w:val="en-US" w:eastAsia="zh-CN"/>
        </w:rPr>
        <w:t>2.</w:t>
      </w:r>
      <w:r>
        <w:rPr>
          <w:lang w:eastAsia="zh-CN"/>
        </w:rPr>
        <w:t>3.</w:t>
      </w:r>
      <w:r>
        <w:rPr>
          <w:lang w:eastAsia="sv-SE"/>
        </w:rPr>
        <w:t>4</w:t>
      </w:r>
      <w:r>
        <w:rPr>
          <w:lang w:eastAsia="sv-SE"/>
        </w:rPr>
        <w:tab/>
      </w:r>
      <w:r>
        <w:rPr>
          <w:lang w:eastAsia="sv-SE"/>
        </w:rPr>
        <w:t>Method of test</w:t>
      </w:r>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p>
    <w:p>
      <w:pPr>
        <w:pStyle w:val="6"/>
        <w:spacing w:line="260" w:lineRule="auto"/>
        <w:ind w:left="1417" w:hanging="1417"/>
      </w:pPr>
      <w:bookmarkStart w:id="1218" w:name="_Toc74915647"/>
      <w:bookmarkStart w:id="1219" w:name="_Toc10215"/>
      <w:bookmarkStart w:id="1220" w:name="_Toc145511229"/>
      <w:bookmarkStart w:id="1221" w:name="_Toc99702752"/>
      <w:bookmarkStart w:id="1222" w:name="_Toc66693695"/>
      <w:bookmarkStart w:id="1223" w:name="_Toc89952573"/>
      <w:bookmarkStart w:id="1224" w:name="_Toc82536280"/>
      <w:bookmarkStart w:id="1225" w:name="_Toc36635846"/>
      <w:bookmarkStart w:id="1226" w:name="_Toc37272792"/>
      <w:bookmarkStart w:id="1227" w:name="_Toc98766389"/>
      <w:bookmarkStart w:id="1228" w:name="_Toc58915645"/>
      <w:bookmarkStart w:id="1229" w:name="_Toc106206538"/>
      <w:bookmarkStart w:id="1230" w:name="_Toc45885869"/>
      <w:bookmarkStart w:id="1231" w:name="_Toc76114272"/>
      <w:bookmarkStart w:id="1232" w:name="_Toc21982"/>
      <w:bookmarkStart w:id="1233" w:name="_Toc21102645"/>
      <w:bookmarkStart w:id="1234" w:name="_Toc121818376"/>
      <w:bookmarkStart w:id="1235" w:name="_Toc124158355"/>
      <w:bookmarkStart w:id="1236" w:name="_Toc130558423"/>
      <w:bookmarkStart w:id="1237" w:name="_Toc138884794"/>
      <w:bookmarkStart w:id="1238" w:name="_Toc137467148"/>
      <w:bookmarkStart w:id="1239" w:name="_Toc121818600"/>
      <w:bookmarkStart w:id="1240" w:name="_Toc53182978"/>
      <w:bookmarkStart w:id="1241" w:name="_Toc29810494"/>
      <w:bookmarkStart w:id="1242" w:name="_Toc155475706"/>
      <w:bookmarkStart w:id="1243" w:name="_Toc76544158"/>
      <w:bookmarkStart w:id="1244" w:name="_Toc58917826"/>
      <w:bookmarkStart w:id="1245" w:name="_Toc115080540"/>
      <w:bookmarkStart w:id="1246" w:name="_Toc138885018"/>
      <w:r>
        <w:rPr>
          <w:rFonts w:cs="Arial"/>
          <w:lang w:eastAsia="sv-SE"/>
        </w:rPr>
        <w:t>6.</w:t>
      </w:r>
      <w:r>
        <w:rPr>
          <w:rFonts w:hint="eastAsia" w:cs="Arial"/>
          <w:lang w:val="en-US" w:eastAsia="zh-CN"/>
        </w:rPr>
        <w:t>2.</w:t>
      </w:r>
      <w:r>
        <w:rPr>
          <w:rFonts w:cs="Arial"/>
          <w:lang w:eastAsia="sv-SE"/>
        </w:rPr>
        <w:t>3.4.1</w:t>
      </w:r>
      <w:r>
        <w:rPr>
          <w:rFonts w:cs="Arial"/>
          <w:lang w:eastAsia="sv-SE"/>
        </w:rPr>
        <w:tab/>
      </w:r>
      <w:r>
        <w:rPr>
          <w:rFonts w:cs="Arial"/>
          <w:lang w:eastAsia="sv-SE"/>
        </w:rPr>
        <w:t>Initial conditions</w:t>
      </w:r>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pPr>
        <w:pStyle w:val="6"/>
        <w:spacing w:line="260" w:lineRule="auto"/>
        <w:ind w:left="1417" w:hanging="1417"/>
        <w:rPr>
          <w:rFonts w:hint="default" w:eastAsia="宋体" w:cs="Arial"/>
          <w:lang w:val="en-US" w:eastAsia="zh-CN"/>
        </w:rPr>
      </w:pPr>
      <w:bookmarkStart w:id="1247" w:name="_Toc29810495"/>
      <w:bookmarkStart w:id="1248" w:name="_Toc36635847"/>
      <w:bookmarkStart w:id="1249" w:name="_Toc99702753"/>
      <w:bookmarkStart w:id="1250" w:name="_Toc37272793"/>
      <w:bookmarkStart w:id="1251" w:name="_Toc145511230"/>
      <w:bookmarkStart w:id="1252" w:name="_Toc53182979"/>
      <w:bookmarkStart w:id="1253" w:name="_Toc74915648"/>
      <w:bookmarkStart w:id="1254" w:name="_Toc45885870"/>
      <w:bookmarkStart w:id="1255" w:name="_Toc155475707"/>
      <w:bookmarkStart w:id="1256" w:name="_Toc21102646"/>
      <w:bookmarkStart w:id="1257" w:name="_Toc115080541"/>
      <w:bookmarkStart w:id="1258" w:name="_Toc58915646"/>
      <w:bookmarkStart w:id="1259" w:name="_Toc82536281"/>
      <w:bookmarkStart w:id="1260" w:name="_Toc58917827"/>
      <w:bookmarkStart w:id="1261" w:name="_Toc121818601"/>
      <w:bookmarkStart w:id="1262" w:name="_Toc14213"/>
      <w:bookmarkStart w:id="1263" w:name="_Toc89952574"/>
      <w:bookmarkStart w:id="1264" w:name="_Toc106206539"/>
      <w:bookmarkStart w:id="1265" w:name="_Toc124158356"/>
      <w:bookmarkStart w:id="1266" w:name="_Toc121818377"/>
      <w:bookmarkStart w:id="1267" w:name="_Toc76544159"/>
      <w:bookmarkStart w:id="1268" w:name="_Toc138885019"/>
      <w:bookmarkStart w:id="1269" w:name="_Toc76114273"/>
      <w:bookmarkStart w:id="1270" w:name="_Toc130558424"/>
      <w:bookmarkStart w:id="1271" w:name="_Toc137467149"/>
      <w:bookmarkStart w:id="1272" w:name="_Toc66693696"/>
      <w:bookmarkStart w:id="1273" w:name="_Toc24019"/>
      <w:bookmarkStart w:id="1274" w:name="_Toc98766390"/>
      <w:bookmarkStart w:id="1275" w:name="_Toc138884795"/>
      <w:r>
        <w:rPr>
          <w:rFonts w:cs="Arial"/>
          <w:lang w:eastAsia="sv-SE"/>
        </w:rPr>
        <w:t>6.</w:t>
      </w:r>
      <w:r>
        <w:rPr>
          <w:rFonts w:hint="eastAsia" w:cs="Arial"/>
          <w:lang w:val="en-US" w:eastAsia="zh-CN"/>
        </w:rPr>
        <w:t>2.</w:t>
      </w:r>
      <w:r>
        <w:rPr>
          <w:rFonts w:cs="Arial"/>
          <w:lang w:eastAsia="sv-SE"/>
        </w:rPr>
        <w:t>3.4.2</w:t>
      </w:r>
      <w:r>
        <w:rPr>
          <w:rFonts w:cs="Arial"/>
          <w:lang w:eastAsia="sv-SE"/>
        </w:rPr>
        <w:tab/>
      </w:r>
      <w:r>
        <w:rPr>
          <w:rFonts w:cs="Arial"/>
          <w:lang w:eastAsia="sv-SE"/>
        </w:rPr>
        <w:t>Procedure</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ins w:id="1221" w:author="ZTE, Fei Xue" w:date="2024-02-17T11:45:27Z">
        <w:r>
          <w:rPr>
            <w:rFonts w:hint="eastAsia" w:eastAsia="宋体" w:cs="Arial"/>
            <w:lang w:val="en-US" w:eastAsia="zh-CN"/>
          </w:rPr>
          <w:t xml:space="preserve"> </w:t>
        </w:r>
      </w:ins>
      <w:ins w:id="1222" w:author="ZTE, Fei Xue" w:date="2024-02-17T11:45:29Z">
        <w:r>
          <w:rPr>
            <w:rFonts w:hint="eastAsia" w:eastAsia="宋体" w:cs="Arial"/>
            <w:lang w:val="en-US" w:eastAsia="zh-CN"/>
          </w:rPr>
          <w:t>for R</w:t>
        </w:r>
      </w:ins>
      <w:ins w:id="1223" w:author="ZTE, Fei Xue" w:date="2024-02-17T11:45:30Z">
        <w:r>
          <w:rPr>
            <w:rFonts w:hint="eastAsia" w:eastAsia="宋体" w:cs="Arial"/>
            <w:lang w:val="en-US" w:eastAsia="zh-CN"/>
          </w:rPr>
          <w:t xml:space="preserve">F </w:t>
        </w:r>
      </w:ins>
      <w:ins w:id="1224" w:author="ZTE, Fei Xue" w:date="2024-02-17T11:45:31Z">
        <w:r>
          <w:rPr>
            <w:rFonts w:hint="eastAsia" w:eastAsia="宋体" w:cs="Arial"/>
            <w:lang w:val="en-US" w:eastAsia="zh-CN"/>
          </w:rPr>
          <w:t>repeate</w:t>
        </w:r>
      </w:ins>
      <w:ins w:id="1225" w:author="ZTE, Fei Xue" w:date="2024-02-17T11:45:32Z">
        <w:r>
          <w:rPr>
            <w:rFonts w:hint="eastAsia" w:eastAsia="宋体" w:cs="Arial"/>
            <w:lang w:val="en-US" w:eastAsia="zh-CN"/>
          </w:rPr>
          <w:t>r</w:t>
        </w:r>
      </w:ins>
    </w:p>
    <w:p>
      <w:pPr>
        <w:pStyle w:val="6"/>
        <w:spacing w:line="260" w:lineRule="auto"/>
        <w:ind w:left="1417" w:hanging="1417"/>
        <w:rPr>
          <w:ins w:id="1226" w:author="ZTE, Fei Xue" w:date="2024-02-17T11:45:42Z"/>
          <w:rFonts w:hint="default" w:eastAsia="宋体" w:cs="Arial"/>
          <w:lang w:val="en-US" w:eastAsia="zh-CN"/>
        </w:rPr>
      </w:pPr>
      <w:ins w:id="1227" w:author="ZTE, Fei Xue" w:date="2024-02-17T11:45:42Z">
        <w:r>
          <w:rPr>
            <w:rFonts w:cs="Arial"/>
            <w:lang w:eastAsia="sv-SE"/>
          </w:rPr>
          <w:t>6.</w:t>
        </w:r>
      </w:ins>
      <w:ins w:id="1228" w:author="ZTE, Fei Xue" w:date="2024-02-17T11:45:42Z">
        <w:r>
          <w:rPr>
            <w:rFonts w:hint="eastAsia" w:cs="Arial"/>
            <w:lang w:val="en-US" w:eastAsia="zh-CN"/>
          </w:rPr>
          <w:t>2.</w:t>
        </w:r>
      </w:ins>
      <w:ins w:id="1229" w:author="ZTE, Fei Xue" w:date="2024-02-17T11:45:42Z">
        <w:r>
          <w:rPr>
            <w:rFonts w:cs="Arial"/>
            <w:lang w:eastAsia="sv-SE"/>
          </w:rPr>
          <w:t>3.4.2</w:t>
        </w:r>
      </w:ins>
      <w:ins w:id="1230" w:author="ZTE, Fei Xue" w:date="2024-02-17T11:45:46Z">
        <w:r>
          <w:rPr>
            <w:rFonts w:hint="eastAsia" w:eastAsia="宋体" w:cs="Arial"/>
            <w:lang w:val="en-US" w:eastAsia="zh-CN"/>
          </w:rPr>
          <w:t>A</w:t>
        </w:r>
      </w:ins>
      <w:ins w:id="1231" w:author="ZTE, Fei Xue" w:date="2024-02-17T11:45:42Z">
        <w:r>
          <w:rPr>
            <w:rFonts w:cs="Arial"/>
            <w:lang w:eastAsia="sv-SE"/>
          </w:rPr>
          <w:tab/>
        </w:r>
      </w:ins>
      <w:ins w:id="1232" w:author="ZTE, Fei Xue" w:date="2024-02-17T11:45:42Z">
        <w:r>
          <w:rPr>
            <w:rFonts w:cs="Arial"/>
            <w:lang w:eastAsia="sv-SE"/>
          </w:rPr>
          <w:t>Procedure</w:t>
        </w:r>
      </w:ins>
      <w:ins w:id="1233" w:author="ZTE, Fei Xue" w:date="2024-02-17T11:45:42Z">
        <w:r>
          <w:rPr>
            <w:rFonts w:hint="eastAsia" w:eastAsia="宋体" w:cs="Arial"/>
            <w:lang w:val="en-US" w:eastAsia="zh-CN"/>
          </w:rPr>
          <w:t xml:space="preserve"> for </w:t>
        </w:r>
      </w:ins>
      <w:ins w:id="1234" w:author="ZTE, Fei Xue" w:date="2024-02-17T11:45:51Z">
        <w:r>
          <w:rPr>
            <w:rFonts w:hint="eastAsia" w:eastAsia="宋体" w:cs="Arial"/>
            <w:lang w:val="en-US" w:eastAsia="zh-CN"/>
          </w:rPr>
          <w:t>NCR</w:t>
        </w:r>
      </w:ins>
    </w:p>
    <w:p>
      <w:pPr>
        <w:rPr>
          <w:lang w:eastAsia="zh-CN"/>
        </w:rPr>
      </w:pPr>
    </w:p>
    <w:p>
      <w:pPr>
        <w:pStyle w:val="5"/>
        <w:spacing w:line="260" w:lineRule="auto"/>
        <w:rPr>
          <w:rFonts w:hint="default" w:eastAsia="宋体"/>
          <w:lang w:val="en-US" w:eastAsia="zh-CN"/>
        </w:rPr>
      </w:pPr>
      <w:bookmarkStart w:id="1276" w:name="_Toc22084"/>
      <w:bookmarkStart w:id="1277" w:name="_Toc115080542"/>
      <w:bookmarkStart w:id="1278" w:name="_Toc21102647"/>
      <w:bookmarkStart w:id="1279" w:name="_Toc98766391"/>
      <w:bookmarkStart w:id="1280" w:name="_Toc5567"/>
      <w:bookmarkStart w:id="1281" w:name="_Toc106206540"/>
      <w:bookmarkStart w:id="1282" w:name="_Toc76114274"/>
      <w:bookmarkStart w:id="1283" w:name="_Toc121818378"/>
      <w:bookmarkStart w:id="1284" w:name="_Toc155475708"/>
      <w:bookmarkStart w:id="1285" w:name="_Toc82536282"/>
      <w:bookmarkStart w:id="1286" w:name="_Toc53182980"/>
      <w:bookmarkStart w:id="1287" w:name="_Toc76544160"/>
      <w:bookmarkStart w:id="1288" w:name="_Toc58917828"/>
      <w:bookmarkStart w:id="1289" w:name="_Toc89952575"/>
      <w:bookmarkStart w:id="1290" w:name="_Toc36635848"/>
      <w:bookmarkStart w:id="1291" w:name="_Toc37272794"/>
      <w:bookmarkStart w:id="1292" w:name="_Toc145511231"/>
      <w:bookmarkStart w:id="1293" w:name="_Toc29810496"/>
      <w:bookmarkStart w:id="1294" w:name="_Toc66693697"/>
      <w:bookmarkStart w:id="1295" w:name="_Toc45885871"/>
      <w:bookmarkStart w:id="1296" w:name="_Toc74915649"/>
      <w:bookmarkStart w:id="1297" w:name="_Toc137467150"/>
      <w:bookmarkStart w:id="1298" w:name="_Toc138885020"/>
      <w:bookmarkStart w:id="1299" w:name="_Toc138884796"/>
      <w:bookmarkStart w:id="1300" w:name="_Toc99702754"/>
      <w:bookmarkStart w:id="1301" w:name="_Toc130558425"/>
      <w:bookmarkStart w:id="1302" w:name="_Toc121818602"/>
      <w:bookmarkStart w:id="1303" w:name="_Toc124158357"/>
      <w:bookmarkStart w:id="1304" w:name="_Toc58915647"/>
      <w:r>
        <w:rPr>
          <w:lang w:eastAsia="sv-SE"/>
        </w:rPr>
        <w:t>6</w:t>
      </w:r>
      <w:r>
        <w:rPr>
          <w:lang w:eastAsia="zh-CN"/>
        </w:rPr>
        <w:t>.</w:t>
      </w:r>
      <w:r>
        <w:rPr>
          <w:rFonts w:hint="eastAsia"/>
          <w:lang w:val="en-US" w:eastAsia="zh-CN"/>
        </w:rPr>
        <w:t>2.</w:t>
      </w:r>
      <w:r>
        <w:rPr>
          <w:lang w:eastAsia="zh-CN"/>
        </w:rPr>
        <w:t>3.</w:t>
      </w:r>
      <w:r>
        <w:rPr>
          <w:lang w:eastAsia="sv-SE"/>
        </w:rPr>
        <w:t>5</w:t>
      </w:r>
      <w:r>
        <w:rPr>
          <w:lang w:eastAsia="sv-SE"/>
        </w:rPr>
        <w:tab/>
      </w:r>
      <w:r>
        <w:rPr>
          <w:lang w:eastAsia="sv-SE"/>
        </w:rPr>
        <w:t>Test requirement</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ins w:id="1235" w:author="ZTE, Fei Xue" w:date="2024-02-17T11:45:56Z">
        <w:r>
          <w:rPr>
            <w:rFonts w:hint="eastAsia" w:eastAsia="宋体"/>
            <w:lang w:val="en-US" w:eastAsia="zh-CN"/>
          </w:rPr>
          <w:t xml:space="preserve"> </w:t>
        </w:r>
      </w:ins>
      <w:ins w:id="1236" w:author="ZTE, Fei Xue" w:date="2024-02-17T11:45:57Z">
        <w:r>
          <w:rPr>
            <w:rFonts w:hint="eastAsia" w:eastAsia="宋体"/>
            <w:lang w:val="en-US" w:eastAsia="zh-CN"/>
          </w:rPr>
          <w:t>fo</w:t>
        </w:r>
      </w:ins>
      <w:ins w:id="1237" w:author="ZTE, Fei Xue" w:date="2024-02-17T11:45:58Z">
        <w:r>
          <w:rPr>
            <w:rFonts w:hint="eastAsia" w:eastAsia="宋体"/>
            <w:lang w:val="en-US" w:eastAsia="zh-CN"/>
          </w:rPr>
          <w:t>r RF</w:t>
        </w:r>
      </w:ins>
      <w:ins w:id="1238" w:author="ZTE, Fei Xue" w:date="2024-02-17T11:45:59Z">
        <w:r>
          <w:rPr>
            <w:rFonts w:hint="eastAsia" w:eastAsia="宋体"/>
            <w:lang w:val="en-US" w:eastAsia="zh-CN"/>
          </w:rPr>
          <w:t xml:space="preserve"> repeat</w:t>
        </w:r>
      </w:ins>
      <w:ins w:id="1239" w:author="ZTE, Fei Xue" w:date="2024-02-17T11:46:00Z">
        <w:r>
          <w:rPr>
            <w:rFonts w:hint="eastAsia" w:eastAsia="宋体"/>
            <w:lang w:val="en-US" w:eastAsia="zh-CN"/>
          </w:rPr>
          <w:t>er</w:t>
        </w:r>
      </w:ins>
    </w:p>
    <w:p>
      <w:pPr>
        <w:pStyle w:val="5"/>
        <w:spacing w:line="260" w:lineRule="auto"/>
        <w:rPr>
          <w:ins w:id="1240" w:author="ZTE, Fei Xue" w:date="2024-02-17T11:46:09Z"/>
          <w:rFonts w:hint="default" w:eastAsia="宋体"/>
          <w:lang w:val="en-US" w:eastAsia="zh-CN"/>
        </w:rPr>
      </w:pPr>
      <w:ins w:id="1241" w:author="ZTE, Fei Xue" w:date="2024-02-17T11:46:09Z">
        <w:r>
          <w:rPr>
            <w:lang w:eastAsia="sv-SE"/>
          </w:rPr>
          <w:t>6</w:t>
        </w:r>
      </w:ins>
      <w:ins w:id="1242" w:author="ZTE, Fei Xue" w:date="2024-02-17T11:46:09Z">
        <w:r>
          <w:rPr>
            <w:lang w:eastAsia="zh-CN"/>
          </w:rPr>
          <w:t>.</w:t>
        </w:r>
      </w:ins>
      <w:ins w:id="1243" w:author="ZTE, Fei Xue" w:date="2024-02-17T11:46:09Z">
        <w:r>
          <w:rPr>
            <w:rFonts w:hint="eastAsia"/>
            <w:lang w:val="en-US" w:eastAsia="zh-CN"/>
          </w:rPr>
          <w:t>2.</w:t>
        </w:r>
      </w:ins>
      <w:ins w:id="1244" w:author="ZTE, Fei Xue" w:date="2024-02-17T11:46:09Z">
        <w:r>
          <w:rPr>
            <w:lang w:eastAsia="zh-CN"/>
          </w:rPr>
          <w:t>3.</w:t>
        </w:r>
      </w:ins>
      <w:ins w:id="1245" w:author="ZTE, Fei Xue" w:date="2024-02-17T11:46:09Z">
        <w:r>
          <w:rPr>
            <w:lang w:eastAsia="sv-SE"/>
          </w:rPr>
          <w:t>5</w:t>
        </w:r>
      </w:ins>
      <w:ins w:id="1246" w:author="ZTE, Fei Xue" w:date="2024-02-17T11:46:13Z">
        <w:r>
          <w:rPr>
            <w:rFonts w:hint="eastAsia" w:eastAsia="宋体"/>
            <w:lang w:val="en-US" w:eastAsia="zh-CN"/>
          </w:rPr>
          <w:t>A</w:t>
        </w:r>
      </w:ins>
      <w:ins w:id="1247" w:author="ZTE, Fei Xue" w:date="2024-02-17T11:46:09Z">
        <w:r>
          <w:rPr>
            <w:lang w:eastAsia="sv-SE"/>
          </w:rPr>
          <w:tab/>
        </w:r>
      </w:ins>
      <w:ins w:id="1248" w:author="ZTE, Fei Xue" w:date="2024-02-17T11:46:09Z">
        <w:r>
          <w:rPr>
            <w:lang w:eastAsia="sv-SE"/>
          </w:rPr>
          <w:t>Test requirement</w:t>
        </w:r>
      </w:ins>
      <w:ins w:id="1249" w:author="ZTE, Fei Xue" w:date="2024-02-17T11:46:09Z">
        <w:r>
          <w:rPr>
            <w:rFonts w:hint="eastAsia" w:eastAsia="宋体"/>
            <w:lang w:val="en-US" w:eastAsia="zh-CN"/>
          </w:rPr>
          <w:t xml:space="preserve"> for </w:t>
        </w:r>
      </w:ins>
      <w:ins w:id="1250" w:author="ZTE, Fei Xue" w:date="2024-02-17T11:46:24Z">
        <w:r>
          <w:rPr>
            <w:rFonts w:hint="eastAsia" w:eastAsia="宋体"/>
            <w:lang w:val="en-US" w:eastAsia="zh-CN"/>
          </w:rPr>
          <w:t>NC</w:t>
        </w:r>
      </w:ins>
      <w:ins w:id="1251" w:author="ZTE, Fei Xue" w:date="2024-02-17T11:46:25Z">
        <w:r>
          <w:rPr>
            <w:rFonts w:hint="eastAsia" w:eastAsia="宋体"/>
            <w:lang w:val="en-US" w:eastAsia="zh-CN"/>
          </w:rPr>
          <w:t>R</w:t>
        </w:r>
      </w:ins>
    </w:p>
    <w:p>
      <w:pPr>
        <w:rPr>
          <w:lang w:eastAsia="zh-CN"/>
        </w:rPr>
      </w:pPr>
    </w:p>
    <w:p>
      <w:pPr>
        <w:pStyle w:val="3"/>
        <w:rPr>
          <w:lang w:eastAsia="zh-CN"/>
        </w:rPr>
      </w:pPr>
      <w:bookmarkStart w:id="1305" w:name="_Toc5577"/>
      <w:bookmarkStart w:id="1306" w:name="_Toc835"/>
      <w:bookmarkStart w:id="1307" w:name="_Toc20254"/>
      <w:bookmarkStart w:id="1308" w:name="_Toc14646"/>
      <w:bookmarkStart w:id="1309" w:name="_Toc121818379"/>
      <w:bookmarkStart w:id="1310" w:name="_Toc130558426"/>
      <w:bookmarkStart w:id="1311" w:name="_Toc121818603"/>
      <w:bookmarkStart w:id="1312" w:name="_Toc155475709"/>
      <w:bookmarkStart w:id="1313" w:name="_Toc124158358"/>
      <w:bookmarkStart w:id="1314" w:name="_Toc137467151"/>
      <w:bookmarkStart w:id="1315" w:name="_Toc138884797"/>
      <w:bookmarkStart w:id="1316" w:name="_Toc145511232"/>
      <w:bookmarkStart w:id="1317" w:name="_Toc138885021"/>
      <w:r>
        <w:rPr>
          <w:rFonts w:hint="eastAsia"/>
          <w:lang w:val="en-US" w:eastAsia="zh-CN"/>
        </w:rPr>
        <w:t>6</w:t>
      </w:r>
      <w:r>
        <w:rPr>
          <w:rFonts w:hint="eastAsia"/>
          <w:lang w:eastAsia="zh-CN"/>
        </w:rPr>
        <w:t>.3</w:t>
      </w:r>
      <w:r>
        <w:tab/>
      </w:r>
      <w:r>
        <w:rPr>
          <w:rFonts w:hint="eastAsia"/>
          <w:lang w:eastAsia="zh-CN"/>
        </w:rPr>
        <w:t>OTA frequency stability</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p>
    <w:p>
      <w:pPr>
        <w:pStyle w:val="4"/>
      </w:pPr>
      <w:bookmarkStart w:id="1318" w:name="_Toc21075"/>
      <w:bookmarkStart w:id="1319" w:name="_Toc76545036"/>
      <w:bookmarkStart w:id="1320" w:name="_Toc66727976"/>
      <w:bookmarkStart w:id="1321" w:name="_Toc61182663"/>
      <w:bookmarkStart w:id="1322" w:name="_Toc10934"/>
      <w:bookmarkStart w:id="1323" w:name="_Toc82595139"/>
      <w:bookmarkStart w:id="1324" w:name="_Toc36645102"/>
      <w:bookmarkStart w:id="1325" w:name="_Toc29809718"/>
      <w:bookmarkStart w:id="1326" w:name="_Toc121818380"/>
      <w:bookmarkStart w:id="1327" w:name="_Toc130558427"/>
      <w:bookmarkStart w:id="1328" w:name="_Toc138884798"/>
      <w:bookmarkStart w:id="1329" w:name="_Toc45884402"/>
      <w:bookmarkStart w:id="1330" w:name="_Toc74961779"/>
      <w:bookmarkStart w:id="1331" w:name="_Toc121818604"/>
      <w:bookmarkStart w:id="1332" w:name="_Toc124158359"/>
      <w:bookmarkStart w:id="1333" w:name="_Toc53182425"/>
      <w:bookmarkStart w:id="1334" w:name="_Toc37272156"/>
      <w:bookmarkStart w:id="1335" w:name="_Toc75242690"/>
      <w:bookmarkStart w:id="1336" w:name="_Toc58862670"/>
      <w:bookmarkStart w:id="1337" w:name="_Toc19073"/>
      <w:bookmarkStart w:id="1338" w:name="_Toc21099920"/>
      <w:bookmarkStart w:id="1339" w:name="_Toc58860166"/>
      <w:bookmarkStart w:id="1340" w:name="_Toc138885022"/>
      <w:bookmarkStart w:id="1341" w:name="_Toc145511233"/>
      <w:bookmarkStart w:id="1342" w:name="_Toc137467152"/>
      <w:bookmarkStart w:id="1343" w:name="_Toc155475710"/>
      <w:r>
        <w:t>6.3.1</w:t>
      </w:r>
      <w:r>
        <w:tab/>
      </w:r>
      <w:r>
        <w:t>Definition and applicability</w:t>
      </w:r>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p>
    <w:p>
      <w:pPr>
        <w:pStyle w:val="4"/>
        <w:rPr>
          <w:rFonts w:hint="default" w:eastAsia="宋体"/>
          <w:lang w:val="en-US" w:eastAsia="zh-CN"/>
        </w:rPr>
      </w:pPr>
      <w:bookmarkStart w:id="1344" w:name="_Toc53182426"/>
      <w:bookmarkStart w:id="1345" w:name="_Toc61182664"/>
      <w:bookmarkStart w:id="1346" w:name="_Toc66727977"/>
      <w:bookmarkStart w:id="1347" w:name="_Toc75242691"/>
      <w:bookmarkStart w:id="1348" w:name="_Toc37272157"/>
      <w:bookmarkStart w:id="1349" w:name="_Toc82595140"/>
      <w:bookmarkStart w:id="1350" w:name="_Toc76545037"/>
      <w:bookmarkStart w:id="1351" w:name="_Toc74961780"/>
      <w:bookmarkStart w:id="1352" w:name="_Toc36645103"/>
      <w:bookmarkStart w:id="1353" w:name="_Toc58862671"/>
      <w:bookmarkStart w:id="1354" w:name="_Toc58860167"/>
      <w:bookmarkStart w:id="1355" w:name="_Toc21099921"/>
      <w:bookmarkStart w:id="1356" w:name="_Toc45884403"/>
      <w:bookmarkStart w:id="1357" w:name="_Toc29809719"/>
      <w:bookmarkStart w:id="1358" w:name="_Toc155475711"/>
      <w:bookmarkStart w:id="1359" w:name="_Toc26076"/>
      <w:bookmarkStart w:id="1360" w:name="_Toc121818381"/>
      <w:bookmarkStart w:id="1361" w:name="_Toc5773"/>
      <w:bookmarkStart w:id="1362" w:name="_Toc124158360"/>
      <w:bookmarkStart w:id="1363" w:name="_Toc121818605"/>
      <w:bookmarkStart w:id="1364" w:name="_Toc130558428"/>
      <w:bookmarkStart w:id="1365" w:name="_Toc14752"/>
      <w:bookmarkStart w:id="1366" w:name="_Toc138884799"/>
      <w:bookmarkStart w:id="1367" w:name="_Toc138885023"/>
      <w:bookmarkStart w:id="1368" w:name="_Toc137467153"/>
      <w:bookmarkStart w:id="1369" w:name="_Toc145511234"/>
      <w:r>
        <w:t>6.3.2</w:t>
      </w:r>
      <w:r>
        <w:tab/>
      </w:r>
      <w:r>
        <w:t>Minimum Requirement</w:t>
      </w:r>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ins w:id="1252" w:author="ZTE, Fei Xue" w:date="2024-02-17T11:47:25Z">
        <w:r>
          <w:rPr>
            <w:rFonts w:hint="eastAsia" w:eastAsia="宋体"/>
            <w:lang w:val="en-US" w:eastAsia="zh-CN"/>
          </w:rPr>
          <w:t xml:space="preserve"> </w:t>
        </w:r>
      </w:ins>
      <w:ins w:id="1253" w:author="ZTE, Fei Xue" w:date="2024-02-17T11:47:27Z">
        <w:r>
          <w:rPr>
            <w:rFonts w:hint="eastAsia" w:eastAsia="宋体"/>
            <w:lang w:val="en-US" w:eastAsia="zh-CN"/>
          </w:rPr>
          <w:t>for R</w:t>
        </w:r>
      </w:ins>
      <w:ins w:id="1254" w:author="ZTE, Fei Xue" w:date="2024-02-17T11:47:28Z">
        <w:r>
          <w:rPr>
            <w:rFonts w:hint="eastAsia" w:eastAsia="宋体"/>
            <w:lang w:val="en-US" w:eastAsia="zh-CN"/>
          </w:rPr>
          <w:t>F re</w:t>
        </w:r>
      </w:ins>
      <w:ins w:id="1255" w:author="ZTE, Fei Xue" w:date="2024-02-17T11:47:29Z">
        <w:r>
          <w:rPr>
            <w:rFonts w:hint="eastAsia" w:eastAsia="宋体"/>
            <w:lang w:val="en-US" w:eastAsia="zh-CN"/>
          </w:rPr>
          <w:t>peater</w:t>
        </w:r>
      </w:ins>
    </w:p>
    <w:p>
      <w:pPr>
        <w:pStyle w:val="4"/>
        <w:rPr>
          <w:ins w:id="1256" w:author="ZTE, Fei Xue" w:date="2024-02-17T11:48:01Z"/>
          <w:rFonts w:hint="default" w:eastAsia="宋体"/>
          <w:lang w:val="en-US" w:eastAsia="zh-CN"/>
        </w:rPr>
      </w:pPr>
      <w:ins w:id="1257" w:author="ZTE, Fei Xue" w:date="2024-02-17T11:48:01Z">
        <w:r>
          <w:rPr/>
          <w:t>6.3.2</w:t>
        </w:r>
      </w:ins>
      <w:ins w:id="1258" w:author="ZTE, Fei Xue" w:date="2024-02-17T11:48:04Z">
        <w:r>
          <w:rPr>
            <w:rFonts w:hint="eastAsia" w:eastAsia="宋体"/>
            <w:lang w:val="en-US" w:eastAsia="zh-CN"/>
          </w:rPr>
          <w:t>A</w:t>
        </w:r>
      </w:ins>
      <w:ins w:id="1259" w:author="ZTE, Fei Xue" w:date="2024-02-17T11:48:01Z">
        <w:r>
          <w:rPr/>
          <w:tab/>
        </w:r>
      </w:ins>
      <w:ins w:id="1260" w:author="ZTE, Fei Xue" w:date="2024-02-17T11:48:01Z">
        <w:r>
          <w:rPr/>
          <w:t>Minimum Requirement</w:t>
        </w:r>
      </w:ins>
      <w:ins w:id="1261" w:author="ZTE, Fei Xue" w:date="2024-02-17T11:48:01Z">
        <w:r>
          <w:rPr>
            <w:rFonts w:hint="eastAsia" w:eastAsia="宋体"/>
            <w:lang w:val="en-US" w:eastAsia="zh-CN"/>
          </w:rPr>
          <w:t xml:space="preserve"> for </w:t>
        </w:r>
      </w:ins>
      <w:ins w:id="1262" w:author="ZTE, Fei Xue" w:date="2024-02-17T11:48:09Z">
        <w:r>
          <w:rPr>
            <w:rFonts w:hint="eastAsia" w:eastAsia="宋体"/>
            <w:lang w:val="en-US" w:eastAsia="zh-CN"/>
          </w:rPr>
          <w:t>NC</w:t>
        </w:r>
      </w:ins>
      <w:ins w:id="1263" w:author="ZTE, Fei Xue" w:date="2024-02-17T11:48:10Z">
        <w:r>
          <w:rPr>
            <w:rFonts w:hint="eastAsia" w:eastAsia="宋体"/>
            <w:lang w:val="en-US" w:eastAsia="zh-CN"/>
          </w:rPr>
          <w:t>R</w:t>
        </w:r>
      </w:ins>
    </w:p>
    <w:p/>
    <w:p>
      <w:pPr>
        <w:pStyle w:val="4"/>
      </w:pPr>
      <w:bookmarkStart w:id="1370" w:name="_Toc37272158"/>
      <w:bookmarkStart w:id="1371" w:name="_Toc21099922"/>
      <w:bookmarkStart w:id="1372" w:name="_Toc6407"/>
      <w:bookmarkStart w:id="1373" w:name="_Toc36645104"/>
      <w:bookmarkStart w:id="1374" w:name="_Toc138885024"/>
      <w:bookmarkStart w:id="1375" w:name="_Toc25772"/>
      <w:bookmarkStart w:id="1376" w:name="_Toc145511235"/>
      <w:bookmarkStart w:id="1377" w:name="_Toc58860168"/>
      <w:bookmarkStart w:id="1378" w:name="_Toc75242692"/>
      <w:bookmarkStart w:id="1379" w:name="_Toc53182427"/>
      <w:bookmarkStart w:id="1380" w:name="_Toc29809720"/>
      <w:bookmarkStart w:id="1381" w:name="_Toc124158361"/>
      <w:bookmarkStart w:id="1382" w:name="_Toc66727978"/>
      <w:bookmarkStart w:id="1383" w:name="_Toc45884404"/>
      <w:bookmarkStart w:id="1384" w:name="_Toc121818606"/>
      <w:bookmarkStart w:id="1385" w:name="_Toc61182665"/>
      <w:bookmarkStart w:id="1386" w:name="_Toc74961781"/>
      <w:bookmarkStart w:id="1387" w:name="_Toc130558429"/>
      <w:bookmarkStart w:id="1388" w:name="_Toc58862672"/>
      <w:bookmarkStart w:id="1389" w:name="_Toc121818382"/>
      <w:bookmarkStart w:id="1390" w:name="_Toc76545038"/>
      <w:bookmarkStart w:id="1391" w:name="_Toc137467154"/>
      <w:bookmarkStart w:id="1392" w:name="_Toc26562"/>
      <w:bookmarkStart w:id="1393" w:name="_Toc82595141"/>
      <w:bookmarkStart w:id="1394" w:name="_Toc138884800"/>
      <w:bookmarkStart w:id="1395" w:name="_Toc155475712"/>
      <w:r>
        <w:t>6.3.3</w:t>
      </w:r>
      <w:r>
        <w:tab/>
      </w:r>
      <w:r>
        <w:t>Test purpose</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p>
    <w:p>
      <w:pPr>
        <w:pStyle w:val="4"/>
      </w:pPr>
      <w:bookmarkStart w:id="1396" w:name="_Toc21099923"/>
      <w:bookmarkStart w:id="1397" w:name="_Toc74961782"/>
      <w:bookmarkStart w:id="1398" w:name="_Toc130558430"/>
      <w:bookmarkStart w:id="1399" w:name="_Toc75242693"/>
      <w:bookmarkStart w:id="1400" w:name="_Toc1441"/>
      <w:bookmarkStart w:id="1401" w:name="_Toc37272159"/>
      <w:bookmarkStart w:id="1402" w:name="_Toc121818383"/>
      <w:bookmarkStart w:id="1403" w:name="_Toc121818607"/>
      <w:bookmarkStart w:id="1404" w:name="_Toc124158362"/>
      <w:bookmarkStart w:id="1405" w:name="_Toc138884801"/>
      <w:bookmarkStart w:id="1406" w:name="_Toc66727979"/>
      <w:bookmarkStart w:id="1407" w:name="_Toc29809721"/>
      <w:bookmarkStart w:id="1408" w:name="_Toc138885025"/>
      <w:bookmarkStart w:id="1409" w:name="_Toc82595142"/>
      <w:bookmarkStart w:id="1410" w:name="_Toc61182666"/>
      <w:bookmarkStart w:id="1411" w:name="_Toc22945"/>
      <w:bookmarkStart w:id="1412" w:name="_Toc137467155"/>
      <w:bookmarkStart w:id="1413" w:name="_Toc145511236"/>
      <w:bookmarkStart w:id="1414" w:name="_Toc17410"/>
      <w:bookmarkStart w:id="1415" w:name="_Toc45884405"/>
      <w:bookmarkStart w:id="1416" w:name="_Toc53182428"/>
      <w:bookmarkStart w:id="1417" w:name="_Toc36645105"/>
      <w:bookmarkStart w:id="1418" w:name="_Toc155475713"/>
      <w:bookmarkStart w:id="1419" w:name="_Toc76545039"/>
      <w:bookmarkStart w:id="1420" w:name="_Toc58860169"/>
      <w:bookmarkStart w:id="1421" w:name="_Toc58862673"/>
      <w:r>
        <w:t>6.3.4</w:t>
      </w:r>
      <w:r>
        <w:tab/>
      </w:r>
      <w:r>
        <w:t>Method of test</w:t>
      </w:r>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p>
    <w:p>
      <w:pPr>
        <w:pStyle w:val="4"/>
        <w:rPr>
          <w:rFonts w:hint="default" w:eastAsia="宋体"/>
          <w:lang w:val="en-US" w:eastAsia="zh-CN"/>
        </w:rPr>
      </w:pPr>
      <w:bookmarkStart w:id="1422" w:name="_Toc45884406"/>
      <w:bookmarkStart w:id="1423" w:name="_Toc21099924"/>
      <w:bookmarkStart w:id="1424" w:name="_Toc75242694"/>
      <w:bookmarkStart w:id="1425" w:name="_Toc20915"/>
      <w:bookmarkStart w:id="1426" w:name="_Toc3488"/>
      <w:bookmarkStart w:id="1427" w:name="_Toc36645106"/>
      <w:bookmarkStart w:id="1428" w:name="_Toc61182667"/>
      <w:bookmarkStart w:id="1429" w:name="_Toc66727980"/>
      <w:bookmarkStart w:id="1430" w:name="_Toc58860170"/>
      <w:bookmarkStart w:id="1431" w:name="_Toc58862674"/>
      <w:bookmarkStart w:id="1432" w:name="_Toc29809722"/>
      <w:bookmarkStart w:id="1433" w:name="_Toc12248"/>
      <w:bookmarkStart w:id="1434" w:name="_Toc138885026"/>
      <w:bookmarkStart w:id="1435" w:name="_Toc137467156"/>
      <w:bookmarkStart w:id="1436" w:name="_Toc138884802"/>
      <w:bookmarkStart w:id="1437" w:name="_Toc121818608"/>
      <w:bookmarkStart w:id="1438" w:name="_Toc124158363"/>
      <w:bookmarkStart w:id="1439" w:name="_Toc37272160"/>
      <w:bookmarkStart w:id="1440" w:name="_Toc130558431"/>
      <w:bookmarkStart w:id="1441" w:name="_Toc155475714"/>
      <w:bookmarkStart w:id="1442" w:name="_Toc76545040"/>
      <w:bookmarkStart w:id="1443" w:name="_Toc82595143"/>
      <w:bookmarkStart w:id="1444" w:name="_Toc53182429"/>
      <w:bookmarkStart w:id="1445" w:name="_Toc121818384"/>
      <w:bookmarkStart w:id="1446" w:name="_Toc145511237"/>
      <w:bookmarkStart w:id="1447" w:name="_Toc74961783"/>
      <w:r>
        <w:t>6.3.5</w:t>
      </w:r>
      <w:r>
        <w:tab/>
      </w:r>
      <w:r>
        <w:t>Test Requirements</w:t>
      </w:r>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ins w:id="1264" w:author="ZTE, Fei Xue" w:date="2024-02-17T11:48:28Z">
        <w:r>
          <w:rPr>
            <w:rFonts w:hint="eastAsia" w:eastAsia="宋体"/>
            <w:lang w:val="en-US" w:eastAsia="zh-CN"/>
          </w:rPr>
          <w:t xml:space="preserve"> </w:t>
        </w:r>
      </w:ins>
      <w:ins w:id="1265" w:author="ZTE, Fei Xue" w:date="2024-02-17T11:48:29Z">
        <w:r>
          <w:rPr>
            <w:rFonts w:hint="eastAsia" w:eastAsia="宋体"/>
            <w:lang w:val="en-US" w:eastAsia="zh-CN"/>
          </w:rPr>
          <w:t xml:space="preserve">for </w:t>
        </w:r>
      </w:ins>
      <w:ins w:id="1266" w:author="ZTE, Fei Xue" w:date="2024-02-17T11:48:30Z">
        <w:r>
          <w:rPr>
            <w:rFonts w:hint="eastAsia" w:eastAsia="宋体"/>
            <w:lang w:val="en-US" w:eastAsia="zh-CN"/>
          </w:rPr>
          <w:t>R</w:t>
        </w:r>
      </w:ins>
      <w:ins w:id="1267" w:author="ZTE, Fei Xue" w:date="2024-02-17T11:48:31Z">
        <w:r>
          <w:rPr>
            <w:rFonts w:hint="eastAsia" w:eastAsia="宋体"/>
            <w:lang w:val="en-US" w:eastAsia="zh-CN"/>
          </w:rPr>
          <w:t>F</w:t>
        </w:r>
      </w:ins>
      <w:ins w:id="1268" w:author="ZTE, Fei Xue" w:date="2024-02-17T11:48:32Z">
        <w:r>
          <w:rPr>
            <w:rFonts w:hint="eastAsia" w:eastAsia="宋体"/>
            <w:lang w:val="en-US" w:eastAsia="zh-CN"/>
          </w:rPr>
          <w:t xml:space="preserve"> repeate</w:t>
        </w:r>
      </w:ins>
      <w:ins w:id="1269" w:author="ZTE, Fei Xue" w:date="2024-02-17T11:48:33Z">
        <w:r>
          <w:rPr>
            <w:rFonts w:hint="eastAsia" w:eastAsia="宋体"/>
            <w:lang w:val="en-US" w:eastAsia="zh-CN"/>
          </w:rPr>
          <w:t>r</w:t>
        </w:r>
      </w:ins>
    </w:p>
    <w:p>
      <w:pPr>
        <w:pStyle w:val="4"/>
        <w:rPr>
          <w:ins w:id="1270" w:author="ZTE, Fei Xue" w:date="2024-02-17T11:48:48Z"/>
          <w:rFonts w:hint="default" w:eastAsia="宋体"/>
          <w:lang w:val="en-US" w:eastAsia="zh-CN"/>
        </w:rPr>
      </w:pPr>
      <w:ins w:id="1271" w:author="ZTE, Fei Xue" w:date="2024-02-17T11:48:48Z">
        <w:r>
          <w:rPr/>
          <w:t>6.3.5</w:t>
        </w:r>
      </w:ins>
      <w:ins w:id="1272" w:author="ZTE, Fei Xue" w:date="2024-02-17T11:48:51Z">
        <w:r>
          <w:rPr>
            <w:rFonts w:hint="eastAsia" w:eastAsia="宋体"/>
            <w:lang w:val="en-US" w:eastAsia="zh-CN"/>
          </w:rPr>
          <w:t>A</w:t>
        </w:r>
      </w:ins>
      <w:ins w:id="1273" w:author="ZTE, Fei Xue" w:date="2024-02-17T11:48:48Z">
        <w:r>
          <w:rPr/>
          <w:tab/>
        </w:r>
      </w:ins>
      <w:ins w:id="1274" w:author="ZTE, Fei Xue" w:date="2024-02-17T11:48:48Z">
        <w:r>
          <w:rPr/>
          <w:t>Test Requirements</w:t>
        </w:r>
      </w:ins>
      <w:ins w:id="1275" w:author="ZTE, Fei Xue" w:date="2024-02-17T11:48:48Z">
        <w:r>
          <w:rPr>
            <w:rFonts w:hint="eastAsia" w:eastAsia="宋体"/>
            <w:lang w:val="en-US" w:eastAsia="zh-CN"/>
          </w:rPr>
          <w:t xml:space="preserve"> for </w:t>
        </w:r>
      </w:ins>
      <w:ins w:id="1276" w:author="ZTE, Fei Xue" w:date="2024-02-17T11:48:56Z">
        <w:r>
          <w:rPr>
            <w:rFonts w:hint="eastAsia" w:eastAsia="宋体"/>
            <w:lang w:val="en-US" w:eastAsia="zh-CN"/>
          </w:rPr>
          <w:t>NCR</w:t>
        </w:r>
      </w:ins>
    </w:p>
    <w:p>
      <w:pPr>
        <w:rPr>
          <w:lang w:eastAsia="zh-CN"/>
        </w:rPr>
      </w:pPr>
    </w:p>
    <w:p>
      <w:pPr>
        <w:pStyle w:val="3"/>
        <w:rPr>
          <w:lang w:eastAsia="zh-CN"/>
        </w:rPr>
      </w:pPr>
      <w:bookmarkStart w:id="1448" w:name="_Toc23465"/>
      <w:bookmarkStart w:id="1449" w:name="_Toc124158364"/>
      <w:bookmarkStart w:id="1450" w:name="_Toc155475715"/>
      <w:bookmarkStart w:id="1451" w:name="_Toc6525"/>
      <w:bookmarkStart w:id="1452" w:name="_Toc2898"/>
      <w:bookmarkStart w:id="1453" w:name="_Toc130558432"/>
      <w:bookmarkStart w:id="1454" w:name="_Toc138884803"/>
      <w:bookmarkStart w:id="1455" w:name="_Toc137467157"/>
      <w:bookmarkStart w:id="1456" w:name="_Toc138885027"/>
      <w:bookmarkStart w:id="1457" w:name="_Toc23045"/>
      <w:bookmarkStart w:id="1458" w:name="_Toc145511238"/>
      <w:bookmarkStart w:id="1459" w:name="_Toc121818609"/>
      <w:bookmarkStart w:id="1460" w:name="_Toc121818385"/>
      <w:r>
        <w:rPr>
          <w:rFonts w:hint="eastAsia"/>
          <w:lang w:val="en-US" w:eastAsia="zh-CN"/>
        </w:rPr>
        <w:t>6</w:t>
      </w:r>
      <w:r>
        <w:rPr>
          <w:rFonts w:hint="eastAsia"/>
          <w:lang w:eastAsia="zh-CN"/>
        </w:rPr>
        <w:t>.4</w:t>
      </w:r>
      <w:r>
        <w:tab/>
      </w:r>
      <w:r>
        <w:rPr>
          <w:rFonts w:hint="eastAsia"/>
          <w:lang w:eastAsia="zh-CN"/>
        </w:rPr>
        <w:t>OTA out of band gain</w:t>
      </w:r>
      <w:bookmarkEnd w:id="1448"/>
      <w:bookmarkEnd w:id="1449"/>
      <w:bookmarkEnd w:id="1450"/>
      <w:bookmarkEnd w:id="1451"/>
      <w:bookmarkEnd w:id="1452"/>
      <w:bookmarkEnd w:id="1453"/>
      <w:bookmarkEnd w:id="1454"/>
      <w:bookmarkEnd w:id="1455"/>
      <w:bookmarkEnd w:id="1456"/>
      <w:bookmarkEnd w:id="1457"/>
      <w:bookmarkEnd w:id="1458"/>
      <w:bookmarkEnd w:id="1459"/>
      <w:bookmarkEnd w:id="1460"/>
    </w:p>
    <w:p>
      <w:pPr>
        <w:pStyle w:val="4"/>
      </w:pPr>
      <w:bookmarkStart w:id="1461" w:name="_Toc19108"/>
      <w:bookmarkStart w:id="1462" w:name="_Toc138884804"/>
      <w:bookmarkStart w:id="1463" w:name="_Toc121818610"/>
      <w:bookmarkStart w:id="1464" w:name="_Toc121818386"/>
      <w:bookmarkStart w:id="1465" w:name="_Toc155475716"/>
      <w:bookmarkStart w:id="1466" w:name="_Toc7438"/>
      <w:bookmarkStart w:id="1467" w:name="_Toc138885028"/>
      <w:bookmarkStart w:id="1468" w:name="_Toc1052"/>
      <w:bookmarkStart w:id="1469" w:name="_Toc124158365"/>
      <w:bookmarkStart w:id="1470" w:name="_Toc137467158"/>
      <w:bookmarkStart w:id="1471" w:name="_Toc145511239"/>
      <w:bookmarkStart w:id="1472" w:name="_Toc130558433"/>
      <w:r>
        <w:t>6.4.1</w:t>
      </w:r>
      <w:r>
        <w:tab/>
      </w:r>
      <w:r>
        <w:t>Definition and applicability</w:t>
      </w:r>
      <w:bookmarkEnd w:id="1461"/>
      <w:bookmarkEnd w:id="1462"/>
      <w:bookmarkEnd w:id="1463"/>
      <w:bookmarkEnd w:id="1464"/>
      <w:bookmarkEnd w:id="1465"/>
      <w:bookmarkEnd w:id="1466"/>
      <w:bookmarkEnd w:id="1467"/>
      <w:bookmarkEnd w:id="1468"/>
      <w:bookmarkEnd w:id="1469"/>
      <w:bookmarkEnd w:id="1470"/>
      <w:bookmarkEnd w:id="1471"/>
      <w:bookmarkEnd w:id="1472"/>
    </w:p>
    <w:p>
      <w:pPr>
        <w:pStyle w:val="4"/>
        <w:rPr>
          <w:rFonts w:hint="default" w:eastAsia="宋体"/>
          <w:lang w:val="en-US" w:eastAsia="zh-CN"/>
        </w:rPr>
      </w:pPr>
      <w:bookmarkStart w:id="1473" w:name="_Toc121818611"/>
      <w:bookmarkStart w:id="1474" w:name="_Toc124158366"/>
      <w:bookmarkStart w:id="1475" w:name="_Toc208"/>
      <w:bookmarkStart w:id="1476" w:name="_Toc130558434"/>
      <w:bookmarkStart w:id="1477" w:name="_Toc138885029"/>
      <w:bookmarkStart w:id="1478" w:name="_Toc145511240"/>
      <w:bookmarkStart w:id="1479" w:name="_Toc155475717"/>
      <w:bookmarkStart w:id="1480" w:name="_Toc138884805"/>
      <w:bookmarkStart w:id="1481" w:name="_Toc30447"/>
      <w:bookmarkStart w:id="1482" w:name="_Toc121818387"/>
      <w:bookmarkStart w:id="1483" w:name="_Toc137467159"/>
      <w:bookmarkStart w:id="1484" w:name="_Toc14096"/>
      <w:r>
        <w:t>6.4.2</w:t>
      </w:r>
      <w:r>
        <w:tab/>
      </w:r>
      <w:r>
        <w:t>Minimum Requirement</w:t>
      </w:r>
      <w:bookmarkEnd w:id="1473"/>
      <w:bookmarkEnd w:id="1474"/>
      <w:bookmarkEnd w:id="1475"/>
      <w:bookmarkEnd w:id="1476"/>
      <w:bookmarkEnd w:id="1477"/>
      <w:bookmarkEnd w:id="1478"/>
      <w:bookmarkEnd w:id="1479"/>
      <w:bookmarkEnd w:id="1480"/>
      <w:bookmarkEnd w:id="1481"/>
      <w:bookmarkEnd w:id="1482"/>
      <w:bookmarkEnd w:id="1483"/>
      <w:bookmarkEnd w:id="1484"/>
      <w:ins w:id="1277" w:author="ZTE, Fei Xue" w:date="2024-02-17T11:49:00Z">
        <w:r>
          <w:rPr>
            <w:rFonts w:hint="eastAsia" w:eastAsia="宋体"/>
            <w:lang w:val="en-US" w:eastAsia="zh-CN"/>
          </w:rPr>
          <w:t xml:space="preserve"> </w:t>
        </w:r>
      </w:ins>
      <w:ins w:id="1278" w:author="ZTE, Fei Xue" w:date="2024-02-17T11:49:01Z">
        <w:r>
          <w:rPr>
            <w:rFonts w:hint="eastAsia" w:eastAsia="宋体"/>
            <w:lang w:val="en-US" w:eastAsia="zh-CN"/>
          </w:rPr>
          <w:t>f</w:t>
        </w:r>
      </w:ins>
      <w:ins w:id="1279" w:author="ZTE, Fei Xue" w:date="2024-02-17T11:49:02Z">
        <w:r>
          <w:rPr>
            <w:rFonts w:hint="eastAsia" w:eastAsia="宋体"/>
            <w:lang w:val="en-US" w:eastAsia="zh-CN"/>
          </w:rPr>
          <w:t>or RF</w:t>
        </w:r>
      </w:ins>
      <w:ins w:id="1280" w:author="ZTE, Fei Xue" w:date="2024-02-17T11:49:03Z">
        <w:r>
          <w:rPr>
            <w:rFonts w:hint="eastAsia" w:eastAsia="宋体"/>
            <w:lang w:val="en-US" w:eastAsia="zh-CN"/>
          </w:rPr>
          <w:t xml:space="preserve"> repea</w:t>
        </w:r>
      </w:ins>
      <w:ins w:id="1281" w:author="ZTE, Fei Xue" w:date="2024-02-17T11:49:04Z">
        <w:r>
          <w:rPr>
            <w:rFonts w:hint="eastAsia" w:eastAsia="宋体"/>
            <w:lang w:val="en-US" w:eastAsia="zh-CN"/>
          </w:rPr>
          <w:t>ter</w:t>
        </w:r>
      </w:ins>
    </w:p>
    <w:p>
      <w:pPr>
        <w:pStyle w:val="4"/>
        <w:rPr>
          <w:ins w:id="1282" w:author="ZTE, Fei Xue" w:date="2024-02-17T11:49:08Z"/>
          <w:rFonts w:hint="default" w:eastAsia="宋体"/>
          <w:lang w:val="en-US" w:eastAsia="zh-CN"/>
        </w:rPr>
      </w:pPr>
      <w:ins w:id="1283" w:author="ZTE, Fei Xue" w:date="2024-02-17T11:49:08Z">
        <w:r>
          <w:rPr/>
          <w:t>6.4.2</w:t>
        </w:r>
      </w:ins>
      <w:ins w:id="1284" w:author="ZTE, Fei Xue" w:date="2024-02-17T11:49:12Z">
        <w:r>
          <w:rPr>
            <w:rFonts w:hint="eastAsia" w:eastAsia="宋体"/>
            <w:lang w:val="en-US" w:eastAsia="zh-CN"/>
          </w:rPr>
          <w:t>A</w:t>
        </w:r>
      </w:ins>
      <w:ins w:id="1285" w:author="ZTE, Fei Xue" w:date="2024-02-17T11:49:08Z">
        <w:r>
          <w:rPr/>
          <w:tab/>
        </w:r>
      </w:ins>
      <w:ins w:id="1286" w:author="ZTE, Fei Xue" w:date="2024-02-17T11:49:08Z">
        <w:r>
          <w:rPr/>
          <w:t>Minimum Requirement</w:t>
        </w:r>
      </w:ins>
      <w:ins w:id="1287" w:author="ZTE, Fei Xue" w:date="2024-02-17T11:49:08Z">
        <w:r>
          <w:rPr>
            <w:rFonts w:hint="eastAsia" w:eastAsia="宋体"/>
            <w:lang w:val="en-US" w:eastAsia="zh-CN"/>
          </w:rPr>
          <w:t xml:space="preserve"> for </w:t>
        </w:r>
      </w:ins>
      <w:ins w:id="1288" w:author="ZTE, Fei Xue" w:date="2024-02-17T11:49:15Z">
        <w:r>
          <w:rPr>
            <w:rFonts w:hint="eastAsia" w:eastAsia="宋体"/>
            <w:lang w:val="en-US" w:eastAsia="zh-CN"/>
          </w:rPr>
          <w:t>N</w:t>
        </w:r>
      </w:ins>
      <w:ins w:id="1289" w:author="ZTE, Fei Xue" w:date="2024-02-17T11:49:16Z">
        <w:r>
          <w:rPr>
            <w:rFonts w:hint="eastAsia" w:eastAsia="宋体"/>
            <w:lang w:val="en-US" w:eastAsia="zh-CN"/>
          </w:rPr>
          <w:t>CR</w:t>
        </w:r>
      </w:ins>
    </w:p>
    <w:p/>
    <w:p>
      <w:pPr>
        <w:pStyle w:val="4"/>
      </w:pPr>
      <w:bookmarkStart w:id="1485" w:name="_Toc138884806"/>
      <w:bookmarkStart w:id="1486" w:name="_Toc121818612"/>
      <w:bookmarkStart w:id="1487" w:name="_Toc121818388"/>
      <w:bookmarkStart w:id="1488" w:name="_Toc19044"/>
      <w:bookmarkStart w:id="1489" w:name="_Toc26066"/>
      <w:bookmarkStart w:id="1490" w:name="_Toc155475718"/>
      <w:bookmarkStart w:id="1491" w:name="_Toc124158367"/>
      <w:bookmarkStart w:id="1492" w:name="_Toc138885030"/>
      <w:bookmarkStart w:id="1493" w:name="_Toc7764"/>
      <w:bookmarkStart w:id="1494" w:name="_Toc145511241"/>
      <w:bookmarkStart w:id="1495" w:name="_Toc137467160"/>
      <w:bookmarkStart w:id="1496" w:name="_Toc130558435"/>
      <w:r>
        <w:t>6.4.3</w:t>
      </w:r>
      <w:r>
        <w:tab/>
      </w:r>
      <w:r>
        <w:t>Test purpose</w:t>
      </w:r>
      <w:bookmarkEnd w:id="1485"/>
      <w:bookmarkEnd w:id="1486"/>
      <w:bookmarkEnd w:id="1487"/>
      <w:bookmarkEnd w:id="1488"/>
      <w:bookmarkEnd w:id="1489"/>
      <w:bookmarkEnd w:id="1490"/>
      <w:bookmarkEnd w:id="1491"/>
      <w:bookmarkEnd w:id="1492"/>
      <w:bookmarkEnd w:id="1493"/>
      <w:bookmarkEnd w:id="1494"/>
      <w:bookmarkEnd w:id="1495"/>
      <w:bookmarkEnd w:id="1496"/>
    </w:p>
    <w:p>
      <w:pPr>
        <w:pStyle w:val="4"/>
      </w:pPr>
      <w:bookmarkStart w:id="1497" w:name="_Toc3756"/>
      <w:bookmarkStart w:id="1498" w:name="_Toc25575"/>
      <w:bookmarkStart w:id="1499" w:name="_Toc137467161"/>
      <w:bookmarkStart w:id="1500" w:name="_Toc138884807"/>
      <w:bookmarkStart w:id="1501" w:name="_Toc28378"/>
      <w:bookmarkStart w:id="1502" w:name="_Toc121818389"/>
      <w:bookmarkStart w:id="1503" w:name="_Toc121818613"/>
      <w:bookmarkStart w:id="1504" w:name="_Toc155475719"/>
      <w:bookmarkStart w:id="1505" w:name="_Toc145511242"/>
      <w:bookmarkStart w:id="1506" w:name="_Toc124158368"/>
      <w:bookmarkStart w:id="1507" w:name="_Toc130558436"/>
      <w:bookmarkStart w:id="1508" w:name="_Toc138885031"/>
      <w:r>
        <w:t>6.4.4</w:t>
      </w:r>
      <w:r>
        <w:tab/>
      </w:r>
      <w:r>
        <w:t>Method of test</w:t>
      </w:r>
      <w:bookmarkEnd w:id="1497"/>
      <w:bookmarkEnd w:id="1498"/>
      <w:bookmarkEnd w:id="1499"/>
      <w:bookmarkEnd w:id="1500"/>
      <w:bookmarkEnd w:id="1501"/>
      <w:bookmarkEnd w:id="1502"/>
      <w:bookmarkEnd w:id="1503"/>
      <w:bookmarkEnd w:id="1504"/>
      <w:bookmarkEnd w:id="1505"/>
      <w:bookmarkEnd w:id="1506"/>
      <w:bookmarkEnd w:id="1507"/>
      <w:bookmarkEnd w:id="1508"/>
    </w:p>
    <w:p>
      <w:pPr>
        <w:pStyle w:val="5"/>
      </w:pPr>
      <w:bookmarkStart w:id="1509" w:name="_Toc121818390"/>
      <w:bookmarkStart w:id="1510" w:name="_Toc121818614"/>
      <w:bookmarkStart w:id="1511" w:name="_Toc145511243"/>
      <w:bookmarkStart w:id="1512" w:name="_Toc32400"/>
      <w:bookmarkStart w:id="1513" w:name="_Toc14275"/>
      <w:bookmarkStart w:id="1514" w:name="_Toc137467162"/>
      <w:bookmarkStart w:id="1515" w:name="_Toc138884808"/>
      <w:bookmarkStart w:id="1516" w:name="_Toc138885032"/>
      <w:bookmarkStart w:id="1517" w:name="_Toc155475720"/>
      <w:bookmarkStart w:id="1518" w:name="_Toc130558437"/>
      <w:bookmarkStart w:id="1519" w:name="_Toc22342"/>
      <w:bookmarkStart w:id="1520" w:name="_Toc124158369"/>
      <w:r>
        <w:t>6.4.4.1</w:t>
      </w:r>
      <w:r>
        <w:tab/>
      </w:r>
      <w:r>
        <w:t>Initial conditions</w:t>
      </w:r>
      <w:bookmarkEnd w:id="1509"/>
      <w:bookmarkEnd w:id="1510"/>
      <w:bookmarkEnd w:id="1511"/>
      <w:bookmarkEnd w:id="1512"/>
      <w:bookmarkEnd w:id="1513"/>
      <w:bookmarkEnd w:id="1514"/>
      <w:bookmarkEnd w:id="1515"/>
      <w:bookmarkEnd w:id="1516"/>
      <w:bookmarkEnd w:id="1517"/>
      <w:bookmarkEnd w:id="1518"/>
      <w:bookmarkEnd w:id="1519"/>
      <w:bookmarkEnd w:id="1520"/>
    </w:p>
    <w:p>
      <w:pPr>
        <w:pStyle w:val="5"/>
        <w:rPr>
          <w:rFonts w:hint="default" w:eastAsia="宋体"/>
          <w:lang w:val="en-US" w:eastAsia="zh-CN"/>
        </w:rPr>
      </w:pPr>
      <w:bookmarkStart w:id="1521" w:name="_Toc137467163"/>
      <w:bookmarkStart w:id="1522" w:name="_Toc130558438"/>
      <w:bookmarkStart w:id="1523" w:name="_Toc20125"/>
      <w:bookmarkStart w:id="1524" w:name="_Toc20032"/>
      <w:bookmarkStart w:id="1525" w:name="_Toc145511244"/>
      <w:bookmarkStart w:id="1526" w:name="_Toc121818391"/>
      <w:bookmarkStart w:id="1527" w:name="_Toc138884809"/>
      <w:bookmarkStart w:id="1528" w:name="_Toc155475721"/>
      <w:bookmarkStart w:id="1529" w:name="_Toc124158370"/>
      <w:bookmarkStart w:id="1530" w:name="_Toc121818615"/>
      <w:bookmarkStart w:id="1531" w:name="_Toc138885033"/>
      <w:bookmarkStart w:id="1532" w:name="_Toc19592"/>
      <w:r>
        <w:t>6.4.4.2</w:t>
      </w:r>
      <w:r>
        <w:tab/>
      </w:r>
      <w:r>
        <w:t>Procedure</w:t>
      </w:r>
      <w:bookmarkEnd w:id="1521"/>
      <w:bookmarkEnd w:id="1522"/>
      <w:bookmarkEnd w:id="1523"/>
      <w:bookmarkEnd w:id="1524"/>
      <w:bookmarkEnd w:id="1525"/>
      <w:bookmarkEnd w:id="1526"/>
      <w:bookmarkEnd w:id="1527"/>
      <w:bookmarkEnd w:id="1528"/>
      <w:bookmarkEnd w:id="1529"/>
      <w:bookmarkEnd w:id="1530"/>
      <w:bookmarkEnd w:id="1531"/>
      <w:bookmarkEnd w:id="1532"/>
      <w:ins w:id="1290" w:author="ZTE, Fei Xue" w:date="2024-02-17T11:49:26Z">
        <w:r>
          <w:rPr>
            <w:rFonts w:hint="eastAsia" w:eastAsia="宋体"/>
            <w:lang w:val="en-US" w:eastAsia="zh-CN"/>
          </w:rPr>
          <w:t xml:space="preserve"> </w:t>
        </w:r>
      </w:ins>
      <w:ins w:id="1291" w:author="ZTE, Fei Xue" w:date="2024-02-17T11:49:27Z">
        <w:r>
          <w:rPr>
            <w:rFonts w:hint="eastAsia" w:eastAsia="宋体"/>
            <w:lang w:val="en-US" w:eastAsia="zh-CN"/>
          </w:rPr>
          <w:t>f</w:t>
        </w:r>
      </w:ins>
      <w:ins w:id="1292" w:author="ZTE, Fei Xue" w:date="2024-02-17T11:49:28Z">
        <w:r>
          <w:rPr>
            <w:rFonts w:hint="eastAsia" w:eastAsia="宋体"/>
            <w:lang w:val="en-US" w:eastAsia="zh-CN"/>
          </w:rPr>
          <w:t>or RF</w:t>
        </w:r>
      </w:ins>
      <w:ins w:id="1293" w:author="ZTE, Fei Xue" w:date="2024-02-17T11:49:29Z">
        <w:r>
          <w:rPr>
            <w:rFonts w:hint="eastAsia" w:eastAsia="宋体"/>
            <w:lang w:val="en-US" w:eastAsia="zh-CN"/>
          </w:rPr>
          <w:t xml:space="preserve"> repeat</w:t>
        </w:r>
      </w:ins>
      <w:ins w:id="1294" w:author="ZTE, Fei Xue" w:date="2024-02-17T11:49:30Z">
        <w:r>
          <w:rPr>
            <w:rFonts w:hint="eastAsia" w:eastAsia="宋体"/>
            <w:lang w:val="en-US" w:eastAsia="zh-CN"/>
          </w:rPr>
          <w:t>er</w:t>
        </w:r>
      </w:ins>
    </w:p>
    <w:p>
      <w:pPr>
        <w:pStyle w:val="5"/>
        <w:rPr>
          <w:ins w:id="1295" w:author="ZTE, Fei Xue" w:date="2024-02-17T11:49:48Z"/>
          <w:rFonts w:hint="default" w:eastAsia="宋体"/>
          <w:lang w:val="en-US" w:eastAsia="zh-CN"/>
        </w:rPr>
      </w:pPr>
      <w:ins w:id="1296" w:author="ZTE, Fei Xue" w:date="2024-02-17T11:49:48Z">
        <w:bookmarkStart w:id="1533" w:name="_Toc138885034"/>
        <w:bookmarkStart w:id="1534" w:name="_Toc124158371"/>
        <w:bookmarkStart w:id="1535" w:name="_Toc145511245"/>
        <w:bookmarkStart w:id="1536" w:name="_Toc130558439"/>
        <w:bookmarkStart w:id="1537" w:name="_Toc138884810"/>
        <w:bookmarkStart w:id="1538" w:name="_Toc121818616"/>
        <w:bookmarkStart w:id="1539" w:name="_Toc8941"/>
        <w:bookmarkStart w:id="1540" w:name="_Toc155475722"/>
        <w:bookmarkStart w:id="1541" w:name="_Toc137467164"/>
        <w:bookmarkStart w:id="1542" w:name="_Toc26685"/>
        <w:bookmarkStart w:id="1543" w:name="_Toc121818392"/>
        <w:bookmarkStart w:id="1544" w:name="_Toc15736"/>
        <w:r>
          <w:rPr/>
          <w:t>6.4.4.2</w:t>
        </w:r>
      </w:ins>
      <w:ins w:id="1297" w:author="ZTE, Fei Xue" w:date="2024-02-17T11:49:53Z">
        <w:r>
          <w:rPr>
            <w:rFonts w:hint="eastAsia" w:eastAsia="宋体"/>
            <w:lang w:val="en-US" w:eastAsia="zh-CN"/>
          </w:rPr>
          <w:t>A</w:t>
        </w:r>
      </w:ins>
      <w:ins w:id="1298" w:author="ZTE, Fei Xue" w:date="2024-02-17T11:49:48Z">
        <w:r>
          <w:rPr/>
          <w:tab/>
        </w:r>
      </w:ins>
      <w:ins w:id="1299" w:author="ZTE, Fei Xue" w:date="2024-02-17T11:49:48Z">
        <w:r>
          <w:rPr/>
          <w:t>Procedure</w:t>
        </w:r>
      </w:ins>
      <w:ins w:id="1300" w:author="ZTE, Fei Xue" w:date="2024-02-17T11:49:48Z">
        <w:r>
          <w:rPr>
            <w:rFonts w:hint="eastAsia" w:eastAsia="宋体"/>
            <w:lang w:val="en-US" w:eastAsia="zh-CN"/>
          </w:rPr>
          <w:t xml:space="preserve"> for </w:t>
        </w:r>
      </w:ins>
      <w:ins w:id="1301" w:author="ZTE, Fei Xue" w:date="2024-02-17T11:49:56Z">
        <w:r>
          <w:rPr>
            <w:rFonts w:hint="eastAsia" w:eastAsia="宋体"/>
            <w:lang w:val="en-US" w:eastAsia="zh-CN"/>
          </w:rPr>
          <w:t>N</w:t>
        </w:r>
      </w:ins>
      <w:ins w:id="1302" w:author="ZTE, Fei Xue" w:date="2024-02-17T11:49:57Z">
        <w:r>
          <w:rPr>
            <w:rFonts w:hint="eastAsia" w:eastAsia="宋体"/>
            <w:lang w:val="en-US" w:eastAsia="zh-CN"/>
          </w:rPr>
          <w:t>CR</w:t>
        </w:r>
      </w:ins>
    </w:p>
    <w:p>
      <w:pPr>
        <w:pStyle w:val="4"/>
        <w:rPr>
          <w:ins w:id="1303" w:author="ZTE, Fei Xue" w:date="2024-02-17T11:49:48Z"/>
        </w:rPr>
      </w:pPr>
    </w:p>
    <w:p>
      <w:pPr>
        <w:pStyle w:val="4"/>
        <w:rPr>
          <w:rFonts w:hint="default" w:eastAsia="宋体"/>
          <w:lang w:val="en-US" w:eastAsia="zh-CN"/>
        </w:rPr>
      </w:pPr>
      <w:r>
        <w:t>6.4.5</w:t>
      </w:r>
      <w:r>
        <w:tab/>
      </w:r>
      <w:r>
        <w:t>Test Requirements</w:t>
      </w:r>
      <w:bookmarkEnd w:id="1533"/>
      <w:bookmarkEnd w:id="1534"/>
      <w:bookmarkEnd w:id="1535"/>
      <w:bookmarkEnd w:id="1536"/>
      <w:bookmarkEnd w:id="1537"/>
      <w:bookmarkEnd w:id="1538"/>
      <w:bookmarkEnd w:id="1539"/>
      <w:bookmarkEnd w:id="1540"/>
      <w:bookmarkEnd w:id="1541"/>
      <w:bookmarkEnd w:id="1542"/>
      <w:bookmarkEnd w:id="1543"/>
      <w:bookmarkEnd w:id="1544"/>
      <w:ins w:id="1304" w:author="ZTE, Fei Xue" w:date="2024-02-17T11:49:34Z">
        <w:r>
          <w:rPr>
            <w:rFonts w:hint="eastAsia" w:eastAsia="宋体"/>
            <w:lang w:val="en-US" w:eastAsia="zh-CN"/>
          </w:rPr>
          <w:t xml:space="preserve"> </w:t>
        </w:r>
      </w:ins>
      <w:ins w:id="1305" w:author="ZTE, Fei Xue" w:date="2024-02-17T11:49:35Z">
        <w:r>
          <w:rPr>
            <w:rFonts w:hint="eastAsia" w:eastAsia="宋体"/>
            <w:lang w:val="en-US" w:eastAsia="zh-CN"/>
          </w:rPr>
          <w:t>for R</w:t>
        </w:r>
      </w:ins>
      <w:ins w:id="1306" w:author="ZTE, Fei Xue" w:date="2024-02-17T11:49:36Z">
        <w:r>
          <w:rPr>
            <w:rFonts w:hint="eastAsia" w:eastAsia="宋体"/>
            <w:lang w:val="en-US" w:eastAsia="zh-CN"/>
          </w:rPr>
          <w:t>F repea</w:t>
        </w:r>
      </w:ins>
      <w:ins w:id="1307" w:author="ZTE, Fei Xue" w:date="2024-02-17T11:49:37Z">
        <w:r>
          <w:rPr>
            <w:rFonts w:hint="eastAsia" w:eastAsia="宋体"/>
            <w:lang w:val="en-US" w:eastAsia="zh-CN"/>
          </w:rPr>
          <w:t>ter</w:t>
        </w:r>
      </w:ins>
    </w:p>
    <w:p>
      <w:pPr>
        <w:pStyle w:val="4"/>
        <w:rPr>
          <w:ins w:id="1308" w:author="ZTE, Fei Xue" w:date="2024-02-17T11:50:50Z"/>
          <w:rFonts w:hint="default" w:eastAsia="宋体"/>
          <w:lang w:val="en-US" w:eastAsia="zh-CN"/>
        </w:rPr>
      </w:pPr>
      <w:ins w:id="1309" w:author="ZTE, Fei Xue" w:date="2024-02-17T11:50:50Z">
        <w:bookmarkStart w:id="1545" w:name="_Toc145511246"/>
        <w:bookmarkStart w:id="1546" w:name="_Toc124158372"/>
        <w:bookmarkStart w:id="1547" w:name="_Toc1779"/>
        <w:bookmarkStart w:id="1548" w:name="_Toc121818393"/>
        <w:bookmarkStart w:id="1549" w:name="_Toc15161"/>
        <w:bookmarkStart w:id="1550" w:name="_Toc30740"/>
        <w:bookmarkStart w:id="1551" w:name="_Toc130558440"/>
        <w:bookmarkStart w:id="1552" w:name="_Toc22864"/>
        <w:bookmarkStart w:id="1553" w:name="_Toc138884811"/>
        <w:bookmarkStart w:id="1554" w:name="_Toc138885035"/>
        <w:bookmarkStart w:id="1555" w:name="_Toc121818617"/>
        <w:bookmarkStart w:id="1556" w:name="_Toc155475723"/>
        <w:bookmarkStart w:id="1557" w:name="_Toc137467165"/>
        <w:r>
          <w:rPr/>
          <w:t>6.4.5</w:t>
        </w:r>
      </w:ins>
      <w:ins w:id="1310" w:author="ZTE, Fei Xue" w:date="2024-02-17T11:50:55Z">
        <w:r>
          <w:rPr>
            <w:rFonts w:hint="eastAsia" w:eastAsia="宋体"/>
            <w:lang w:val="en-US" w:eastAsia="zh-CN"/>
          </w:rPr>
          <w:t>A</w:t>
        </w:r>
      </w:ins>
      <w:ins w:id="1311" w:author="ZTE, Fei Xue" w:date="2024-02-17T11:50:50Z">
        <w:r>
          <w:rPr/>
          <w:tab/>
        </w:r>
      </w:ins>
      <w:ins w:id="1312" w:author="ZTE, Fei Xue" w:date="2024-02-17T11:50:50Z">
        <w:r>
          <w:rPr/>
          <w:t>Test Requirements</w:t>
        </w:r>
      </w:ins>
      <w:ins w:id="1313" w:author="ZTE, Fei Xue" w:date="2024-02-17T11:50:50Z">
        <w:r>
          <w:rPr>
            <w:rFonts w:hint="eastAsia" w:eastAsia="宋体"/>
            <w:lang w:val="en-US" w:eastAsia="zh-CN"/>
          </w:rPr>
          <w:t xml:space="preserve"> for </w:t>
        </w:r>
      </w:ins>
      <w:ins w:id="1314" w:author="ZTE, Fei Xue" w:date="2024-02-17T11:50:59Z">
        <w:r>
          <w:rPr>
            <w:rFonts w:hint="eastAsia" w:eastAsia="宋体"/>
            <w:lang w:val="en-US" w:eastAsia="zh-CN"/>
          </w:rPr>
          <w:t>NCR</w:t>
        </w:r>
      </w:ins>
    </w:p>
    <w:p>
      <w:pPr>
        <w:pStyle w:val="3"/>
        <w:rPr>
          <w:ins w:id="1315" w:author="ZTE, Fei Xue" w:date="2024-02-17T11:50:48Z"/>
          <w:rFonts w:hint="eastAsia"/>
          <w:lang w:val="en-US" w:eastAsia="zh-CN"/>
        </w:rPr>
      </w:pPr>
    </w:p>
    <w:p>
      <w:pPr>
        <w:pStyle w:val="3"/>
        <w:rPr>
          <w:lang w:eastAsia="zh-CN"/>
        </w:rPr>
      </w:pPr>
      <w:r>
        <w:rPr>
          <w:rFonts w:hint="eastAsia"/>
          <w:lang w:val="en-US" w:eastAsia="zh-CN"/>
        </w:rPr>
        <w:t>6</w:t>
      </w:r>
      <w:r>
        <w:t>.</w:t>
      </w:r>
      <w:r>
        <w:rPr>
          <w:rFonts w:hint="eastAsia"/>
          <w:lang w:eastAsia="zh-CN"/>
        </w:rPr>
        <w:t>5</w:t>
      </w:r>
      <w:r>
        <w:tab/>
      </w:r>
      <w:r>
        <w:rPr>
          <w:rFonts w:hint="eastAsia"/>
          <w:lang w:eastAsia="zh-CN"/>
        </w:rPr>
        <w:t>OTA unwanted emissions</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p>
    <w:p>
      <w:pPr>
        <w:pStyle w:val="4"/>
        <w:rPr>
          <w:lang w:val="en-US" w:eastAsia="zh-CN"/>
        </w:rPr>
      </w:pPr>
      <w:bookmarkStart w:id="1558" w:name="_Toc121818394"/>
      <w:bookmarkStart w:id="1559" w:name="_Toc130558441"/>
      <w:bookmarkStart w:id="1560" w:name="_Toc124158373"/>
      <w:bookmarkStart w:id="1561" w:name="_Toc145511247"/>
      <w:bookmarkStart w:id="1562" w:name="_Toc138885036"/>
      <w:bookmarkStart w:id="1563" w:name="_Toc138884812"/>
      <w:bookmarkStart w:id="1564" w:name="_Toc155475724"/>
      <w:bookmarkStart w:id="1565" w:name="_Toc121818618"/>
      <w:bookmarkStart w:id="1566" w:name="_Toc137467166"/>
      <w:r>
        <w:rPr>
          <w:rFonts w:hint="eastAsia"/>
          <w:lang w:val="en-US" w:eastAsia="zh-CN"/>
        </w:rPr>
        <w:t>6</w:t>
      </w:r>
      <w:r>
        <w:t>.5.</w:t>
      </w:r>
      <w:r>
        <w:rPr>
          <w:rFonts w:hint="eastAsia"/>
          <w:lang w:val="en-US" w:eastAsia="zh-CN"/>
        </w:rPr>
        <w:t>1</w:t>
      </w:r>
      <w:r>
        <w:tab/>
      </w:r>
      <w:r>
        <w:rPr>
          <w:rFonts w:hint="eastAsia"/>
          <w:lang w:val="en-US" w:eastAsia="zh-CN"/>
        </w:rPr>
        <w:t>General</w:t>
      </w:r>
      <w:bookmarkEnd w:id="1558"/>
      <w:bookmarkEnd w:id="1559"/>
      <w:bookmarkEnd w:id="1560"/>
      <w:bookmarkEnd w:id="1561"/>
      <w:bookmarkEnd w:id="1562"/>
      <w:bookmarkEnd w:id="1563"/>
      <w:bookmarkEnd w:id="1564"/>
      <w:bookmarkEnd w:id="1565"/>
      <w:bookmarkEnd w:id="1566"/>
    </w:p>
    <w:p>
      <w:pPr>
        <w:pStyle w:val="4"/>
      </w:pPr>
      <w:bookmarkStart w:id="1567" w:name="_Toc21127666"/>
      <w:bookmarkStart w:id="1568" w:name="_Toc37267737"/>
      <w:bookmarkStart w:id="1569" w:name="_Toc44712340"/>
      <w:bookmarkStart w:id="1570" w:name="_Toc66386468"/>
      <w:bookmarkStart w:id="1571" w:name="_Toc61183950"/>
      <w:bookmarkStart w:id="1572" w:name="_Toc130558442"/>
      <w:bookmarkStart w:id="1573" w:name="_Toc76542184"/>
      <w:bookmarkStart w:id="1574" w:name="_Toc37260349"/>
      <w:bookmarkStart w:id="1575" w:name="_Toc138885037"/>
      <w:bookmarkStart w:id="1576" w:name="_Toc61185124"/>
      <w:bookmarkStart w:id="1577" w:name="_Toc53185867"/>
      <w:bookmarkStart w:id="1578" w:name="_Toc57820353"/>
      <w:bookmarkStart w:id="1579" w:name="_Toc29811875"/>
      <w:bookmarkStart w:id="1580" w:name="_Toc61184734"/>
      <w:bookmarkStart w:id="1581" w:name="_Toc57821280"/>
      <w:bookmarkStart w:id="1582" w:name="_Toc145511248"/>
      <w:bookmarkStart w:id="1583" w:name="_Toc45893653"/>
      <w:bookmarkStart w:id="1584" w:name="_Toc121818395"/>
      <w:bookmarkStart w:id="1585" w:name="_Toc138884813"/>
      <w:bookmarkStart w:id="1586" w:name="_Toc124158374"/>
      <w:bookmarkStart w:id="1587" w:name="_Toc61183556"/>
      <w:bookmarkStart w:id="1588" w:name="_Toc61184342"/>
      <w:bookmarkStart w:id="1589" w:name="_Toc74583371"/>
      <w:bookmarkStart w:id="1590" w:name="_Toc36817427"/>
      <w:bookmarkStart w:id="1591" w:name="_Toc155475725"/>
      <w:bookmarkStart w:id="1592" w:name="_Toc137467167"/>
      <w:bookmarkStart w:id="1593" w:name="_Toc82450166"/>
      <w:bookmarkStart w:id="1594" w:name="_Toc82450814"/>
      <w:bookmarkStart w:id="1595" w:name="_Toc121818619"/>
      <w:bookmarkStart w:id="1596" w:name="_Toc53185491"/>
      <w:r>
        <w:rPr>
          <w:rFonts w:hint="eastAsia"/>
          <w:lang w:val="en-US" w:eastAsia="zh-CN"/>
        </w:rPr>
        <w:t>6</w:t>
      </w:r>
      <w:r>
        <w:t>.5.2</w:t>
      </w:r>
      <w:r>
        <w:tab/>
      </w:r>
      <w:r>
        <w:t>OTA Adjacent Channel Leakage Power Ratio (ACLR)</w:t>
      </w:r>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p>
    <w:p>
      <w:pPr>
        <w:pStyle w:val="5"/>
      </w:pPr>
      <w:bookmarkStart w:id="1597" w:name="_Toc75242722"/>
      <w:bookmarkStart w:id="1598" w:name="_Toc121818396"/>
      <w:bookmarkStart w:id="1599" w:name="_Toc121818620"/>
      <w:bookmarkStart w:id="1600" w:name="_Toc137467168"/>
      <w:bookmarkStart w:id="1601" w:name="_Toc29809750"/>
      <w:bookmarkStart w:id="1602" w:name="_Toc58862702"/>
      <w:bookmarkStart w:id="1603" w:name="_Toc58860198"/>
      <w:bookmarkStart w:id="1604" w:name="_Toc27721"/>
      <w:bookmarkStart w:id="1605" w:name="_Toc21099952"/>
      <w:bookmarkStart w:id="1606" w:name="_Toc61182695"/>
      <w:bookmarkStart w:id="1607" w:name="_Toc26746"/>
      <w:bookmarkStart w:id="1608" w:name="_Toc145511249"/>
      <w:bookmarkStart w:id="1609" w:name="_Toc36645134"/>
      <w:bookmarkStart w:id="1610" w:name="_Toc31808"/>
      <w:bookmarkStart w:id="1611" w:name="_Toc45884434"/>
      <w:bookmarkStart w:id="1612" w:name="_Toc66728008"/>
      <w:bookmarkStart w:id="1613" w:name="_Toc53182457"/>
      <w:bookmarkStart w:id="1614" w:name="_Toc74961811"/>
      <w:bookmarkStart w:id="1615" w:name="_Toc76545068"/>
      <w:bookmarkStart w:id="1616" w:name="_Toc37272188"/>
      <w:bookmarkStart w:id="1617" w:name="_Toc138885038"/>
      <w:bookmarkStart w:id="1618" w:name="_Toc82595171"/>
      <w:bookmarkStart w:id="1619" w:name="_Toc155475726"/>
      <w:bookmarkStart w:id="1620" w:name="_Toc138884814"/>
      <w:bookmarkStart w:id="1621" w:name="_Toc130558443"/>
      <w:bookmarkStart w:id="1622" w:name="_Toc124158375"/>
      <w:r>
        <w:t>6.5.2.1</w:t>
      </w:r>
      <w:r>
        <w:tab/>
      </w:r>
      <w:r>
        <w:t>Definition and applicability</w:t>
      </w:r>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p>
    <w:p>
      <w:pPr>
        <w:pStyle w:val="5"/>
        <w:rPr>
          <w:rFonts w:hint="default" w:eastAsia="宋体"/>
          <w:lang w:val="en-US" w:eastAsia="zh-CN"/>
        </w:rPr>
      </w:pPr>
      <w:bookmarkStart w:id="1623" w:name="_Toc37272189"/>
      <w:bookmarkStart w:id="1624" w:name="_Toc58860199"/>
      <w:bookmarkStart w:id="1625" w:name="_Toc45884435"/>
      <w:bookmarkStart w:id="1626" w:name="_Toc21099953"/>
      <w:bookmarkStart w:id="1627" w:name="_Toc82595172"/>
      <w:bookmarkStart w:id="1628" w:name="_Toc66728009"/>
      <w:bookmarkStart w:id="1629" w:name="_Toc29809751"/>
      <w:bookmarkStart w:id="1630" w:name="_Toc61182696"/>
      <w:bookmarkStart w:id="1631" w:name="_Toc75242723"/>
      <w:bookmarkStart w:id="1632" w:name="_Toc74961812"/>
      <w:bookmarkStart w:id="1633" w:name="_Toc58862703"/>
      <w:bookmarkStart w:id="1634" w:name="_Toc36645135"/>
      <w:bookmarkStart w:id="1635" w:name="_Toc53182458"/>
      <w:bookmarkStart w:id="1636" w:name="_Toc76545069"/>
      <w:bookmarkStart w:id="1637" w:name="_Toc24826"/>
      <w:bookmarkStart w:id="1638" w:name="_Toc121818397"/>
      <w:bookmarkStart w:id="1639" w:name="_Toc32414"/>
      <w:bookmarkStart w:id="1640" w:name="_Toc16349"/>
      <w:bookmarkStart w:id="1641" w:name="_Toc121818621"/>
      <w:bookmarkStart w:id="1642" w:name="_Toc138885039"/>
      <w:bookmarkStart w:id="1643" w:name="_Toc155475727"/>
      <w:bookmarkStart w:id="1644" w:name="_Toc124158376"/>
      <w:bookmarkStart w:id="1645" w:name="_Toc130558444"/>
      <w:bookmarkStart w:id="1646" w:name="_Toc138884815"/>
      <w:bookmarkStart w:id="1647" w:name="_Toc137467169"/>
      <w:bookmarkStart w:id="1648" w:name="_Toc145511250"/>
      <w:r>
        <w:t>6.5.2.2</w:t>
      </w:r>
      <w:r>
        <w:tab/>
      </w:r>
      <w:r>
        <w:t>Minimum requirement</w:t>
      </w:r>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ins w:id="1316" w:author="ZTE, Fei Xue" w:date="2024-02-17T11:51:13Z">
        <w:r>
          <w:rPr>
            <w:rFonts w:hint="eastAsia" w:eastAsia="宋体"/>
            <w:lang w:val="en-US" w:eastAsia="zh-CN"/>
          </w:rPr>
          <w:t xml:space="preserve"> </w:t>
        </w:r>
      </w:ins>
      <w:ins w:id="1317" w:author="ZTE, Fei Xue" w:date="2024-02-17T11:51:14Z">
        <w:r>
          <w:rPr>
            <w:rFonts w:hint="eastAsia" w:eastAsia="宋体"/>
            <w:lang w:val="en-US" w:eastAsia="zh-CN"/>
          </w:rPr>
          <w:t>for</w:t>
        </w:r>
      </w:ins>
      <w:ins w:id="1318" w:author="ZTE, Fei Xue" w:date="2024-02-17T11:51:15Z">
        <w:r>
          <w:rPr>
            <w:rFonts w:hint="eastAsia" w:eastAsia="宋体"/>
            <w:lang w:val="en-US" w:eastAsia="zh-CN"/>
          </w:rPr>
          <w:t xml:space="preserve"> </w:t>
        </w:r>
      </w:ins>
      <w:ins w:id="1319" w:author="ZTE, Fei Xue" w:date="2024-02-17T11:51:18Z">
        <w:r>
          <w:rPr>
            <w:rFonts w:hint="eastAsia" w:eastAsia="宋体"/>
            <w:lang w:val="en-US" w:eastAsia="zh-CN"/>
          </w:rPr>
          <w:t>RF</w:t>
        </w:r>
      </w:ins>
      <w:ins w:id="1320" w:author="ZTE, Fei Xue" w:date="2024-02-17T11:51:19Z">
        <w:r>
          <w:rPr>
            <w:rFonts w:hint="eastAsia" w:eastAsia="宋体"/>
            <w:lang w:val="en-US" w:eastAsia="zh-CN"/>
          </w:rPr>
          <w:t xml:space="preserve"> repeat</w:t>
        </w:r>
      </w:ins>
      <w:ins w:id="1321" w:author="ZTE, Fei Xue" w:date="2024-02-17T11:51:20Z">
        <w:r>
          <w:rPr>
            <w:rFonts w:hint="eastAsia" w:eastAsia="宋体"/>
            <w:lang w:val="en-US" w:eastAsia="zh-CN"/>
          </w:rPr>
          <w:t>er</w:t>
        </w:r>
      </w:ins>
    </w:p>
    <w:p>
      <w:pPr>
        <w:pStyle w:val="5"/>
        <w:rPr>
          <w:ins w:id="1322" w:author="ZTE, Fei Xue" w:date="2024-02-17T11:51:25Z"/>
          <w:rFonts w:hint="default" w:eastAsia="宋体"/>
          <w:lang w:val="en-US" w:eastAsia="zh-CN"/>
        </w:rPr>
      </w:pPr>
      <w:ins w:id="1323" w:author="ZTE, Fei Xue" w:date="2024-02-17T11:51:25Z">
        <w:r>
          <w:rPr/>
          <w:t>6.5.2.2</w:t>
        </w:r>
      </w:ins>
      <w:ins w:id="1324" w:author="ZTE, Fei Xue" w:date="2024-02-17T11:51:40Z">
        <w:r>
          <w:rPr>
            <w:rFonts w:hint="eastAsia" w:eastAsia="宋体"/>
            <w:lang w:val="en-US" w:eastAsia="zh-CN"/>
          </w:rPr>
          <w:t>A</w:t>
        </w:r>
      </w:ins>
      <w:ins w:id="1325" w:author="ZTE, Fei Xue" w:date="2024-02-17T11:51:25Z">
        <w:r>
          <w:rPr/>
          <w:tab/>
        </w:r>
      </w:ins>
      <w:ins w:id="1326" w:author="ZTE, Fei Xue" w:date="2024-02-17T11:51:25Z">
        <w:r>
          <w:rPr/>
          <w:t>Minimum requirement</w:t>
        </w:r>
      </w:ins>
      <w:ins w:id="1327" w:author="ZTE, Fei Xue" w:date="2024-02-17T11:51:25Z">
        <w:r>
          <w:rPr>
            <w:rFonts w:hint="eastAsia" w:eastAsia="宋体"/>
            <w:lang w:val="en-US" w:eastAsia="zh-CN"/>
          </w:rPr>
          <w:t xml:space="preserve"> for </w:t>
        </w:r>
      </w:ins>
      <w:ins w:id="1328" w:author="ZTE, Fei Xue" w:date="2024-02-17T11:51:30Z">
        <w:r>
          <w:rPr>
            <w:rFonts w:hint="eastAsia" w:eastAsia="宋体"/>
            <w:lang w:val="en-US" w:eastAsia="zh-CN"/>
          </w:rPr>
          <w:t>NC</w:t>
        </w:r>
      </w:ins>
      <w:ins w:id="1329" w:author="ZTE, Fei Xue" w:date="2024-02-17T11:51:31Z">
        <w:r>
          <w:rPr>
            <w:rFonts w:hint="eastAsia" w:eastAsia="宋体"/>
            <w:lang w:val="en-US" w:eastAsia="zh-CN"/>
          </w:rPr>
          <w:t>R</w:t>
        </w:r>
      </w:ins>
    </w:p>
    <w:p/>
    <w:p>
      <w:pPr>
        <w:pStyle w:val="5"/>
      </w:pPr>
      <w:bookmarkStart w:id="1649" w:name="_Toc145511251"/>
      <w:bookmarkStart w:id="1650" w:name="_Toc138885040"/>
      <w:bookmarkStart w:id="1651" w:name="_Toc37272190"/>
      <w:bookmarkStart w:id="1652" w:name="_Toc138884816"/>
      <w:bookmarkStart w:id="1653" w:name="_Toc29809752"/>
      <w:bookmarkStart w:id="1654" w:name="_Toc76545070"/>
      <w:bookmarkStart w:id="1655" w:name="_Toc155475728"/>
      <w:bookmarkStart w:id="1656" w:name="_Toc130558445"/>
      <w:bookmarkStart w:id="1657" w:name="_Toc121818622"/>
      <w:bookmarkStart w:id="1658" w:name="_Toc75242724"/>
      <w:bookmarkStart w:id="1659" w:name="_Toc45884436"/>
      <w:bookmarkStart w:id="1660" w:name="_Toc74961813"/>
      <w:bookmarkStart w:id="1661" w:name="_Toc30559"/>
      <w:bookmarkStart w:id="1662" w:name="_Toc82595173"/>
      <w:bookmarkStart w:id="1663" w:name="_Toc121818398"/>
      <w:bookmarkStart w:id="1664" w:name="_Toc124158377"/>
      <w:bookmarkStart w:id="1665" w:name="_Toc137467170"/>
      <w:bookmarkStart w:id="1666" w:name="_Toc61182697"/>
      <w:bookmarkStart w:id="1667" w:name="_Toc53182459"/>
      <w:bookmarkStart w:id="1668" w:name="_Toc58862704"/>
      <w:bookmarkStart w:id="1669" w:name="_Toc23799"/>
      <w:bookmarkStart w:id="1670" w:name="_Toc58860200"/>
      <w:bookmarkStart w:id="1671" w:name="_Toc21099954"/>
      <w:bookmarkStart w:id="1672" w:name="_Toc36645136"/>
      <w:bookmarkStart w:id="1673" w:name="_Toc66728010"/>
      <w:bookmarkStart w:id="1674" w:name="_Toc26369"/>
      <w:r>
        <w:t>6.5.2.3</w:t>
      </w:r>
      <w:r>
        <w:tab/>
      </w:r>
      <w:r>
        <w:t>Test purpose</w:t>
      </w:r>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p>
    <w:p>
      <w:pPr>
        <w:pStyle w:val="5"/>
      </w:pPr>
      <w:bookmarkStart w:id="1675" w:name="_Toc121818399"/>
      <w:bookmarkStart w:id="1676" w:name="_Toc121818623"/>
      <w:bookmarkStart w:id="1677" w:name="_Toc137467171"/>
      <w:bookmarkStart w:id="1678" w:name="_Toc138885041"/>
      <w:bookmarkStart w:id="1679" w:name="_Toc53182460"/>
      <w:bookmarkStart w:id="1680" w:name="_Toc61182698"/>
      <w:bookmarkStart w:id="1681" w:name="_Toc145511252"/>
      <w:bookmarkStart w:id="1682" w:name="_Toc7909"/>
      <w:bookmarkStart w:id="1683" w:name="_Toc82595174"/>
      <w:bookmarkStart w:id="1684" w:name="_Toc45884437"/>
      <w:bookmarkStart w:id="1685" w:name="_Toc58860201"/>
      <w:bookmarkStart w:id="1686" w:name="_Toc58862705"/>
      <w:bookmarkStart w:id="1687" w:name="_Toc36645137"/>
      <w:bookmarkStart w:id="1688" w:name="_Toc75242725"/>
      <w:bookmarkStart w:id="1689" w:name="_Toc21099955"/>
      <w:bookmarkStart w:id="1690" w:name="_Toc29809753"/>
      <w:bookmarkStart w:id="1691" w:name="_Toc17952"/>
      <w:bookmarkStart w:id="1692" w:name="_Toc66728011"/>
      <w:bookmarkStart w:id="1693" w:name="_Toc37272191"/>
      <w:bookmarkStart w:id="1694" w:name="_Toc76545071"/>
      <w:bookmarkStart w:id="1695" w:name="_Toc74961814"/>
      <w:bookmarkStart w:id="1696" w:name="_Toc6997"/>
      <w:bookmarkStart w:id="1697" w:name="_Toc138884817"/>
      <w:bookmarkStart w:id="1698" w:name="_Toc130558446"/>
      <w:bookmarkStart w:id="1699" w:name="_Toc124158378"/>
      <w:bookmarkStart w:id="1700" w:name="_Toc155475729"/>
      <w:r>
        <w:t>6.5.2.4</w:t>
      </w:r>
      <w:r>
        <w:tab/>
      </w:r>
      <w:r>
        <w:t>Method of test</w:t>
      </w:r>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p>
    <w:p>
      <w:pPr>
        <w:pStyle w:val="6"/>
      </w:pPr>
      <w:bookmarkStart w:id="1701" w:name="_Toc121818400"/>
      <w:bookmarkStart w:id="1702" w:name="_Toc18351"/>
      <w:bookmarkStart w:id="1703" w:name="_Toc74961815"/>
      <w:bookmarkStart w:id="1704" w:name="_Toc53182461"/>
      <w:bookmarkStart w:id="1705" w:name="_Toc37272192"/>
      <w:bookmarkStart w:id="1706" w:name="_Toc36645138"/>
      <w:bookmarkStart w:id="1707" w:name="_Toc66728012"/>
      <w:bookmarkStart w:id="1708" w:name="_Toc76545072"/>
      <w:bookmarkStart w:id="1709" w:name="_Toc45884438"/>
      <w:bookmarkStart w:id="1710" w:name="_Toc21099956"/>
      <w:bookmarkStart w:id="1711" w:name="_Toc21970"/>
      <w:bookmarkStart w:id="1712" w:name="_Toc137467172"/>
      <w:bookmarkStart w:id="1713" w:name="_Toc58862706"/>
      <w:bookmarkStart w:id="1714" w:name="_Toc75242726"/>
      <w:bookmarkStart w:id="1715" w:name="_Toc29809754"/>
      <w:bookmarkStart w:id="1716" w:name="_Toc61182699"/>
      <w:bookmarkStart w:id="1717" w:name="_Toc58860202"/>
      <w:bookmarkStart w:id="1718" w:name="_Toc32483"/>
      <w:bookmarkStart w:id="1719" w:name="_Toc145511253"/>
      <w:bookmarkStart w:id="1720" w:name="_Toc138885042"/>
      <w:bookmarkStart w:id="1721" w:name="_Toc124158379"/>
      <w:bookmarkStart w:id="1722" w:name="_Toc155475730"/>
      <w:bookmarkStart w:id="1723" w:name="_Toc121818624"/>
      <w:bookmarkStart w:id="1724" w:name="_Toc138884818"/>
      <w:bookmarkStart w:id="1725" w:name="_Toc82595175"/>
      <w:bookmarkStart w:id="1726" w:name="_Toc130558447"/>
      <w:r>
        <w:t>6.5.2.4.1</w:t>
      </w:r>
      <w:r>
        <w:tab/>
      </w:r>
      <w:r>
        <w:t>Initial conditions</w:t>
      </w:r>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p>
    <w:p>
      <w:pPr>
        <w:pStyle w:val="6"/>
        <w:rPr>
          <w:rFonts w:hint="default" w:eastAsia="宋体"/>
          <w:lang w:val="en-US" w:eastAsia="zh-CN"/>
        </w:rPr>
      </w:pPr>
      <w:bookmarkStart w:id="1727" w:name="_Toc21099957"/>
      <w:bookmarkStart w:id="1728" w:name="_Toc121818625"/>
      <w:bookmarkStart w:id="1729" w:name="_Toc124158380"/>
      <w:bookmarkStart w:id="1730" w:name="_Toc155475731"/>
      <w:bookmarkStart w:id="1731" w:name="_Toc58862707"/>
      <w:bookmarkStart w:id="1732" w:name="_Toc29809755"/>
      <w:bookmarkStart w:id="1733" w:name="_Toc53182462"/>
      <w:bookmarkStart w:id="1734" w:name="_Toc24446"/>
      <w:bookmarkStart w:id="1735" w:name="_Toc76545073"/>
      <w:bookmarkStart w:id="1736" w:name="_Toc138885043"/>
      <w:bookmarkStart w:id="1737" w:name="_Toc138884819"/>
      <w:bookmarkStart w:id="1738" w:name="_Toc137467173"/>
      <w:bookmarkStart w:id="1739" w:name="_Toc36645139"/>
      <w:bookmarkStart w:id="1740" w:name="_Toc61182700"/>
      <w:bookmarkStart w:id="1741" w:name="_Toc74961816"/>
      <w:bookmarkStart w:id="1742" w:name="_Toc45884439"/>
      <w:bookmarkStart w:id="1743" w:name="_Toc121818401"/>
      <w:bookmarkStart w:id="1744" w:name="_Toc28978"/>
      <w:bookmarkStart w:id="1745" w:name="_Toc22318"/>
      <w:bookmarkStart w:id="1746" w:name="_Toc75242727"/>
      <w:bookmarkStart w:id="1747" w:name="_Toc66728013"/>
      <w:bookmarkStart w:id="1748" w:name="_Toc37272193"/>
      <w:bookmarkStart w:id="1749" w:name="_Toc82595176"/>
      <w:bookmarkStart w:id="1750" w:name="_Toc58860203"/>
      <w:bookmarkStart w:id="1751" w:name="_Toc130558448"/>
      <w:bookmarkStart w:id="1752" w:name="_Toc145511254"/>
      <w:r>
        <w:t>6.5.2.4.2</w:t>
      </w:r>
      <w:r>
        <w:tab/>
      </w:r>
      <w:r>
        <w:t>Procedure</w:t>
      </w:r>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ins w:id="1330" w:author="ZTE, Fei Xue" w:date="2024-02-17T11:51:49Z">
        <w:r>
          <w:rPr>
            <w:rFonts w:hint="eastAsia" w:eastAsia="宋体"/>
            <w:lang w:val="en-US" w:eastAsia="zh-CN"/>
          </w:rPr>
          <w:t xml:space="preserve"> </w:t>
        </w:r>
      </w:ins>
      <w:ins w:id="1331" w:author="ZTE, Fei Xue" w:date="2024-02-17T11:51:51Z">
        <w:r>
          <w:rPr>
            <w:rFonts w:hint="eastAsia" w:eastAsia="宋体"/>
            <w:lang w:val="en-US" w:eastAsia="zh-CN"/>
          </w:rPr>
          <w:t>for</w:t>
        </w:r>
      </w:ins>
      <w:ins w:id="1332" w:author="ZTE, Fei Xue" w:date="2024-02-17T11:51:52Z">
        <w:r>
          <w:rPr>
            <w:rFonts w:hint="eastAsia" w:eastAsia="宋体"/>
            <w:lang w:val="en-US" w:eastAsia="zh-CN"/>
          </w:rPr>
          <w:t xml:space="preserve"> RF </w:t>
        </w:r>
      </w:ins>
      <w:ins w:id="1333" w:author="ZTE, Fei Xue" w:date="2024-02-17T11:51:53Z">
        <w:r>
          <w:rPr>
            <w:rFonts w:hint="eastAsia" w:eastAsia="宋体"/>
            <w:lang w:val="en-US" w:eastAsia="zh-CN"/>
          </w:rPr>
          <w:t>repeater</w:t>
        </w:r>
      </w:ins>
    </w:p>
    <w:p>
      <w:pPr>
        <w:pStyle w:val="6"/>
        <w:rPr>
          <w:ins w:id="1334" w:author="ZTE, Fei Xue" w:date="2024-02-17T11:52:12Z"/>
          <w:rFonts w:hint="default" w:eastAsia="宋体"/>
          <w:lang w:val="en-US" w:eastAsia="zh-CN"/>
        </w:rPr>
      </w:pPr>
      <w:ins w:id="1335" w:author="ZTE, Fei Xue" w:date="2024-02-17T11:52:12Z">
        <w:r>
          <w:rPr/>
          <w:t>6.5.2.4.2</w:t>
        </w:r>
      </w:ins>
      <w:ins w:id="1336" w:author="ZTE, Fei Xue" w:date="2024-02-17T11:52:16Z">
        <w:r>
          <w:rPr>
            <w:rFonts w:hint="eastAsia" w:eastAsia="宋体"/>
            <w:lang w:val="en-US" w:eastAsia="zh-CN"/>
          </w:rPr>
          <w:t>A</w:t>
        </w:r>
      </w:ins>
      <w:ins w:id="1337" w:author="ZTE, Fei Xue" w:date="2024-02-17T11:52:12Z">
        <w:r>
          <w:rPr/>
          <w:tab/>
        </w:r>
      </w:ins>
      <w:ins w:id="1338" w:author="ZTE, Fei Xue" w:date="2024-02-17T11:52:12Z">
        <w:r>
          <w:rPr/>
          <w:t>Procedure</w:t>
        </w:r>
      </w:ins>
      <w:ins w:id="1339" w:author="ZTE, Fei Xue" w:date="2024-02-17T11:52:12Z">
        <w:r>
          <w:rPr>
            <w:rFonts w:hint="eastAsia" w:eastAsia="宋体"/>
            <w:lang w:val="en-US" w:eastAsia="zh-CN"/>
          </w:rPr>
          <w:t xml:space="preserve"> for </w:t>
        </w:r>
      </w:ins>
      <w:ins w:id="1340" w:author="ZTE, Fei Xue" w:date="2024-02-17T11:52:19Z">
        <w:r>
          <w:rPr>
            <w:rFonts w:hint="eastAsia" w:eastAsia="宋体"/>
            <w:lang w:val="en-US" w:eastAsia="zh-CN"/>
          </w:rPr>
          <w:t>NC</w:t>
        </w:r>
      </w:ins>
      <w:ins w:id="1341" w:author="ZTE, Fei Xue" w:date="2024-02-17T11:52:20Z">
        <w:r>
          <w:rPr>
            <w:rFonts w:hint="eastAsia" w:eastAsia="宋体"/>
            <w:lang w:val="en-US" w:eastAsia="zh-CN"/>
          </w:rPr>
          <w:t>R</w:t>
        </w:r>
      </w:ins>
    </w:p>
    <w:p>
      <w:pPr>
        <w:pStyle w:val="103"/>
        <w:rPr>
          <w:rFonts w:hint="eastAsia"/>
          <w:lang w:eastAsia="zh-CN"/>
        </w:rPr>
      </w:pPr>
    </w:p>
    <w:p>
      <w:pPr>
        <w:pStyle w:val="5"/>
        <w:rPr>
          <w:rFonts w:hint="default" w:eastAsia="宋体"/>
          <w:lang w:val="en-US" w:eastAsia="zh-CN"/>
        </w:rPr>
      </w:pPr>
      <w:bookmarkStart w:id="1753" w:name="_Toc75242728"/>
      <w:bookmarkStart w:id="1754" w:name="_Toc53182463"/>
      <w:bookmarkStart w:id="1755" w:name="_Toc31266"/>
      <w:bookmarkStart w:id="1756" w:name="_Toc6241"/>
      <w:bookmarkStart w:id="1757" w:name="_Toc36645140"/>
      <w:bookmarkStart w:id="1758" w:name="_Toc58862708"/>
      <w:bookmarkStart w:id="1759" w:name="_Toc58860204"/>
      <w:bookmarkStart w:id="1760" w:name="_Toc121818402"/>
      <w:bookmarkStart w:id="1761" w:name="_Toc76545074"/>
      <w:bookmarkStart w:id="1762" w:name="_Toc130558449"/>
      <w:bookmarkStart w:id="1763" w:name="_Toc82595177"/>
      <w:bookmarkStart w:id="1764" w:name="_Toc137467174"/>
      <w:bookmarkStart w:id="1765" w:name="_Toc138884820"/>
      <w:bookmarkStart w:id="1766" w:name="_Toc145511255"/>
      <w:bookmarkStart w:id="1767" w:name="_Toc66728014"/>
      <w:bookmarkStart w:id="1768" w:name="_Toc138885044"/>
      <w:bookmarkStart w:id="1769" w:name="_Toc74961817"/>
      <w:bookmarkStart w:id="1770" w:name="_Toc121818626"/>
      <w:bookmarkStart w:id="1771" w:name="_Toc21099958"/>
      <w:bookmarkStart w:id="1772" w:name="_Toc37272194"/>
      <w:bookmarkStart w:id="1773" w:name="_Toc124158381"/>
      <w:bookmarkStart w:id="1774" w:name="_Toc29809756"/>
      <w:bookmarkStart w:id="1775" w:name="_Toc155475732"/>
      <w:bookmarkStart w:id="1776" w:name="_Toc12715"/>
      <w:bookmarkStart w:id="1777" w:name="_Toc45884440"/>
      <w:bookmarkStart w:id="1778" w:name="_Toc61182701"/>
      <w:r>
        <w:t>6.5.2.5</w:t>
      </w:r>
      <w:r>
        <w:tab/>
      </w:r>
      <w:r>
        <w:t>Test requirements</w:t>
      </w:r>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ins w:id="1342" w:author="ZTE, Fei Xue" w:date="2024-02-17T11:52:25Z">
        <w:r>
          <w:rPr>
            <w:rFonts w:hint="eastAsia" w:eastAsia="宋体"/>
            <w:lang w:val="en-US" w:eastAsia="zh-CN"/>
          </w:rPr>
          <w:t xml:space="preserve"> </w:t>
        </w:r>
      </w:ins>
      <w:ins w:id="1343" w:author="ZTE, Fei Xue" w:date="2024-02-17T11:52:27Z">
        <w:r>
          <w:rPr>
            <w:rFonts w:hint="eastAsia" w:eastAsia="宋体"/>
            <w:lang w:val="en-US" w:eastAsia="zh-CN"/>
          </w:rPr>
          <w:t>for RF</w:t>
        </w:r>
      </w:ins>
      <w:ins w:id="1344" w:author="ZTE, Fei Xue" w:date="2024-02-17T11:52:28Z">
        <w:r>
          <w:rPr>
            <w:rFonts w:hint="eastAsia" w:eastAsia="宋体"/>
            <w:lang w:val="en-US" w:eastAsia="zh-CN"/>
          </w:rPr>
          <w:t xml:space="preserve"> repeat</w:t>
        </w:r>
      </w:ins>
      <w:ins w:id="1345" w:author="ZTE, Fei Xue" w:date="2024-02-17T11:52:29Z">
        <w:r>
          <w:rPr>
            <w:rFonts w:hint="eastAsia" w:eastAsia="宋体"/>
            <w:lang w:val="en-US" w:eastAsia="zh-CN"/>
          </w:rPr>
          <w:t>er</w:t>
        </w:r>
      </w:ins>
    </w:p>
    <w:p>
      <w:pPr>
        <w:pStyle w:val="5"/>
        <w:rPr>
          <w:ins w:id="1346" w:author="ZTE, Fei Xue" w:date="2024-02-17T11:52:49Z"/>
          <w:rFonts w:hint="default" w:eastAsia="宋体"/>
          <w:lang w:val="en-US" w:eastAsia="zh-CN"/>
        </w:rPr>
      </w:pPr>
      <w:ins w:id="1347" w:author="ZTE, Fei Xue" w:date="2024-02-17T11:52:49Z">
        <w:r>
          <w:rPr/>
          <w:t>6.5.2.5</w:t>
        </w:r>
      </w:ins>
      <w:ins w:id="1348" w:author="ZTE, Fei Xue" w:date="2024-02-17T11:52:54Z">
        <w:r>
          <w:rPr>
            <w:rFonts w:hint="eastAsia" w:eastAsia="宋体"/>
            <w:lang w:val="en-US" w:eastAsia="zh-CN"/>
          </w:rPr>
          <w:t>A</w:t>
        </w:r>
      </w:ins>
      <w:ins w:id="1349" w:author="ZTE, Fei Xue" w:date="2024-02-17T11:52:49Z">
        <w:r>
          <w:rPr/>
          <w:tab/>
        </w:r>
      </w:ins>
      <w:ins w:id="1350" w:author="ZTE, Fei Xue" w:date="2024-02-17T11:52:49Z">
        <w:r>
          <w:rPr/>
          <w:t>Test requirements</w:t>
        </w:r>
      </w:ins>
      <w:ins w:id="1351" w:author="ZTE, Fei Xue" w:date="2024-02-17T11:52:49Z">
        <w:r>
          <w:rPr>
            <w:rFonts w:hint="eastAsia" w:eastAsia="宋体"/>
            <w:lang w:val="en-US" w:eastAsia="zh-CN"/>
          </w:rPr>
          <w:t xml:space="preserve"> for </w:t>
        </w:r>
      </w:ins>
      <w:ins w:id="1352" w:author="ZTE, Fei Xue" w:date="2024-02-17T11:53:04Z">
        <w:r>
          <w:rPr>
            <w:rFonts w:hint="eastAsia" w:eastAsia="宋体"/>
            <w:lang w:val="en-US" w:eastAsia="zh-CN"/>
          </w:rPr>
          <w:t>N</w:t>
        </w:r>
      </w:ins>
      <w:ins w:id="1353" w:author="ZTE, Fei Xue" w:date="2024-02-17T11:53:05Z">
        <w:r>
          <w:rPr>
            <w:rFonts w:hint="eastAsia" w:eastAsia="宋体"/>
            <w:lang w:val="en-US" w:eastAsia="zh-CN"/>
          </w:rPr>
          <w:t>CR</w:t>
        </w:r>
      </w:ins>
    </w:p>
    <w:p>
      <w:pPr>
        <w:rPr>
          <w:lang w:eastAsia="zh-CN"/>
        </w:rPr>
      </w:pPr>
    </w:p>
    <w:p>
      <w:pPr>
        <w:pStyle w:val="4"/>
      </w:pPr>
      <w:bookmarkStart w:id="1779" w:name="_Toc130558450"/>
      <w:bookmarkStart w:id="1780" w:name="_Toc138884821"/>
      <w:bookmarkStart w:id="1781" w:name="_Toc138885045"/>
      <w:bookmarkStart w:id="1782" w:name="_Toc45893657"/>
      <w:bookmarkStart w:id="1783" w:name="_Toc74583376"/>
      <w:bookmarkStart w:id="1784" w:name="_Toc44712344"/>
      <w:bookmarkStart w:id="1785" w:name="_Toc82450819"/>
      <w:bookmarkStart w:id="1786" w:name="_Toc155475733"/>
      <w:bookmarkStart w:id="1787" w:name="_Toc21127670"/>
      <w:bookmarkStart w:id="1788" w:name="_Toc66386473"/>
      <w:bookmarkStart w:id="1789" w:name="_Toc76542189"/>
      <w:bookmarkStart w:id="1790" w:name="_Toc61183955"/>
      <w:bookmarkStart w:id="1791" w:name="_Toc53185496"/>
      <w:bookmarkStart w:id="1792" w:name="_Toc53185872"/>
      <w:bookmarkStart w:id="1793" w:name="_Toc124158382"/>
      <w:bookmarkStart w:id="1794" w:name="_Toc29811879"/>
      <w:bookmarkStart w:id="1795" w:name="_Toc121818403"/>
      <w:bookmarkStart w:id="1796" w:name="_Toc36817431"/>
      <w:bookmarkStart w:id="1797" w:name="_Toc61185129"/>
      <w:bookmarkStart w:id="1798" w:name="_Toc82450171"/>
      <w:bookmarkStart w:id="1799" w:name="_Toc61184347"/>
      <w:bookmarkStart w:id="1800" w:name="_Toc61184739"/>
      <w:bookmarkStart w:id="1801" w:name="_Toc37260353"/>
      <w:bookmarkStart w:id="1802" w:name="_Toc61183561"/>
      <w:bookmarkStart w:id="1803" w:name="_Toc57821285"/>
      <w:bookmarkStart w:id="1804" w:name="_Toc37267741"/>
      <w:bookmarkStart w:id="1805" w:name="_Toc137467175"/>
      <w:bookmarkStart w:id="1806" w:name="_Toc145511256"/>
      <w:bookmarkStart w:id="1807" w:name="_Toc121818627"/>
      <w:bookmarkStart w:id="1808" w:name="_Toc57820358"/>
      <w:r>
        <w:rPr>
          <w:rFonts w:hint="eastAsia"/>
          <w:lang w:val="en-US" w:eastAsia="zh-CN"/>
        </w:rPr>
        <w:t>6</w:t>
      </w:r>
      <w:r>
        <w:t>.5.3</w:t>
      </w:r>
      <w:r>
        <w:tab/>
      </w:r>
      <w:r>
        <w:t>OTA</w:t>
      </w:r>
      <w:bookmarkStart w:id="1809" w:name="_Hlk496084370"/>
      <w:r>
        <w:t xml:space="preserve"> operating band unwanted emissions</w:t>
      </w:r>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p>
    <w:p>
      <w:pPr>
        <w:pStyle w:val="5"/>
      </w:pPr>
      <w:bookmarkStart w:id="1810" w:name="_Toc21099964"/>
      <w:bookmarkStart w:id="1811" w:name="_Toc45884446"/>
      <w:bookmarkStart w:id="1812" w:name="_Toc53182469"/>
      <w:bookmarkStart w:id="1813" w:name="_Toc58860210"/>
      <w:bookmarkStart w:id="1814" w:name="_Toc121818628"/>
      <w:bookmarkStart w:id="1815" w:name="_Toc155475734"/>
      <w:bookmarkStart w:id="1816" w:name="_Toc121818404"/>
      <w:bookmarkStart w:id="1817" w:name="_Toc36645146"/>
      <w:bookmarkStart w:id="1818" w:name="_Toc82595182"/>
      <w:bookmarkStart w:id="1819" w:name="_Toc21380"/>
      <w:bookmarkStart w:id="1820" w:name="_Toc66728020"/>
      <w:bookmarkStart w:id="1821" w:name="_Toc124158383"/>
      <w:bookmarkStart w:id="1822" w:name="_Toc138884822"/>
      <w:bookmarkStart w:id="1823" w:name="_Toc130558451"/>
      <w:bookmarkStart w:id="1824" w:name="_Toc74961823"/>
      <w:bookmarkStart w:id="1825" w:name="_Toc11118"/>
      <w:bookmarkStart w:id="1826" w:name="_Toc23386"/>
      <w:bookmarkStart w:id="1827" w:name="_Toc137467176"/>
      <w:bookmarkStart w:id="1828" w:name="_Toc61182707"/>
      <w:bookmarkStart w:id="1829" w:name="_Toc58862714"/>
      <w:bookmarkStart w:id="1830" w:name="_Toc29809762"/>
      <w:bookmarkStart w:id="1831" w:name="_Toc75242733"/>
      <w:bookmarkStart w:id="1832" w:name="_Toc76545079"/>
      <w:bookmarkStart w:id="1833" w:name="_Toc145511257"/>
      <w:bookmarkStart w:id="1834" w:name="_Toc138885046"/>
      <w:bookmarkStart w:id="1835" w:name="_Toc37272200"/>
      <w:r>
        <w:t>6.5.3.1</w:t>
      </w:r>
      <w:r>
        <w:tab/>
      </w:r>
      <w:r>
        <w:t>Definition and applicability</w:t>
      </w:r>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Start w:id="1836" w:name="_Toc21099965"/>
      <w:bookmarkStart w:id="1837" w:name="_Toc45884447"/>
      <w:bookmarkStart w:id="1838" w:name="_Toc75242734"/>
      <w:bookmarkStart w:id="1839" w:name="_Toc82595183"/>
      <w:bookmarkStart w:id="1840" w:name="_Toc58862715"/>
      <w:bookmarkStart w:id="1841" w:name="_Toc37272201"/>
      <w:bookmarkStart w:id="1842" w:name="_Toc29809763"/>
      <w:bookmarkStart w:id="1843" w:name="_Toc36645147"/>
      <w:bookmarkStart w:id="1844" w:name="_Toc76545080"/>
      <w:bookmarkStart w:id="1845" w:name="_Toc61182708"/>
      <w:bookmarkStart w:id="1846" w:name="_Toc66728021"/>
      <w:bookmarkStart w:id="1847" w:name="_Toc53182470"/>
      <w:bookmarkStart w:id="1848" w:name="_Toc58860211"/>
      <w:bookmarkStart w:id="1849" w:name="_Toc74961824"/>
    </w:p>
    <w:p>
      <w:pPr>
        <w:pStyle w:val="5"/>
        <w:rPr>
          <w:rFonts w:hint="default" w:eastAsia="宋体"/>
          <w:lang w:val="en-US" w:eastAsia="zh-CN"/>
        </w:rPr>
      </w:pPr>
      <w:bookmarkStart w:id="1850" w:name="_Toc121818405"/>
      <w:bookmarkStart w:id="1851" w:name="_Toc24141"/>
      <w:bookmarkStart w:id="1852" w:name="_Toc15066"/>
      <w:bookmarkStart w:id="1853" w:name="_Toc1978"/>
      <w:bookmarkStart w:id="1854" w:name="_Toc124158384"/>
      <w:bookmarkStart w:id="1855" w:name="_Toc138884823"/>
      <w:bookmarkStart w:id="1856" w:name="_Toc155475735"/>
      <w:bookmarkStart w:id="1857" w:name="_Toc137467177"/>
      <w:bookmarkStart w:id="1858" w:name="_Toc130558452"/>
      <w:bookmarkStart w:id="1859" w:name="_Toc121818629"/>
      <w:bookmarkStart w:id="1860" w:name="_Toc138885047"/>
      <w:bookmarkStart w:id="1861" w:name="_Toc145511258"/>
      <w:r>
        <w:t>6.5.3.2</w:t>
      </w:r>
      <w:r>
        <w:tab/>
      </w:r>
      <w:r>
        <w:t>Minimum requirement</w:t>
      </w:r>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ins w:id="1354" w:author="ZTE, Fei Xue" w:date="2024-02-17T11:53:11Z">
        <w:r>
          <w:rPr>
            <w:rFonts w:hint="eastAsia" w:eastAsia="宋体"/>
            <w:lang w:val="en-US" w:eastAsia="zh-CN"/>
          </w:rPr>
          <w:t xml:space="preserve"> </w:t>
        </w:r>
      </w:ins>
      <w:ins w:id="1355" w:author="ZTE, Fei Xue" w:date="2024-02-17T11:53:12Z">
        <w:r>
          <w:rPr>
            <w:rFonts w:hint="eastAsia" w:eastAsia="宋体"/>
            <w:lang w:val="en-US" w:eastAsia="zh-CN"/>
          </w:rPr>
          <w:t xml:space="preserve">for </w:t>
        </w:r>
      </w:ins>
      <w:ins w:id="1356" w:author="ZTE, Fei Xue" w:date="2024-02-17T11:53:13Z">
        <w:r>
          <w:rPr>
            <w:rFonts w:hint="eastAsia" w:eastAsia="宋体"/>
            <w:lang w:val="en-US" w:eastAsia="zh-CN"/>
          </w:rPr>
          <w:t>RF re</w:t>
        </w:r>
      </w:ins>
      <w:ins w:id="1357" w:author="ZTE, Fei Xue" w:date="2024-02-17T11:53:14Z">
        <w:r>
          <w:rPr>
            <w:rFonts w:hint="eastAsia" w:eastAsia="宋体"/>
            <w:lang w:val="en-US" w:eastAsia="zh-CN"/>
          </w:rPr>
          <w:t>peater</w:t>
        </w:r>
      </w:ins>
    </w:p>
    <w:p>
      <w:pPr>
        <w:pStyle w:val="5"/>
        <w:rPr>
          <w:ins w:id="1358" w:author="ZTE, Fei Xue" w:date="2024-02-17T11:53:21Z"/>
          <w:rFonts w:hint="default" w:eastAsia="宋体"/>
          <w:lang w:val="en-US" w:eastAsia="zh-CN"/>
        </w:rPr>
      </w:pPr>
      <w:ins w:id="1359" w:author="ZTE, Fei Xue" w:date="2024-02-17T11:53:21Z">
        <w:r>
          <w:rPr/>
          <w:t>6.5.3.2</w:t>
        </w:r>
      </w:ins>
      <w:ins w:id="1360" w:author="ZTE, Fei Xue" w:date="2024-02-17T11:53:26Z">
        <w:r>
          <w:rPr>
            <w:rFonts w:hint="eastAsia" w:eastAsia="宋体"/>
            <w:lang w:val="en-US" w:eastAsia="zh-CN"/>
          </w:rPr>
          <w:t>A</w:t>
        </w:r>
      </w:ins>
      <w:ins w:id="1361" w:author="ZTE, Fei Xue" w:date="2024-02-17T11:53:21Z">
        <w:r>
          <w:rPr/>
          <w:tab/>
        </w:r>
      </w:ins>
      <w:ins w:id="1362" w:author="ZTE, Fei Xue" w:date="2024-02-17T11:53:21Z">
        <w:r>
          <w:rPr/>
          <w:t>Minimum requirement</w:t>
        </w:r>
      </w:ins>
      <w:ins w:id="1363" w:author="ZTE, Fei Xue" w:date="2024-02-17T11:53:21Z">
        <w:r>
          <w:rPr>
            <w:rFonts w:hint="eastAsia" w:eastAsia="宋体"/>
            <w:lang w:val="en-US" w:eastAsia="zh-CN"/>
          </w:rPr>
          <w:t xml:space="preserve"> for </w:t>
        </w:r>
      </w:ins>
      <w:ins w:id="1364" w:author="ZTE, Fei Xue" w:date="2024-02-17T11:53:31Z">
        <w:r>
          <w:rPr>
            <w:rFonts w:hint="eastAsia" w:eastAsia="宋体"/>
            <w:lang w:val="en-US" w:eastAsia="zh-CN"/>
          </w:rPr>
          <w:t>NCR</w:t>
        </w:r>
      </w:ins>
    </w:p>
    <w:p>
      <w:pPr>
        <w:rPr>
          <w:rFonts w:hint="eastAsia" w:eastAsia="宋体"/>
          <w:lang w:val="en-US" w:eastAsia="zh-CN"/>
        </w:rPr>
      </w:pPr>
    </w:p>
    <w:p>
      <w:pPr>
        <w:pStyle w:val="5"/>
      </w:pPr>
      <w:bookmarkStart w:id="1862" w:name="_Toc61182709"/>
      <w:bookmarkStart w:id="1863" w:name="_Toc145511259"/>
      <w:bookmarkStart w:id="1864" w:name="_Toc155475736"/>
      <w:bookmarkStart w:id="1865" w:name="_Toc124158385"/>
      <w:bookmarkStart w:id="1866" w:name="_Toc66728022"/>
      <w:bookmarkStart w:id="1867" w:name="_Toc58862716"/>
      <w:bookmarkStart w:id="1868" w:name="_Toc28112"/>
      <w:bookmarkStart w:id="1869" w:name="_Toc137467178"/>
      <w:bookmarkStart w:id="1870" w:name="_Toc121818630"/>
      <w:bookmarkStart w:id="1871" w:name="_Toc130558453"/>
      <w:bookmarkStart w:id="1872" w:name="_Toc121818406"/>
      <w:bookmarkStart w:id="1873" w:name="_Toc75242735"/>
      <w:bookmarkStart w:id="1874" w:name="_Toc21702"/>
      <w:bookmarkStart w:id="1875" w:name="_Toc21099966"/>
      <w:bookmarkStart w:id="1876" w:name="_Toc138884824"/>
      <w:bookmarkStart w:id="1877" w:name="_Toc138885048"/>
      <w:bookmarkStart w:id="1878" w:name="_Toc37272202"/>
      <w:bookmarkStart w:id="1879" w:name="_Toc76545081"/>
      <w:bookmarkStart w:id="1880" w:name="_Toc29809764"/>
      <w:bookmarkStart w:id="1881" w:name="_Toc82595184"/>
      <w:bookmarkStart w:id="1882" w:name="_Toc45884448"/>
      <w:bookmarkStart w:id="1883" w:name="_Toc20882"/>
      <w:bookmarkStart w:id="1884" w:name="_Toc36645148"/>
      <w:bookmarkStart w:id="1885" w:name="_Toc74961825"/>
      <w:bookmarkStart w:id="1886" w:name="_Toc53182471"/>
      <w:bookmarkStart w:id="1887" w:name="_Toc58860212"/>
      <w:r>
        <w:t>6.5.3.3</w:t>
      </w:r>
      <w:r>
        <w:tab/>
      </w:r>
      <w:r>
        <w:t>Test purpose</w:t>
      </w:r>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p>
    <w:p>
      <w:pPr>
        <w:pStyle w:val="5"/>
      </w:pPr>
      <w:bookmarkStart w:id="1888" w:name="_Toc37272203"/>
      <w:bookmarkStart w:id="1889" w:name="_Toc75242736"/>
      <w:bookmarkStart w:id="1890" w:name="_Toc45884449"/>
      <w:bookmarkStart w:id="1891" w:name="_Toc36645149"/>
      <w:bookmarkStart w:id="1892" w:name="_Toc53182472"/>
      <w:bookmarkStart w:id="1893" w:name="_Toc121818631"/>
      <w:bookmarkStart w:id="1894" w:name="_Toc124158386"/>
      <w:bookmarkStart w:id="1895" w:name="_Toc19402"/>
      <w:bookmarkStart w:id="1896" w:name="_Toc58862717"/>
      <w:bookmarkStart w:id="1897" w:name="_Toc29591"/>
      <w:bookmarkStart w:id="1898" w:name="_Toc74961826"/>
      <w:bookmarkStart w:id="1899" w:name="_Toc76545082"/>
      <w:bookmarkStart w:id="1900" w:name="_Toc61182710"/>
      <w:bookmarkStart w:id="1901" w:name="_Toc145511260"/>
      <w:bookmarkStart w:id="1902" w:name="_Toc155475737"/>
      <w:bookmarkStart w:id="1903" w:name="_Toc137467179"/>
      <w:bookmarkStart w:id="1904" w:name="_Toc16496"/>
      <w:bookmarkStart w:id="1905" w:name="_Toc138885049"/>
      <w:bookmarkStart w:id="1906" w:name="_Toc138884825"/>
      <w:bookmarkStart w:id="1907" w:name="_Toc21099967"/>
      <w:bookmarkStart w:id="1908" w:name="_Toc66728023"/>
      <w:bookmarkStart w:id="1909" w:name="_Toc82595185"/>
      <w:bookmarkStart w:id="1910" w:name="_Toc58860213"/>
      <w:bookmarkStart w:id="1911" w:name="_Toc130558454"/>
      <w:bookmarkStart w:id="1912" w:name="_Toc121818407"/>
      <w:bookmarkStart w:id="1913" w:name="_Toc29809765"/>
      <w:r>
        <w:t>6.5.3.4</w:t>
      </w:r>
      <w:r>
        <w:tab/>
      </w:r>
      <w:r>
        <w:t>Method of test</w:t>
      </w:r>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p>
    <w:p>
      <w:pPr>
        <w:pStyle w:val="6"/>
      </w:pPr>
      <w:bookmarkStart w:id="1914" w:name="_Toc58860214"/>
      <w:bookmarkStart w:id="1915" w:name="_Toc66728024"/>
      <w:bookmarkStart w:id="1916" w:name="_Toc145511261"/>
      <w:bookmarkStart w:id="1917" w:name="_Toc155475738"/>
      <w:bookmarkStart w:id="1918" w:name="_Toc130558455"/>
      <w:bookmarkStart w:id="1919" w:name="_Toc74961827"/>
      <w:bookmarkStart w:id="1920" w:name="_Toc53182473"/>
      <w:bookmarkStart w:id="1921" w:name="_Toc37272204"/>
      <w:bookmarkStart w:id="1922" w:name="_Toc15028"/>
      <w:bookmarkStart w:id="1923" w:name="_Toc82595186"/>
      <w:bookmarkStart w:id="1924" w:name="_Toc121818408"/>
      <w:bookmarkStart w:id="1925" w:name="_Toc121818632"/>
      <w:bookmarkStart w:id="1926" w:name="_Toc36645150"/>
      <w:bookmarkStart w:id="1927" w:name="_Toc2425"/>
      <w:bookmarkStart w:id="1928" w:name="_Toc45884450"/>
      <w:bookmarkStart w:id="1929" w:name="_Toc29809766"/>
      <w:bookmarkStart w:id="1930" w:name="_Toc137467180"/>
      <w:bookmarkStart w:id="1931" w:name="_Toc138884826"/>
      <w:bookmarkStart w:id="1932" w:name="_Toc138885050"/>
      <w:bookmarkStart w:id="1933" w:name="_Toc6266"/>
      <w:bookmarkStart w:id="1934" w:name="_Toc61182711"/>
      <w:bookmarkStart w:id="1935" w:name="_Toc58862718"/>
      <w:bookmarkStart w:id="1936" w:name="_Toc76545083"/>
      <w:bookmarkStart w:id="1937" w:name="_Toc75242737"/>
      <w:bookmarkStart w:id="1938" w:name="_Toc21099968"/>
      <w:bookmarkStart w:id="1939" w:name="_Toc124158387"/>
      <w:r>
        <w:t>6.5.3.4.1</w:t>
      </w:r>
      <w:r>
        <w:tab/>
      </w:r>
      <w:r>
        <w:t>Initial conditions</w:t>
      </w:r>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p>
    <w:p>
      <w:pPr>
        <w:pStyle w:val="6"/>
        <w:rPr>
          <w:rFonts w:hint="default" w:eastAsia="宋体"/>
          <w:lang w:val="en-US" w:eastAsia="zh-CN"/>
        </w:rPr>
      </w:pPr>
      <w:bookmarkStart w:id="1940" w:name="_Toc137467181"/>
      <w:bookmarkStart w:id="1941" w:name="_Toc61182712"/>
      <w:bookmarkStart w:id="1942" w:name="_Toc21099969"/>
      <w:bookmarkStart w:id="1943" w:name="_Toc82595187"/>
      <w:bookmarkStart w:id="1944" w:name="_Toc53182474"/>
      <w:bookmarkStart w:id="1945" w:name="_Toc138884827"/>
      <w:bookmarkStart w:id="1946" w:name="_Toc121818633"/>
      <w:bookmarkStart w:id="1947" w:name="_Toc130558456"/>
      <w:bookmarkStart w:id="1948" w:name="_Toc36645151"/>
      <w:bookmarkStart w:id="1949" w:name="_Toc58860215"/>
      <w:bookmarkStart w:id="1950" w:name="_Toc74961828"/>
      <w:bookmarkStart w:id="1951" w:name="_Toc29809767"/>
      <w:bookmarkStart w:id="1952" w:name="_Toc17842"/>
      <w:bookmarkStart w:id="1953" w:name="_Toc37272205"/>
      <w:bookmarkStart w:id="1954" w:name="_Toc26309"/>
      <w:bookmarkStart w:id="1955" w:name="_Toc66728025"/>
      <w:bookmarkStart w:id="1956" w:name="_Toc45884451"/>
      <w:bookmarkStart w:id="1957" w:name="_Toc58862719"/>
      <w:bookmarkStart w:id="1958" w:name="_Toc75242738"/>
      <w:bookmarkStart w:id="1959" w:name="_Toc76545084"/>
      <w:bookmarkStart w:id="1960" w:name="_Toc10573"/>
      <w:bookmarkStart w:id="1961" w:name="_Toc124158388"/>
      <w:bookmarkStart w:id="1962" w:name="_Toc121818409"/>
      <w:bookmarkStart w:id="1963" w:name="_Toc145511262"/>
      <w:bookmarkStart w:id="1964" w:name="_Toc138885051"/>
      <w:bookmarkStart w:id="1965" w:name="_Toc155475739"/>
      <w:r>
        <w:t>6.5.3.4.2</w:t>
      </w:r>
      <w:r>
        <w:tab/>
      </w:r>
      <w:r>
        <w:t>Procedure</w:t>
      </w:r>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ins w:id="1365" w:author="ZTE, Fei Xue" w:date="2024-02-17T11:53:37Z">
        <w:r>
          <w:rPr>
            <w:rFonts w:hint="eastAsia" w:eastAsia="宋体"/>
            <w:lang w:val="en-US" w:eastAsia="zh-CN"/>
          </w:rPr>
          <w:t xml:space="preserve"> </w:t>
        </w:r>
      </w:ins>
      <w:ins w:id="1366" w:author="ZTE, Fei Xue" w:date="2024-02-17T11:53:38Z">
        <w:r>
          <w:rPr>
            <w:rFonts w:hint="eastAsia" w:eastAsia="宋体"/>
            <w:lang w:val="en-US" w:eastAsia="zh-CN"/>
          </w:rPr>
          <w:t>f</w:t>
        </w:r>
      </w:ins>
      <w:ins w:id="1367" w:author="ZTE, Fei Xue" w:date="2024-02-17T11:53:39Z">
        <w:r>
          <w:rPr>
            <w:rFonts w:hint="eastAsia" w:eastAsia="宋体"/>
            <w:lang w:val="en-US" w:eastAsia="zh-CN"/>
          </w:rPr>
          <w:t>or RF</w:t>
        </w:r>
      </w:ins>
      <w:ins w:id="1368" w:author="ZTE, Fei Xue" w:date="2024-02-17T11:53:40Z">
        <w:r>
          <w:rPr>
            <w:rFonts w:hint="eastAsia" w:eastAsia="宋体"/>
            <w:lang w:val="en-US" w:eastAsia="zh-CN"/>
          </w:rPr>
          <w:t xml:space="preserve"> rep</w:t>
        </w:r>
      </w:ins>
      <w:ins w:id="1369" w:author="ZTE, Fei Xue" w:date="2024-02-17T11:53:41Z">
        <w:r>
          <w:rPr>
            <w:rFonts w:hint="eastAsia" w:eastAsia="宋体"/>
            <w:lang w:val="en-US" w:eastAsia="zh-CN"/>
          </w:rPr>
          <w:t>ea</w:t>
        </w:r>
      </w:ins>
      <w:ins w:id="1370" w:author="ZTE, Fei Xue" w:date="2024-02-17T11:53:42Z">
        <w:r>
          <w:rPr>
            <w:rFonts w:hint="eastAsia" w:eastAsia="宋体"/>
            <w:lang w:val="en-US" w:eastAsia="zh-CN"/>
          </w:rPr>
          <w:t>ter</w:t>
        </w:r>
      </w:ins>
    </w:p>
    <w:p>
      <w:pPr>
        <w:pStyle w:val="6"/>
        <w:rPr>
          <w:ins w:id="1371" w:author="ZTE, Fei Xue" w:date="2024-02-17T11:53:51Z"/>
          <w:rFonts w:hint="default" w:eastAsia="宋体"/>
          <w:lang w:val="en-US" w:eastAsia="zh-CN"/>
        </w:rPr>
      </w:pPr>
      <w:ins w:id="1372" w:author="ZTE, Fei Xue" w:date="2024-02-17T11:53:51Z">
        <w:r>
          <w:rPr/>
          <w:t>6.5.3.4.2</w:t>
        </w:r>
      </w:ins>
      <w:ins w:id="1373" w:author="ZTE, Fei Xue" w:date="2024-02-17T11:55:09Z">
        <w:r>
          <w:rPr>
            <w:rFonts w:hint="eastAsia" w:eastAsia="宋体"/>
            <w:lang w:val="en-US" w:eastAsia="zh-CN"/>
          </w:rPr>
          <w:t>A</w:t>
        </w:r>
      </w:ins>
      <w:ins w:id="1374" w:author="ZTE, Fei Xue" w:date="2024-02-17T11:53:51Z">
        <w:r>
          <w:rPr/>
          <w:tab/>
        </w:r>
      </w:ins>
      <w:ins w:id="1375" w:author="ZTE, Fei Xue" w:date="2024-02-17T11:53:51Z">
        <w:r>
          <w:rPr/>
          <w:t>Procedure</w:t>
        </w:r>
      </w:ins>
      <w:ins w:id="1376" w:author="ZTE, Fei Xue" w:date="2024-02-17T11:53:51Z">
        <w:r>
          <w:rPr>
            <w:rFonts w:hint="eastAsia" w:eastAsia="宋体"/>
            <w:lang w:val="en-US" w:eastAsia="zh-CN"/>
          </w:rPr>
          <w:t xml:space="preserve"> for</w:t>
        </w:r>
      </w:ins>
      <w:ins w:id="1377" w:author="ZTE, Fei Xue" w:date="2024-02-17T11:54:59Z">
        <w:r>
          <w:rPr>
            <w:rFonts w:hint="eastAsia" w:eastAsia="宋体"/>
            <w:lang w:val="en-US" w:eastAsia="zh-CN"/>
          </w:rPr>
          <w:t xml:space="preserve"> NCR</w:t>
        </w:r>
      </w:ins>
    </w:p>
    <w:p/>
    <w:p>
      <w:pPr>
        <w:pStyle w:val="5"/>
        <w:rPr>
          <w:ins w:id="1378" w:author="ZTE, Fei Xue" w:date="2024-02-17T11:55:51Z"/>
          <w:lang w:val="en-US" w:eastAsia="zh-CN"/>
        </w:rPr>
      </w:pPr>
      <w:bookmarkStart w:id="1966" w:name="_Toc82595188"/>
      <w:bookmarkStart w:id="1967" w:name="_Toc137467182"/>
      <w:bookmarkStart w:id="1968" w:name="_Toc76545085"/>
      <w:bookmarkStart w:id="1969" w:name="_Toc21099970"/>
      <w:bookmarkStart w:id="1970" w:name="_Toc61182713"/>
      <w:bookmarkStart w:id="1971" w:name="_Toc604"/>
      <w:bookmarkStart w:id="1972" w:name="_Toc23058"/>
      <w:bookmarkStart w:id="1973" w:name="_Toc20976"/>
      <w:bookmarkStart w:id="1974" w:name="_Toc58860216"/>
      <w:bookmarkStart w:id="1975" w:name="_Toc29809768"/>
      <w:bookmarkStart w:id="1976" w:name="_Toc45884452"/>
      <w:bookmarkStart w:id="1977" w:name="_Toc66728026"/>
      <w:bookmarkStart w:id="1978" w:name="_Toc74961829"/>
      <w:bookmarkStart w:id="1979" w:name="_Toc124158389"/>
      <w:bookmarkStart w:id="1980" w:name="_Toc121818410"/>
      <w:bookmarkStart w:id="1981" w:name="_Toc138885052"/>
      <w:bookmarkStart w:id="1982" w:name="_Toc53182475"/>
      <w:bookmarkStart w:id="1983" w:name="_Toc138884828"/>
      <w:bookmarkStart w:id="1984" w:name="_Toc155475740"/>
      <w:bookmarkStart w:id="1985" w:name="_Toc130558457"/>
      <w:bookmarkStart w:id="1986" w:name="_Toc121818634"/>
      <w:bookmarkStart w:id="1987" w:name="_Toc145511263"/>
      <w:bookmarkStart w:id="1988" w:name="_Toc37272206"/>
      <w:bookmarkStart w:id="1989" w:name="_Toc58862720"/>
      <w:bookmarkStart w:id="1990" w:name="_Toc36645152"/>
      <w:bookmarkStart w:id="1991" w:name="_Toc75242739"/>
      <w:r>
        <w:t>6.5.3.4</w:t>
      </w:r>
      <w:r>
        <w:tab/>
      </w:r>
      <w:r>
        <w:t>Test requirements</w:t>
      </w:r>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ins w:id="1379" w:author="ZTE, Fei Xue" w:date="2024-02-17T11:55:26Z">
        <w:r>
          <w:rPr>
            <w:rFonts w:hint="eastAsia" w:eastAsia="宋体"/>
            <w:lang w:val="en-US" w:eastAsia="zh-CN"/>
          </w:rPr>
          <w:t xml:space="preserve"> </w:t>
        </w:r>
      </w:ins>
      <w:ins w:id="1380" w:author="ZTE, Fei Xue" w:date="2024-02-17T11:55:28Z">
        <w:r>
          <w:rPr>
            <w:rFonts w:hint="eastAsia" w:eastAsia="宋体"/>
            <w:lang w:val="en-US" w:eastAsia="zh-CN"/>
          </w:rPr>
          <w:t>for RF</w:t>
        </w:r>
      </w:ins>
      <w:ins w:id="1381" w:author="ZTE, Fei Xue" w:date="2024-02-17T11:55:29Z">
        <w:r>
          <w:rPr>
            <w:rFonts w:hint="eastAsia" w:eastAsia="宋体"/>
            <w:lang w:val="en-US" w:eastAsia="zh-CN"/>
          </w:rPr>
          <w:t xml:space="preserve"> repea</w:t>
        </w:r>
      </w:ins>
      <w:ins w:id="1382" w:author="ZTE, Fei Xue" w:date="2024-02-17T11:55:30Z">
        <w:r>
          <w:rPr>
            <w:rFonts w:hint="eastAsia" w:eastAsia="宋体"/>
            <w:lang w:val="en-US" w:eastAsia="zh-CN"/>
          </w:rPr>
          <w:t>ter</w:t>
        </w:r>
      </w:ins>
      <w:bookmarkStart w:id="1992" w:name="_Toc82450182"/>
      <w:bookmarkStart w:id="1993" w:name="_Toc45893668"/>
      <w:bookmarkStart w:id="1994" w:name="_Toc57820369"/>
      <w:bookmarkStart w:id="1995" w:name="_Toc82450830"/>
      <w:bookmarkStart w:id="1996" w:name="_Toc61184358"/>
      <w:bookmarkStart w:id="1997" w:name="_Toc61183966"/>
      <w:bookmarkStart w:id="1998" w:name="_Toc29811889"/>
      <w:bookmarkStart w:id="1999" w:name="_Toc53185883"/>
      <w:bookmarkStart w:id="2000" w:name="_Toc76542200"/>
      <w:bookmarkStart w:id="2001" w:name="_Toc21127680"/>
      <w:bookmarkStart w:id="2002" w:name="_Toc37260363"/>
      <w:bookmarkStart w:id="2003" w:name="_Toc66386484"/>
      <w:bookmarkStart w:id="2004" w:name="_Toc57821296"/>
      <w:bookmarkStart w:id="2005" w:name="_Toc61184750"/>
      <w:bookmarkStart w:id="2006" w:name="_Toc53185507"/>
      <w:bookmarkStart w:id="2007" w:name="_Toc61185140"/>
      <w:bookmarkStart w:id="2008" w:name="_Toc37267751"/>
      <w:bookmarkStart w:id="2009" w:name="_Toc36817441"/>
      <w:bookmarkStart w:id="2010" w:name="_Toc61183572"/>
      <w:bookmarkStart w:id="2011" w:name="_Toc44712356"/>
      <w:bookmarkStart w:id="2012" w:name="_Toc74583387"/>
    </w:p>
    <w:p>
      <w:pPr>
        <w:pStyle w:val="5"/>
        <w:rPr>
          <w:ins w:id="1383" w:author="ZTE, Fei Xue" w:date="2024-02-17T11:55:52Z"/>
          <w:rFonts w:hint="default" w:eastAsia="宋体"/>
          <w:lang w:val="en-US" w:eastAsia="zh-CN"/>
        </w:rPr>
      </w:pPr>
      <w:ins w:id="1384" w:author="ZTE, Fei Xue" w:date="2024-02-17T11:55:52Z">
        <w:r>
          <w:rPr/>
          <w:t>6.5.3.4</w:t>
        </w:r>
      </w:ins>
      <w:ins w:id="1385" w:author="ZTE, Fei Xue" w:date="2024-02-17T11:56:06Z">
        <w:r>
          <w:rPr>
            <w:rFonts w:hint="eastAsia" w:eastAsia="宋体"/>
            <w:lang w:val="en-US" w:eastAsia="zh-CN"/>
          </w:rPr>
          <w:t>A</w:t>
        </w:r>
      </w:ins>
      <w:ins w:id="1386" w:author="ZTE, Fei Xue" w:date="2024-02-17T11:55:52Z">
        <w:r>
          <w:rPr/>
          <w:tab/>
        </w:r>
      </w:ins>
      <w:ins w:id="1387" w:author="ZTE, Fei Xue" w:date="2024-02-17T11:55:52Z">
        <w:r>
          <w:rPr/>
          <w:t>Test requirements</w:t>
        </w:r>
      </w:ins>
      <w:ins w:id="1388" w:author="ZTE, Fei Xue" w:date="2024-02-17T11:55:52Z">
        <w:r>
          <w:rPr>
            <w:rFonts w:hint="eastAsia" w:eastAsia="宋体"/>
            <w:lang w:val="en-US" w:eastAsia="zh-CN"/>
          </w:rPr>
          <w:t xml:space="preserve"> for </w:t>
        </w:r>
      </w:ins>
      <w:ins w:id="1389" w:author="ZTE, Fei Xue" w:date="2024-02-17T11:56:10Z">
        <w:r>
          <w:rPr>
            <w:rFonts w:hint="eastAsia" w:eastAsia="宋体"/>
            <w:lang w:val="en-US" w:eastAsia="zh-CN"/>
          </w:rPr>
          <w:t>N</w:t>
        </w:r>
      </w:ins>
      <w:ins w:id="1390" w:author="ZTE, Fei Xue" w:date="2024-02-17T11:56:11Z">
        <w:r>
          <w:rPr>
            <w:rFonts w:hint="eastAsia" w:eastAsia="宋体"/>
            <w:lang w:val="en-US" w:eastAsia="zh-CN"/>
          </w:rPr>
          <w:t>CR</w:t>
        </w:r>
      </w:ins>
    </w:p>
    <w:p>
      <w:pPr>
        <w:rPr>
          <w:lang w:val="en-US" w:eastAsia="zh-CN"/>
        </w:rPr>
      </w:pPr>
    </w:p>
    <w:p>
      <w:pPr>
        <w:pStyle w:val="4"/>
      </w:pPr>
      <w:bookmarkStart w:id="2013" w:name="_Toc130558462"/>
      <w:bookmarkStart w:id="2014" w:name="_Toc155475745"/>
      <w:bookmarkStart w:id="2015" w:name="_Toc145511268"/>
      <w:bookmarkStart w:id="2016" w:name="_Toc124158394"/>
      <w:bookmarkStart w:id="2017" w:name="_Toc121818415"/>
      <w:bookmarkStart w:id="2018" w:name="_Toc138884833"/>
      <w:bookmarkStart w:id="2019" w:name="_Toc138885057"/>
      <w:bookmarkStart w:id="2020" w:name="_Toc137467187"/>
      <w:bookmarkStart w:id="2021" w:name="_Toc121818639"/>
      <w:r>
        <w:rPr>
          <w:rFonts w:hint="eastAsia"/>
          <w:lang w:val="en-US" w:eastAsia="zh-CN"/>
        </w:rPr>
        <w:t>6</w:t>
      </w:r>
      <w:r>
        <w:t>.5.4</w:t>
      </w:r>
      <w:r>
        <w:tab/>
      </w:r>
      <w:r>
        <w:t>OTA transmitter spurious emissions</w:t>
      </w:r>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p>
    <w:p>
      <w:pPr>
        <w:pStyle w:val="5"/>
      </w:pPr>
      <w:bookmarkStart w:id="2022" w:name="_Toc13274"/>
      <w:bookmarkStart w:id="2023" w:name="_Toc58860232"/>
      <w:bookmarkStart w:id="2024" w:name="_Toc45884468"/>
      <w:bookmarkStart w:id="2025" w:name="_Toc121818640"/>
      <w:bookmarkStart w:id="2026" w:name="_Toc66728043"/>
      <w:bookmarkStart w:id="2027" w:name="_Toc137467188"/>
      <w:bookmarkStart w:id="2028" w:name="_Toc53182491"/>
      <w:bookmarkStart w:id="2029" w:name="_Toc138885058"/>
      <w:bookmarkStart w:id="2030" w:name="_Toc75242757"/>
      <w:bookmarkStart w:id="2031" w:name="_Toc145511269"/>
      <w:bookmarkStart w:id="2032" w:name="_Toc30604"/>
      <w:bookmarkStart w:id="2033" w:name="_Toc124158395"/>
      <w:bookmarkStart w:id="2034" w:name="_Toc130558463"/>
      <w:bookmarkStart w:id="2035" w:name="_Toc37272222"/>
      <w:bookmarkStart w:id="2036" w:name="_Toc58862736"/>
      <w:bookmarkStart w:id="2037" w:name="_Toc76545103"/>
      <w:bookmarkStart w:id="2038" w:name="_Toc74961847"/>
      <w:bookmarkStart w:id="2039" w:name="_Toc138884834"/>
      <w:bookmarkStart w:id="2040" w:name="_Toc21099985"/>
      <w:bookmarkStart w:id="2041" w:name="_Toc155475746"/>
      <w:bookmarkStart w:id="2042" w:name="_Toc61182729"/>
      <w:bookmarkStart w:id="2043" w:name="_Toc82595206"/>
      <w:bookmarkStart w:id="2044" w:name="_Toc121818416"/>
      <w:bookmarkStart w:id="2045" w:name="_Toc5343"/>
      <w:bookmarkStart w:id="2046" w:name="_Toc29809783"/>
      <w:bookmarkStart w:id="2047" w:name="_Toc36645168"/>
      <w:r>
        <w:t>6.5.4.1</w:t>
      </w:r>
      <w:r>
        <w:tab/>
      </w:r>
      <w:r>
        <w:t>Definition and applicability</w:t>
      </w:r>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p>
    <w:p>
      <w:pPr>
        <w:pStyle w:val="5"/>
        <w:rPr>
          <w:rFonts w:hint="default" w:eastAsia="宋体"/>
          <w:lang w:val="en-US" w:eastAsia="zh-CN"/>
        </w:rPr>
      </w:pPr>
      <w:bookmarkStart w:id="2048" w:name="_Toc75242758"/>
      <w:bookmarkStart w:id="2049" w:name="_Toc58862737"/>
      <w:bookmarkStart w:id="2050" w:name="_Toc74961848"/>
      <w:bookmarkStart w:id="2051" w:name="_Toc36645169"/>
      <w:bookmarkStart w:id="2052" w:name="_Toc21099986"/>
      <w:bookmarkStart w:id="2053" w:name="_Toc66728044"/>
      <w:bookmarkStart w:id="2054" w:name="_Toc58860233"/>
      <w:bookmarkStart w:id="2055" w:name="_Toc29809784"/>
      <w:bookmarkStart w:id="2056" w:name="_Toc37272223"/>
      <w:bookmarkStart w:id="2057" w:name="_Toc45884469"/>
      <w:bookmarkStart w:id="2058" w:name="_Toc61182730"/>
      <w:bookmarkStart w:id="2059" w:name="_Toc53182492"/>
      <w:bookmarkStart w:id="2060" w:name="_Toc82595207"/>
      <w:bookmarkStart w:id="2061" w:name="_Toc76545104"/>
      <w:bookmarkStart w:id="2062" w:name="_Toc130558464"/>
      <w:bookmarkStart w:id="2063" w:name="_Toc138885059"/>
      <w:bookmarkStart w:id="2064" w:name="_Toc22754"/>
      <w:bookmarkStart w:id="2065" w:name="_Toc31977"/>
      <w:bookmarkStart w:id="2066" w:name="_Toc121818417"/>
      <w:bookmarkStart w:id="2067" w:name="_Toc27391"/>
      <w:bookmarkStart w:id="2068" w:name="_Toc137467189"/>
      <w:bookmarkStart w:id="2069" w:name="_Toc124158396"/>
      <w:bookmarkStart w:id="2070" w:name="_Toc121818641"/>
      <w:bookmarkStart w:id="2071" w:name="_Toc138884835"/>
      <w:bookmarkStart w:id="2072" w:name="_Toc145511270"/>
      <w:bookmarkStart w:id="2073" w:name="_Toc155475747"/>
      <w:r>
        <w:t>6.5.4.2</w:t>
      </w:r>
      <w:r>
        <w:tab/>
      </w:r>
      <w:r>
        <w:t>Minimum requirement</w:t>
      </w:r>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ins w:id="1391" w:author="ZTE, Fei Xue" w:date="2024-02-17T11:56:30Z">
        <w:r>
          <w:rPr>
            <w:rFonts w:hint="eastAsia" w:eastAsia="宋体"/>
            <w:lang w:val="en-US" w:eastAsia="zh-CN"/>
          </w:rPr>
          <w:t xml:space="preserve"> </w:t>
        </w:r>
      </w:ins>
      <w:ins w:id="1392" w:author="ZTE, Fei Xue" w:date="2024-02-17T11:56:31Z">
        <w:r>
          <w:rPr>
            <w:rFonts w:hint="eastAsia" w:eastAsia="宋体"/>
            <w:lang w:val="en-US" w:eastAsia="zh-CN"/>
          </w:rPr>
          <w:t>for</w:t>
        </w:r>
      </w:ins>
      <w:ins w:id="1393" w:author="ZTE, Fei Xue" w:date="2024-02-17T11:56:32Z">
        <w:r>
          <w:rPr>
            <w:rFonts w:hint="eastAsia" w:eastAsia="宋体"/>
            <w:lang w:val="en-US" w:eastAsia="zh-CN"/>
          </w:rPr>
          <w:t xml:space="preserve"> </w:t>
        </w:r>
      </w:ins>
      <w:ins w:id="1394" w:author="ZTE, Fei Xue" w:date="2024-02-17T11:56:34Z">
        <w:r>
          <w:rPr>
            <w:rFonts w:hint="eastAsia" w:eastAsia="宋体"/>
            <w:lang w:val="en-US" w:eastAsia="zh-CN"/>
          </w:rPr>
          <w:t>RF</w:t>
        </w:r>
      </w:ins>
      <w:ins w:id="1395" w:author="ZTE, Fei Xue" w:date="2024-02-17T11:56:35Z">
        <w:r>
          <w:rPr>
            <w:rFonts w:hint="eastAsia" w:eastAsia="宋体"/>
            <w:lang w:val="en-US" w:eastAsia="zh-CN"/>
          </w:rPr>
          <w:t xml:space="preserve"> repea</w:t>
        </w:r>
      </w:ins>
      <w:ins w:id="1396" w:author="ZTE, Fei Xue" w:date="2024-02-17T11:56:36Z">
        <w:r>
          <w:rPr>
            <w:rFonts w:hint="eastAsia" w:eastAsia="宋体"/>
            <w:lang w:val="en-US" w:eastAsia="zh-CN"/>
          </w:rPr>
          <w:t>ter</w:t>
        </w:r>
      </w:ins>
    </w:p>
    <w:p>
      <w:pPr>
        <w:rPr>
          <w:ins w:id="1397" w:author="ZTE, Fei Xue" w:date="2024-02-17T11:57:08Z"/>
        </w:rPr>
      </w:pPr>
      <w:r>
        <w:t>The minimum requirement is defined in TS 38.106 [</w:t>
      </w:r>
      <w:r>
        <w:rPr>
          <w:rFonts w:hint="eastAsia"/>
          <w:lang w:val="en-US" w:eastAsia="zh-CN"/>
        </w:rPr>
        <w:t>2</w:t>
      </w:r>
      <w:r>
        <w:t>], clause 7.5.4.2.2.</w:t>
      </w:r>
    </w:p>
    <w:p>
      <w:pPr>
        <w:pStyle w:val="5"/>
        <w:rPr>
          <w:ins w:id="1398" w:author="ZTE, Fei Xue" w:date="2024-02-17T11:57:09Z"/>
          <w:rFonts w:hint="default" w:eastAsia="宋体"/>
          <w:lang w:val="en-US" w:eastAsia="zh-CN"/>
        </w:rPr>
      </w:pPr>
      <w:ins w:id="1399" w:author="ZTE, Fei Xue" w:date="2024-02-17T11:57:09Z">
        <w:r>
          <w:rPr/>
          <w:t>6.5.4.2</w:t>
        </w:r>
      </w:ins>
      <w:ins w:id="1400" w:author="ZTE, Fei Xue" w:date="2024-02-17T11:57:14Z">
        <w:r>
          <w:rPr>
            <w:rFonts w:hint="eastAsia" w:eastAsia="宋体"/>
            <w:lang w:val="en-US" w:eastAsia="zh-CN"/>
          </w:rPr>
          <w:t>A</w:t>
        </w:r>
      </w:ins>
      <w:ins w:id="1401" w:author="ZTE, Fei Xue" w:date="2024-02-17T11:57:09Z">
        <w:r>
          <w:rPr/>
          <w:tab/>
        </w:r>
      </w:ins>
      <w:ins w:id="1402" w:author="ZTE, Fei Xue" w:date="2024-02-17T11:57:09Z">
        <w:r>
          <w:rPr/>
          <w:t>Minimum requirement</w:t>
        </w:r>
      </w:ins>
      <w:ins w:id="1403" w:author="ZTE, Fei Xue" w:date="2024-02-17T11:57:09Z">
        <w:r>
          <w:rPr>
            <w:rFonts w:hint="eastAsia" w:eastAsia="宋体"/>
            <w:lang w:val="en-US" w:eastAsia="zh-CN"/>
          </w:rPr>
          <w:t xml:space="preserve"> for </w:t>
        </w:r>
      </w:ins>
      <w:ins w:id="1404" w:author="ZTE, Fei Xue" w:date="2024-02-17T11:57:19Z">
        <w:r>
          <w:rPr>
            <w:rFonts w:hint="eastAsia" w:eastAsia="宋体"/>
            <w:lang w:val="en-US" w:eastAsia="zh-CN"/>
          </w:rPr>
          <w:t>NC</w:t>
        </w:r>
      </w:ins>
      <w:ins w:id="1405" w:author="ZTE, Fei Xue" w:date="2024-02-17T11:57:20Z">
        <w:r>
          <w:rPr>
            <w:rFonts w:hint="eastAsia" w:eastAsia="宋体"/>
            <w:lang w:val="en-US" w:eastAsia="zh-CN"/>
          </w:rPr>
          <w:t>R</w:t>
        </w:r>
      </w:ins>
    </w:p>
    <w:p/>
    <w:p>
      <w:pPr>
        <w:pStyle w:val="5"/>
      </w:pPr>
      <w:bookmarkStart w:id="2074" w:name="_Toc21099987"/>
      <w:bookmarkStart w:id="2075" w:name="_Toc121818642"/>
      <w:bookmarkStart w:id="2076" w:name="_Toc27358"/>
      <w:bookmarkStart w:id="2077" w:name="_Toc66728045"/>
      <w:bookmarkStart w:id="2078" w:name="_Toc130558465"/>
      <w:bookmarkStart w:id="2079" w:name="_Toc61182731"/>
      <w:bookmarkStart w:id="2080" w:name="_Toc137467190"/>
      <w:bookmarkStart w:id="2081" w:name="_Toc75242759"/>
      <w:bookmarkStart w:id="2082" w:name="_Toc58862738"/>
      <w:bookmarkStart w:id="2083" w:name="_Toc36645170"/>
      <w:bookmarkStart w:id="2084" w:name="_Toc58860234"/>
      <w:bookmarkStart w:id="2085" w:name="_Toc45884470"/>
      <w:bookmarkStart w:id="2086" w:name="_Toc53182493"/>
      <w:bookmarkStart w:id="2087" w:name="_Toc37272224"/>
      <w:bookmarkStart w:id="2088" w:name="_Toc121818418"/>
      <w:bookmarkStart w:id="2089" w:name="_Toc19337"/>
      <w:bookmarkStart w:id="2090" w:name="_Toc74961849"/>
      <w:bookmarkStart w:id="2091" w:name="_Toc76545105"/>
      <w:bookmarkStart w:id="2092" w:name="_Toc138885060"/>
      <w:bookmarkStart w:id="2093" w:name="_Toc2616"/>
      <w:bookmarkStart w:id="2094" w:name="_Toc145511271"/>
      <w:bookmarkStart w:id="2095" w:name="_Toc138884836"/>
      <w:bookmarkStart w:id="2096" w:name="_Toc82595208"/>
      <w:bookmarkStart w:id="2097" w:name="_Toc29809785"/>
      <w:bookmarkStart w:id="2098" w:name="_Toc124158397"/>
      <w:bookmarkStart w:id="2099" w:name="_Toc155475748"/>
      <w:r>
        <w:t>6.5.4.3</w:t>
      </w:r>
      <w:r>
        <w:tab/>
      </w:r>
      <w:r>
        <w:t>Test purpose</w:t>
      </w:r>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p>
    <w:p>
      <w:pPr>
        <w:pStyle w:val="5"/>
      </w:pPr>
      <w:bookmarkStart w:id="2100" w:name="_Toc45884471"/>
      <w:bookmarkStart w:id="2101" w:name="_Toc74961850"/>
      <w:bookmarkStart w:id="2102" w:name="_Toc137467191"/>
      <w:bookmarkStart w:id="2103" w:name="_Toc75242760"/>
      <w:bookmarkStart w:id="2104" w:name="_Toc82595209"/>
      <w:bookmarkStart w:id="2105" w:name="_Toc124158398"/>
      <w:bookmarkStart w:id="2106" w:name="_Toc58860235"/>
      <w:bookmarkStart w:id="2107" w:name="_Toc36645171"/>
      <w:bookmarkStart w:id="2108" w:name="_Toc536"/>
      <w:bookmarkStart w:id="2109" w:name="_Toc61182732"/>
      <w:bookmarkStart w:id="2110" w:name="_Toc21099988"/>
      <w:bookmarkStart w:id="2111" w:name="_Toc121818419"/>
      <w:bookmarkStart w:id="2112" w:name="_Toc76545106"/>
      <w:bookmarkStart w:id="2113" w:name="_Toc53182494"/>
      <w:bookmarkStart w:id="2114" w:name="_Toc66728046"/>
      <w:bookmarkStart w:id="2115" w:name="_Toc121818643"/>
      <w:bookmarkStart w:id="2116" w:name="_Toc37272225"/>
      <w:bookmarkStart w:id="2117" w:name="_Toc138885061"/>
      <w:bookmarkStart w:id="2118" w:name="_Toc145511272"/>
      <w:bookmarkStart w:id="2119" w:name="_Toc130558466"/>
      <w:bookmarkStart w:id="2120" w:name="_Toc9675"/>
      <w:bookmarkStart w:id="2121" w:name="_Toc138884837"/>
      <w:bookmarkStart w:id="2122" w:name="_Toc58862739"/>
      <w:bookmarkStart w:id="2123" w:name="_Toc26851"/>
      <w:bookmarkStart w:id="2124" w:name="_Toc155475749"/>
      <w:bookmarkStart w:id="2125" w:name="_Toc29809786"/>
      <w:r>
        <w:t>6.5.4.4</w:t>
      </w:r>
      <w:r>
        <w:tab/>
      </w:r>
      <w:r>
        <w:t>Method of test</w:t>
      </w:r>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p>
    <w:p>
      <w:pPr>
        <w:pStyle w:val="6"/>
      </w:pPr>
      <w:bookmarkStart w:id="2126" w:name="_Toc74961851"/>
      <w:bookmarkStart w:id="2127" w:name="_Toc66728047"/>
      <w:bookmarkStart w:id="2128" w:name="_Toc29809787"/>
      <w:bookmarkStart w:id="2129" w:name="_Toc138885062"/>
      <w:bookmarkStart w:id="2130" w:name="_Toc137467192"/>
      <w:bookmarkStart w:id="2131" w:name="_Toc75242761"/>
      <w:bookmarkStart w:id="2132" w:name="_Toc4883"/>
      <w:bookmarkStart w:id="2133" w:name="_Toc58862740"/>
      <w:bookmarkStart w:id="2134" w:name="_Toc61182733"/>
      <w:bookmarkStart w:id="2135" w:name="_Toc36645172"/>
      <w:bookmarkStart w:id="2136" w:name="_Toc76545107"/>
      <w:bookmarkStart w:id="2137" w:name="_Toc130558467"/>
      <w:bookmarkStart w:id="2138" w:name="_Toc20926"/>
      <w:bookmarkStart w:id="2139" w:name="_Toc58860236"/>
      <w:bookmarkStart w:id="2140" w:name="_Toc21099989"/>
      <w:bookmarkStart w:id="2141" w:name="_Toc124158399"/>
      <w:bookmarkStart w:id="2142" w:name="_Toc4374"/>
      <w:bookmarkStart w:id="2143" w:name="_Toc155475750"/>
      <w:bookmarkStart w:id="2144" w:name="_Toc121818644"/>
      <w:bookmarkStart w:id="2145" w:name="_Toc145511273"/>
      <w:bookmarkStart w:id="2146" w:name="_Toc121818420"/>
      <w:bookmarkStart w:id="2147" w:name="_Toc37272226"/>
      <w:bookmarkStart w:id="2148" w:name="_Toc53182495"/>
      <w:bookmarkStart w:id="2149" w:name="_Toc138884838"/>
      <w:bookmarkStart w:id="2150" w:name="_Toc82595210"/>
      <w:bookmarkStart w:id="2151" w:name="_Toc45884472"/>
      <w:r>
        <w:t>6.5.4.4.1</w:t>
      </w:r>
      <w:r>
        <w:tab/>
      </w:r>
      <w:r>
        <w:t>Initial conditions</w:t>
      </w:r>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p>
    <w:p>
      <w:pPr>
        <w:pStyle w:val="6"/>
        <w:rPr>
          <w:rFonts w:hint="default" w:eastAsia="宋体"/>
          <w:lang w:val="en-US" w:eastAsia="zh-CN"/>
        </w:rPr>
      </w:pPr>
      <w:bookmarkStart w:id="2152" w:name="_Toc13898"/>
      <w:bookmarkStart w:id="2153" w:name="_Toc53182496"/>
      <w:bookmarkStart w:id="2154" w:name="_Toc37272227"/>
      <w:bookmarkStart w:id="2155" w:name="_Toc66728048"/>
      <w:bookmarkStart w:id="2156" w:name="_Toc19101"/>
      <w:bookmarkStart w:id="2157" w:name="_Toc74961852"/>
      <w:bookmarkStart w:id="2158" w:name="_Toc121818421"/>
      <w:bookmarkStart w:id="2159" w:name="_Toc14117"/>
      <w:bookmarkStart w:id="2160" w:name="_Toc75242762"/>
      <w:bookmarkStart w:id="2161" w:name="_Toc76545108"/>
      <w:bookmarkStart w:id="2162" w:name="_Toc145511274"/>
      <w:bookmarkStart w:id="2163" w:name="_Toc121818645"/>
      <w:bookmarkStart w:id="2164" w:name="_Toc155475751"/>
      <w:bookmarkStart w:id="2165" w:name="_Toc82595211"/>
      <w:bookmarkStart w:id="2166" w:name="_Toc124158400"/>
      <w:bookmarkStart w:id="2167" w:name="_Toc45884473"/>
      <w:bookmarkStart w:id="2168" w:name="_Toc58862741"/>
      <w:bookmarkStart w:id="2169" w:name="_Toc58860237"/>
      <w:bookmarkStart w:id="2170" w:name="_Toc137467193"/>
      <w:bookmarkStart w:id="2171" w:name="_Toc138884839"/>
      <w:bookmarkStart w:id="2172" w:name="_Toc29809788"/>
      <w:bookmarkStart w:id="2173" w:name="_Toc36645173"/>
      <w:bookmarkStart w:id="2174" w:name="_Toc138885063"/>
      <w:bookmarkStart w:id="2175" w:name="_Toc21099990"/>
      <w:bookmarkStart w:id="2176" w:name="_Toc61182734"/>
      <w:bookmarkStart w:id="2177" w:name="_Toc130558468"/>
      <w:r>
        <w:t>6.5.4.4.2</w:t>
      </w:r>
      <w:r>
        <w:tab/>
      </w:r>
      <w:r>
        <w:t>Procedure</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ins w:id="1406" w:author="ZTE, Fei Xue" w:date="2024-02-17T11:57:26Z">
        <w:r>
          <w:rPr>
            <w:rFonts w:hint="eastAsia" w:eastAsia="宋体"/>
            <w:lang w:val="en-US" w:eastAsia="zh-CN"/>
          </w:rPr>
          <w:t xml:space="preserve"> </w:t>
        </w:r>
      </w:ins>
      <w:ins w:id="1407" w:author="ZTE, Fei Xue" w:date="2024-02-17T11:57:27Z">
        <w:r>
          <w:rPr>
            <w:rFonts w:hint="eastAsia" w:eastAsia="宋体"/>
            <w:lang w:val="en-US" w:eastAsia="zh-CN"/>
          </w:rPr>
          <w:t xml:space="preserve">for </w:t>
        </w:r>
      </w:ins>
      <w:ins w:id="1408" w:author="ZTE, Fei Xue" w:date="2024-02-17T11:57:28Z">
        <w:r>
          <w:rPr>
            <w:rFonts w:hint="eastAsia" w:eastAsia="宋体"/>
            <w:lang w:val="en-US" w:eastAsia="zh-CN"/>
          </w:rPr>
          <w:t>RF r</w:t>
        </w:r>
      </w:ins>
      <w:ins w:id="1409" w:author="ZTE, Fei Xue" w:date="2024-02-17T11:57:29Z">
        <w:r>
          <w:rPr>
            <w:rFonts w:hint="eastAsia" w:eastAsia="宋体"/>
            <w:lang w:val="en-US" w:eastAsia="zh-CN"/>
          </w:rPr>
          <w:t>epeater</w:t>
        </w:r>
      </w:ins>
    </w:p>
    <w:p>
      <w:pPr>
        <w:pStyle w:val="6"/>
        <w:rPr>
          <w:ins w:id="1410" w:author="ZTE, Fei Xue" w:date="2024-02-17T11:57:46Z"/>
          <w:rFonts w:hint="default" w:eastAsia="宋体"/>
          <w:lang w:val="en-US" w:eastAsia="zh-CN"/>
        </w:rPr>
      </w:pPr>
      <w:ins w:id="1411" w:author="ZTE, Fei Xue" w:date="2024-02-17T11:57:46Z">
        <w:bookmarkStart w:id="2178" w:name="_Toc37272228"/>
        <w:bookmarkStart w:id="2179" w:name="_Toc29809789"/>
        <w:bookmarkStart w:id="2180" w:name="_Toc53182497"/>
        <w:bookmarkStart w:id="2181" w:name="_Toc66728049"/>
        <w:bookmarkStart w:id="2182" w:name="_Toc82595212"/>
        <w:bookmarkStart w:id="2183" w:name="_Toc74961853"/>
        <w:bookmarkStart w:id="2184" w:name="_Toc21099991"/>
        <w:bookmarkStart w:id="2185" w:name="_Toc58862742"/>
        <w:bookmarkStart w:id="2186" w:name="_Toc45884474"/>
        <w:bookmarkStart w:id="2187" w:name="_Toc58860238"/>
        <w:bookmarkStart w:id="2188" w:name="_Toc61182735"/>
        <w:bookmarkStart w:id="2189" w:name="_Toc76545109"/>
        <w:bookmarkStart w:id="2190" w:name="_Toc75242763"/>
        <w:bookmarkStart w:id="2191" w:name="_Toc36645174"/>
        <w:bookmarkStart w:id="2192" w:name="_Toc2881"/>
        <w:bookmarkStart w:id="2193" w:name="_Toc145511275"/>
        <w:bookmarkStart w:id="2194" w:name="_Toc6322"/>
        <w:bookmarkStart w:id="2195" w:name="_Toc138884840"/>
        <w:bookmarkStart w:id="2196" w:name="_Toc121818422"/>
        <w:bookmarkStart w:id="2197" w:name="_Toc155475752"/>
        <w:bookmarkStart w:id="2198" w:name="_Toc137467194"/>
        <w:bookmarkStart w:id="2199" w:name="_Toc25129"/>
        <w:bookmarkStart w:id="2200" w:name="_Toc121818646"/>
        <w:bookmarkStart w:id="2201" w:name="_Toc124158401"/>
        <w:bookmarkStart w:id="2202" w:name="_Toc130558469"/>
        <w:bookmarkStart w:id="2203" w:name="_Toc138885064"/>
        <w:r>
          <w:rPr/>
          <w:t>6.5.4.4.2</w:t>
        </w:r>
      </w:ins>
      <w:ins w:id="1412" w:author="ZTE, Fei Xue" w:date="2024-02-17T11:57:51Z">
        <w:r>
          <w:rPr>
            <w:rFonts w:hint="eastAsia" w:eastAsia="宋体"/>
            <w:lang w:val="en-US" w:eastAsia="zh-CN"/>
          </w:rPr>
          <w:t>A</w:t>
        </w:r>
      </w:ins>
      <w:ins w:id="1413" w:author="ZTE, Fei Xue" w:date="2024-02-17T11:57:46Z">
        <w:r>
          <w:rPr/>
          <w:tab/>
        </w:r>
      </w:ins>
      <w:ins w:id="1414" w:author="ZTE, Fei Xue" w:date="2024-02-17T11:57:46Z">
        <w:r>
          <w:rPr/>
          <w:t>Procedure</w:t>
        </w:r>
      </w:ins>
      <w:ins w:id="1415" w:author="ZTE, Fei Xue" w:date="2024-02-17T11:57:46Z">
        <w:r>
          <w:rPr>
            <w:rFonts w:hint="eastAsia" w:eastAsia="宋体"/>
            <w:lang w:val="en-US" w:eastAsia="zh-CN"/>
          </w:rPr>
          <w:t xml:space="preserve"> for </w:t>
        </w:r>
      </w:ins>
      <w:ins w:id="1416" w:author="ZTE, Fei Xue" w:date="2024-02-17T11:57:59Z">
        <w:r>
          <w:rPr>
            <w:rFonts w:hint="eastAsia" w:eastAsia="宋体"/>
            <w:lang w:val="en-US" w:eastAsia="zh-CN"/>
          </w:rPr>
          <w:t>NC</w:t>
        </w:r>
      </w:ins>
      <w:ins w:id="1417" w:author="ZTE, Fei Xue" w:date="2024-02-17T11:58:00Z">
        <w:r>
          <w:rPr>
            <w:rFonts w:hint="eastAsia" w:eastAsia="宋体"/>
            <w:lang w:val="en-US" w:eastAsia="zh-CN"/>
          </w:rPr>
          <w:t>R</w:t>
        </w:r>
      </w:ins>
    </w:p>
    <w:p>
      <w:pPr>
        <w:pStyle w:val="5"/>
        <w:rPr>
          <w:rFonts w:hint="default" w:eastAsia="宋体"/>
          <w:lang w:val="en-US" w:eastAsia="zh-CN"/>
        </w:rPr>
      </w:pPr>
      <w:r>
        <w:t>6.5.4.5</w:t>
      </w:r>
      <w:r>
        <w:tab/>
      </w:r>
      <w:r>
        <w:t>Test requirements</w:t>
      </w:r>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ins w:id="1418" w:author="ZTE, Fei Xue" w:date="2024-02-17T11:57:35Z">
        <w:r>
          <w:rPr>
            <w:rFonts w:hint="eastAsia" w:eastAsia="宋体"/>
            <w:lang w:val="en-US" w:eastAsia="zh-CN"/>
          </w:rPr>
          <w:t xml:space="preserve"> fo</w:t>
        </w:r>
      </w:ins>
      <w:ins w:id="1419" w:author="ZTE, Fei Xue" w:date="2024-02-17T11:57:36Z">
        <w:r>
          <w:rPr>
            <w:rFonts w:hint="eastAsia" w:eastAsia="宋体"/>
            <w:lang w:val="en-US" w:eastAsia="zh-CN"/>
          </w:rPr>
          <w:t>r R</w:t>
        </w:r>
      </w:ins>
      <w:ins w:id="1420" w:author="ZTE, Fei Xue" w:date="2024-02-17T11:57:37Z">
        <w:r>
          <w:rPr>
            <w:rFonts w:hint="eastAsia" w:eastAsia="宋体"/>
            <w:lang w:val="en-US" w:eastAsia="zh-CN"/>
          </w:rPr>
          <w:t>F re</w:t>
        </w:r>
      </w:ins>
      <w:ins w:id="1421" w:author="ZTE, Fei Xue" w:date="2024-02-17T11:57:38Z">
        <w:r>
          <w:rPr>
            <w:rFonts w:hint="eastAsia" w:eastAsia="宋体"/>
            <w:lang w:val="en-US" w:eastAsia="zh-CN"/>
          </w:rPr>
          <w:t>peater</w:t>
        </w:r>
      </w:ins>
    </w:p>
    <w:p>
      <w:pPr>
        <w:pStyle w:val="5"/>
        <w:rPr>
          <w:ins w:id="1422" w:author="ZTE, Fei Xue" w:date="2024-02-17T11:58:09Z"/>
          <w:rFonts w:hint="default" w:eastAsia="宋体"/>
          <w:lang w:val="en-US" w:eastAsia="zh-CN"/>
        </w:rPr>
      </w:pPr>
      <w:ins w:id="1423" w:author="ZTE, Fei Xue" w:date="2024-02-17T11:58:09Z">
        <w:r>
          <w:rPr/>
          <w:t>6.5.4.5</w:t>
        </w:r>
      </w:ins>
      <w:ins w:id="1424" w:author="ZTE, Fei Xue" w:date="2024-02-17T11:58:14Z">
        <w:r>
          <w:rPr>
            <w:rFonts w:hint="eastAsia" w:eastAsia="宋体"/>
            <w:lang w:val="en-US" w:eastAsia="zh-CN"/>
          </w:rPr>
          <w:t>A</w:t>
        </w:r>
      </w:ins>
      <w:ins w:id="1425" w:author="ZTE, Fei Xue" w:date="2024-02-17T11:58:09Z">
        <w:r>
          <w:rPr/>
          <w:tab/>
        </w:r>
      </w:ins>
      <w:ins w:id="1426" w:author="ZTE, Fei Xue" w:date="2024-02-17T11:58:09Z">
        <w:r>
          <w:rPr/>
          <w:t>Test requirements</w:t>
        </w:r>
      </w:ins>
      <w:ins w:id="1427" w:author="ZTE, Fei Xue" w:date="2024-02-17T11:58:09Z">
        <w:r>
          <w:rPr>
            <w:rFonts w:hint="eastAsia" w:eastAsia="宋体"/>
            <w:lang w:val="en-US" w:eastAsia="zh-CN"/>
          </w:rPr>
          <w:t xml:space="preserve"> for </w:t>
        </w:r>
      </w:ins>
      <w:ins w:id="1428" w:author="ZTE, Fei Xue" w:date="2024-02-17T11:58:20Z">
        <w:r>
          <w:rPr>
            <w:rFonts w:hint="eastAsia" w:eastAsia="宋体"/>
            <w:lang w:val="en-US" w:eastAsia="zh-CN"/>
          </w:rPr>
          <w:t>NCR</w:t>
        </w:r>
      </w:ins>
    </w:p>
    <w:p/>
    <w:p>
      <w:pPr>
        <w:pStyle w:val="3"/>
        <w:rPr>
          <w:lang w:eastAsia="zh-CN"/>
        </w:rPr>
      </w:pPr>
      <w:bookmarkStart w:id="2204" w:name="_Toc138884846"/>
      <w:bookmarkStart w:id="2205" w:name="_Toc6426"/>
      <w:bookmarkStart w:id="2206" w:name="_Toc155475758"/>
      <w:bookmarkStart w:id="2207" w:name="_Toc8603"/>
      <w:bookmarkStart w:id="2208" w:name="_Toc130558475"/>
      <w:bookmarkStart w:id="2209" w:name="_Toc5222"/>
      <w:bookmarkStart w:id="2210" w:name="_Toc3683"/>
      <w:bookmarkStart w:id="2211" w:name="_Toc124158407"/>
      <w:bookmarkStart w:id="2212" w:name="_Toc121818652"/>
      <w:bookmarkStart w:id="2213" w:name="_Toc137467200"/>
      <w:bookmarkStart w:id="2214" w:name="_Toc145511281"/>
      <w:bookmarkStart w:id="2215" w:name="_Toc121818428"/>
      <w:bookmarkStart w:id="2216" w:name="_Toc138885070"/>
      <w:r>
        <w:rPr>
          <w:rFonts w:hint="eastAsia"/>
          <w:lang w:val="en-US" w:eastAsia="zh-CN"/>
        </w:rPr>
        <w:t>6</w:t>
      </w:r>
      <w:r>
        <w:t>.</w:t>
      </w:r>
      <w:r>
        <w:rPr>
          <w:rFonts w:hint="eastAsia"/>
          <w:lang w:eastAsia="zh-CN"/>
        </w:rPr>
        <w:t>6</w:t>
      </w:r>
      <w:r>
        <w:tab/>
      </w:r>
      <w:r>
        <w:rPr>
          <w:rFonts w:hint="eastAsia"/>
          <w:lang w:eastAsia="zh-CN"/>
        </w:rPr>
        <w:t xml:space="preserve">OTA </w:t>
      </w:r>
      <w:r>
        <w:rPr>
          <w:lang w:eastAsia="zh-CN"/>
        </w:rPr>
        <w:t>Repeater</w:t>
      </w:r>
      <w:r>
        <w:rPr>
          <w:rFonts w:hint="eastAsia"/>
          <w:lang w:val="en-US" w:eastAsia="zh-CN"/>
        </w:rPr>
        <w:t xml:space="preserve"> </w:t>
      </w:r>
      <w:r>
        <w:rPr>
          <w:rFonts w:hint="eastAsia"/>
          <w:lang w:eastAsia="zh-CN"/>
        </w:rPr>
        <w:t>Error Vector Magnitude</w:t>
      </w:r>
      <w:bookmarkEnd w:id="2204"/>
      <w:bookmarkEnd w:id="2205"/>
      <w:bookmarkEnd w:id="2206"/>
      <w:bookmarkEnd w:id="2207"/>
      <w:bookmarkEnd w:id="2208"/>
      <w:bookmarkEnd w:id="2209"/>
      <w:bookmarkEnd w:id="2210"/>
      <w:bookmarkEnd w:id="2211"/>
      <w:bookmarkEnd w:id="2212"/>
      <w:bookmarkEnd w:id="2213"/>
      <w:bookmarkEnd w:id="2214"/>
      <w:bookmarkEnd w:id="2215"/>
      <w:bookmarkEnd w:id="2216"/>
    </w:p>
    <w:p>
      <w:pPr>
        <w:pStyle w:val="4"/>
      </w:pPr>
      <w:bookmarkStart w:id="2217" w:name="_Toc121818429"/>
      <w:bookmarkStart w:id="2218" w:name="_Toc124158408"/>
      <w:bookmarkStart w:id="2219" w:name="_Toc138884847"/>
      <w:bookmarkStart w:id="2220" w:name="_Toc121818653"/>
      <w:bookmarkStart w:id="2221" w:name="_Toc155475759"/>
      <w:bookmarkStart w:id="2222" w:name="_Toc138885071"/>
      <w:bookmarkStart w:id="2223" w:name="_Toc130558476"/>
      <w:bookmarkStart w:id="2224" w:name="_Toc137467201"/>
      <w:bookmarkStart w:id="2225" w:name="_Toc145511282"/>
      <w:r>
        <w:rPr>
          <w:rFonts w:hint="eastAsia"/>
          <w:lang w:val="en-US" w:eastAsia="zh-CN"/>
        </w:rPr>
        <w:t>6</w:t>
      </w:r>
      <w:r>
        <w:t>.6.1</w:t>
      </w:r>
      <w:r>
        <w:tab/>
      </w:r>
      <w:r>
        <w:t>Downlink repeater</w:t>
      </w:r>
      <w:r>
        <w:rPr>
          <w:rFonts w:hint="eastAsia"/>
          <w:lang w:val="en-US" w:eastAsia="zh-CN"/>
        </w:rPr>
        <w:t xml:space="preserve"> e</w:t>
      </w:r>
      <w:r>
        <w:t>rror vector magnitude</w:t>
      </w:r>
      <w:bookmarkEnd w:id="2217"/>
      <w:bookmarkEnd w:id="2218"/>
      <w:bookmarkEnd w:id="2219"/>
      <w:bookmarkEnd w:id="2220"/>
      <w:bookmarkEnd w:id="2221"/>
      <w:bookmarkEnd w:id="2222"/>
      <w:bookmarkEnd w:id="2223"/>
      <w:bookmarkEnd w:id="2224"/>
      <w:bookmarkEnd w:id="2225"/>
    </w:p>
    <w:p>
      <w:pPr>
        <w:pStyle w:val="5"/>
      </w:pPr>
      <w:bookmarkStart w:id="2226" w:name="_Toc19211"/>
      <w:bookmarkStart w:id="2227" w:name="_Toc1113"/>
      <w:bookmarkStart w:id="2228" w:name="_Toc106094184"/>
      <w:bookmarkStart w:id="2229" w:name="_Toc124158409"/>
      <w:bookmarkStart w:id="2230" w:name="_Toc130558477"/>
      <w:bookmarkStart w:id="2231" w:name="_Toc145511283"/>
      <w:bookmarkStart w:id="2232" w:name="_Toc121818430"/>
      <w:bookmarkStart w:id="2233" w:name="_Toc137467202"/>
      <w:bookmarkStart w:id="2234" w:name="_Toc11416"/>
      <w:bookmarkStart w:id="2235" w:name="_Toc121818654"/>
      <w:bookmarkStart w:id="2236" w:name="_Toc155475760"/>
      <w:bookmarkStart w:id="2237" w:name="_Toc138884848"/>
      <w:bookmarkStart w:id="2238" w:name="_Toc138885072"/>
      <w:r>
        <w:rPr>
          <w:lang w:eastAsia="zh-CN"/>
        </w:rPr>
        <w:t>6</w:t>
      </w:r>
      <w:r>
        <w:t>.6.1.1</w:t>
      </w:r>
      <w:r>
        <w:tab/>
      </w:r>
      <w:r>
        <w:t>General</w:t>
      </w:r>
      <w:bookmarkEnd w:id="2226"/>
      <w:bookmarkEnd w:id="2227"/>
      <w:bookmarkEnd w:id="2228"/>
      <w:bookmarkEnd w:id="2229"/>
      <w:bookmarkEnd w:id="2230"/>
      <w:bookmarkEnd w:id="2231"/>
      <w:bookmarkEnd w:id="2232"/>
      <w:bookmarkEnd w:id="2233"/>
      <w:bookmarkEnd w:id="2234"/>
      <w:bookmarkEnd w:id="2235"/>
      <w:bookmarkEnd w:id="2236"/>
      <w:bookmarkEnd w:id="2237"/>
      <w:bookmarkEnd w:id="2238"/>
    </w:p>
    <w:p>
      <w:pPr>
        <w:pStyle w:val="5"/>
        <w:rPr>
          <w:rFonts w:hint="default" w:eastAsia="宋体"/>
          <w:lang w:val="en-US" w:eastAsia="zh-CN"/>
        </w:rPr>
      </w:pPr>
      <w:bookmarkStart w:id="2239" w:name="_Toc21034"/>
      <w:bookmarkStart w:id="2240" w:name="_Toc138884849"/>
      <w:bookmarkStart w:id="2241" w:name="_Toc138885073"/>
      <w:bookmarkStart w:id="2242" w:name="_Toc155475761"/>
      <w:bookmarkStart w:id="2243" w:name="_Toc27622"/>
      <w:bookmarkStart w:id="2244" w:name="_Toc503965085"/>
      <w:bookmarkStart w:id="2245" w:name="_Toc121818431"/>
      <w:bookmarkStart w:id="2246" w:name="_Toc121818655"/>
      <w:bookmarkStart w:id="2247" w:name="_Toc130558478"/>
      <w:bookmarkStart w:id="2248" w:name="_Toc137467203"/>
      <w:bookmarkStart w:id="2249" w:name="_Toc145511284"/>
      <w:bookmarkStart w:id="2250" w:name="_Toc15711"/>
      <w:bookmarkStart w:id="2251" w:name="_Toc124158410"/>
      <w:r>
        <w:t>6.6.1.2</w:t>
      </w:r>
      <w:r>
        <w:tab/>
      </w:r>
      <w:r>
        <w:t>Minimum requirements</w:t>
      </w:r>
      <w:bookmarkEnd w:id="2239"/>
      <w:bookmarkEnd w:id="2240"/>
      <w:bookmarkEnd w:id="2241"/>
      <w:bookmarkEnd w:id="2242"/>
      <w:bookmarkEnd w:id="2243"/>
      <w:bookmarkEnd w:id="2244"/>
      <w:bookmarkEnd w:id="2245"/>
      <w:bookmarkEnd w:id="2246"/>
      <w:bookmarkEnd w:id="2247"/>
      <w:bookmarkEnd w:id="2248"/>
      <w:bookmarkEnd w:id="2249"/>
      <w:bookmarkEnd w:id="2250"/>
      <w:bookmarkEnd w:id="2251"/>
      <w:ins w:id="1429" w:author="ZTE, Fei Xue" w:date="2024-02-17T11:58:45Z">
        <w:r>
          <w:rPr>
            <w:rFonts w:hint="eastAsia" w:eastAsia="宋体"/>
            <w:lang w:val="en-US" w:eastAsia="zh-CN"/>
          </w:rPr>
          <w:t xml:space="preserve"> </w:t>
        </w:r>
      </w:ins>
      <w:ins w:id="1430" w:author="ZTE, Fei Xue" w:date="2024-02-17T11:58:47Z">
        <w:r>
          <w:rPr>
            <w:rFonts w:hint="eastAsia" w:eastAsia="宋体"/>
            <w:lang w:val="en-US" w:eastAsia="zh-CN"/>
          </w:rPr>
          <w:t>for R</w:t>
        </w:r>
      </w:ins>
      <w:ins w:id="1431" w:author="ZTE, Fei Xue" w:date="2024-02-17T11:58:48Z">
        <w:r>
          <w:rPr>
            <w:rFonts w:hint="eastAsia" w:eastAsia="宋体"/>
            <w:lang w:val="en-US" w:eastAsia="zh-CN"/>
          </w:rPr>
          <w:t>F repea</w:t>
        </w:r>
      </w:ins>
      <w:ins w:id="1432" w:author="ZTE, Fei Xue" w:date="2024-02-17T11:58:49Z">
        <w:r>
          <w:rPr>
            <w:rFonts w:hint="eastAsia" w:eastAsia="宋体"/>
            <w:lang w:val="en-US" w:eastAsia="zh-CN"/>
          </w:rPr>
          <w:t>ter</w:t>
        </w:r>
      </w:ins>
    </w:p>
    <w:p>
      <w:pPr>
        <w:pStyle w:val="5"/>
        <w:rPr>
          <w:ins w:id="1433" w:author="ZTE, Fei Xue" w:date="2024-02-17T11:58:56Z"/>
          <w:rFonts w:hint="default" w:eastAsia="宋体"/>
          <w:lang w:val="en-US" w:eastAsia="zh-CN"/>
        </w:rPr>
      </w:pPr>
      <w:ins w:id="1434" w:author="ZTE, Fei Xue" w:date="2024-02-17T11:58:56Z">
        <w:bookmarkStart w:id="2252" w:name="_Toc2154"/>
        <w:bookmarkStart w:id="2253" w:name="_Toc26551"/>
        <w:bookmarkStart w:id="2254" w:name="_Toc121818656"/>
        <w:bookmarkStart w:id="2255" w:name="_Toc138885074"/>
        <w:bookmarkStart w:id="2256" w:name="_Toc16509"/>
        <w:bookmarkStart w:id="2257" w:name="_Toc130558479"/>
        <w:bookmarkStart w:id="2258" w:name="_Toc138884850"/>
        <w:bookmarkStart w:id="2259" w:name="_Toc124158411"/>
        <w:bookmarkStart w:id="2260" w:name="_Toc503965086"/>
        <w:bookmarkStart w:id="2261" w:name="_Toc121818432"/>
        <w:bookmarkStart w:id="2262" w:name="_Toc145511285"/>
        <w:bookmarkStart w:id="2263" w:name="_Toc155475762"/>
        <w:bookmarkStart w:id="2264" w:name="_Toc137467204"/>
        <w:r>
          <w:rPr/>
          <w:t>6.6.1.2</w:t>
        </w:r>
      </w:ins>
      <w:ins w:id="1435" w:author="ZTE, Fei Xue" w:date="2024-02-17T11:59:00Z">
        <w:r>
          <w:rPr>
            <w:rFonts w:hint="eastAsia" w:eastAsia="宋体"/>
            <w:lang w:val="en-US" w:eastAsia="zh-CN"/>
          </w:rPr>
          <w:t>A</w:t>
        </w:r>
      </w:ins>
      <w:ins w:id="1436" w:author="ZTE, Fei Xue" w:date="2024-02-17T11:58:56Z">
        <w:r>
          <w:rPr/>
          <w:tab/>
        </w:r>
      </w:ins>
      <w:ins w:id="1437" w:author="ZTE, Fei Xue" w:date="2024-02-17T11:58:56Z">
        <w:r>
          <w:rPr/>
          <w:t>Minimum requirements</w:t>
        </w:r>
      </w:ins>
      <w:ins w:id="1438" w:author="ZTE, Fei Xue" w:date="2024-02-17T11:58:56Z">
        <w:r>
          <w:rPr>
            <w:rFonts w:hint="eastAsia" w:eastAsia="宋体"/>
            <w:lang w:val="en-US" w:eastAsia="zh-CN"/>
          </w:rPr>
          <w:t xml:space="preserve"> for </w:t>
        </w:r>
      </w:ins>
      <w:ins w:id="1439" w:author="ZTE, Fei Xue" w:date="2024-02-17T11:59:04Z">
        <w:r>
          <w:rPr>
            <w:rFonts w:hint="eastAsia" w:eastAsia="宋体"/>
            <w:lang w:val="en-US" w:eastAsia="zh-CN"/>
          </w:rPr>
          <w:t>NCR</w:t>
        </w:r>
      </w:ins>
    </w:p>
    <w:p>
      <w:pPr>
        <w:pStyle w:val="5"/>
      </w:pPr>
      <w:r>
        <w:t>6.6.1.3</w:t>
      </w:r>
      <w:r>
        <w:tab/>
      </w:r>
      <w:r>
        <w:t>Test purpose</w:t>
      </w:r>
      <w:bookmarkEnd w:id="2252"/>
      <w:bookmarkEnd w:id="2253"/>
      <w:bookmarkEnd w:id="2254"/>
      <w:bookmarkEnd w:id="2255"/>
      <w:bookmarkEnd w:id="2256"/>
      <w:bookmarkEnd w:id="2257"/>
      <w:bookmarkEnd w:id="2258"/>
      <w:bookmarkEnd w:id="2259"/>
      <w:bookmarkEnd w:id="2260"/>
      <w:bookmarkEnd w:id="2261"/>
      <w:bookmarkEnd w:id="2262"/>
      <w:bookmarkEnd w:id="2263"/>
      <w:bookmarkEnd w:id="2264"/>
    </w:p>
    <w:p>
      <w:pPr>
        <w:pStyle w:val="5"/>
      </w:pPr>
      <w:bookmarkStart w:id="2265" w:name="_Toc124158412"/>
      <w:bookmarkStart w:id="2266" w:name="_Toc24830"/>
      <w:bookmarkStart w:id="2267" w:name="_Toc121818657"/>
      <w:bookmarkStart w:id="2268" w:name="_Toc155475763"/>
      <w:bookmarkStart w:id="2269" w:name="_Toc14179"/>
      <w:bookmarkStart w:id="2270" w:name="_Toc121818433"/>
      <w:bookmarkStart w:id="2271" w:name="_Toc503965087"/>
      <w:bookmarkStart w:id="2272" w:name="_Toc19619"/>
      <w:bookmarkStart w:id="2273" w:name="_Toc130558480"/>
      <w:bookmarkStart w:id="2274" w:name="_Toc137467205"/>
      <w:bookmarkStart w:id="2275" w:name="_Toc138884851"/>
      <w:bookmarkStart w:id="2276" w:name="_Toc145511286"/>
      <w:bookmarkStart w:id="2277" w:name="_Toc138885075"/>
      <w:r>
        <w:t>6.6.1.4</w:t>
      </w:r>
      <w:r>
        <w:tab/>
      </w:r>
      <w:r>
        <w:t>Method of test</w:t>
      </w:r>
      <w:bookmarkEnd w:id="2265"/>
      <w:bookmarkEnd w:id="2266"/>
      <w:bookmarkEnd w:id="2267"/>
      <w:bookmarkEnd w:id="2268"/>
      <w:bookmarkEnd w:id="2269"/>
      <w:bookmarkEnd w:id="2270"/>
      <w:bookmarkEnd w:id="2271"/>
      <w:bookmarkEnd w:id="2272"/>
      <w:bookmarkEnd w:id="2273"/>
      <w:bookmarkEnd w:id="2274"/>
      <w:bookmarkEnd w:id="2275"/>
      <w:bookmarkEnd w:id="2276"/>
      <w:bookmarkEnd w:id="2277"/>
    </w:p>
    <w:p>
      <w:pPr>
        <w:pStyle w:val="6"/>
      </w:pPr>
      <w:bookmarkStart w:id="2278" w:name="_Toc155475764"/>
      <w:bookmarkStart w:id="2279" w:name="_Toc25234"/>
      <w:bookmarkStart w:id="2280" w:name="_Toc124158413"/>
      <w:bookmarkStart w:id="2281" w:name="_Toc137467206"/>
      <w:bookmarkStart w:id="2282" w:name="_Toc145511287"/>
      <w:bookmarkStart w:id="2283" w:name="_Toc130558481"/>
      <w:bookmarkStart w:id="2284" w:name="_Toc22430"/>
      <w:bookmarkStart w:id="2285" w:name="_Toc121818658"/>
      <w:bookmarkStart w:id="2286" w:name="_Toc138885076"/>
      <w:bookmarkStart w:id="2287" w:name="_Toc1569"/>
      <w:bookmarkStart w:id="2288" w:name="_Toc503965088"/>
      <w:bookmarkStart w:id="2289" w:name="_Toc121818434"/>
      <w:bookmarkStart w:id="2290" w:name="_Toc138884852"/>
      <w:r>
        <w:t>6.6.1.4.1</w:t>
      </w:r>
      <w:r>
        <w:tab/>
      </w:r>
      <w:r>
        <w:t>Initial conditions</w:t>
      </w:r>
      <w:bookmarkEnd w:id="2278"/>
      <w:bookmarkEnd w:id="2279"/>
      <w:bookmarkEnd w:id="2280"/>
      <w:bookmarkEnd w:id="2281"/>
      <w:bookmarkEnd w:id="2282"/>
      <w:bookmarkEnd w:id="2283"/>
      <w:bookmarkEnd w:id="2284"/>
      <w:bookmarkEnd w:id="2285"/>
      <w:bookmarkEnd w:id="2286"/>
      <w:bookmarkEnd w:id="2287"/>
      <w:bookmarkEnd w:id="2288"/>
      <w:bookmarkEnd w:id="2289"/>
      <w:bookmarkEnd w:id="2290"/>
    </w:p>
    <w:p>
      <w:pPr>
        <w:pStyle w:val="6"/>
        <w:rPr>
          <w:rFonts w:hint="default" w:eastAsia="宋体"/>
          <w:lang w:val="en-US" w:eastAsia="zh-CN"/>
        </w:rPr>
      </w:pPr>
      <w:bookmarkStart w:id="2291" w:name="_Toc124158414"/>
      <w:bookmarkStart w:id="2292" w:name="_Toc3274"/>
      <w:bookmarkStart w:id="2293" w:name="_Toc138885077"/>
      <w:bookmarkStart w:id="2294" w:name="_Toc137467207"/>
      <w:bookmarkStart w:id="2295" w:name="_Toc1037"/>
      <w:bookmarkStart w:id="2296" w:name="_Toc155475765"/>
      <w:bookmarkStart w:id="2297" w:name="_Toc121818435"/>
      <w:bookmarkStart w:id="2298" w:name="_Toc503965089"/>
      <w:bookmarkStart w:id="2299" w:name="_Toc5929"/>
      <w:bookmarkStart w:id="2300" w:name="_Toc121818659"/>
      <w:bookmarkStart w:id="2301" w:name="_Toc138884853"/>
      <w:bookmarkStart w:id="2302" w:name="_Toc145511288"/>
      <w:bookmarkStart w:id="2303" w:name="_Toc130558482"/>
      <w:r>
        <w:t>6.6.1.4.2</w:t>
      </w:r>
      <w:r>
        <w:tab/>
      </w:r>
      <w:r>
        <w:t>Procedure</w:t>
      </w:r>
      <w:bookmarkEnd w:id="2291"/>
      <w:bookmarkEnd w:id="2292"/>
      <w:bookmarkEnd w:id="2293"/>
      <w:bookmarkEnd w:id="2294"/>
      <w:bookmarkEnd w:id="2295"/>
      <w:bookmarkEnd w:id="2296"/>
      <w:bookmarkEnd w:id="2297"/>
      <w:bookmarkEnd w:id="2298"/>
      <w:bookmarkEnd w:id="2299"/>
      <w:bookmarkEnd w:id="2300"/>
      <w:bookmarkEnd w:id="2301"/>
      <w:bookmarkEnd w:id="2302"/>
      <w:bookmarkEnd w:id="2303"/>
      <w:ins w:id="1440" w:author="ZTE, Fei Xue" w:date="2024-02-17T11:59:10Z">
        <w:r>
          <w:rPr>
            <w:rFonts w:hint="eastAsia" w:eastAsia="宋体"/>
            <w:lang w:val="en-US" w:eastAsia="zh-CN"/>
          </w:rPr>
          <w:t xml:space="preserve"> </w:t>
        </w:r>
      </w:ins>
      <w:ins w:id="1441" w:author="ZTE, Fei Xue" w:date="2024-02-17T11:59:12Z">
        <w:r>
          <w:rPr>
            <w:rFonts w:hint="eastAsia" w:eastAsia="宋体"/>
            <w:lang w:val="en-US" w:eastAsia="zh-CN"/>
          </w:rPr>
          <w:t>for</w:t>
        </w:r>
      </w:ins>
      <w:ins w:id="1442" w:author="ZTE, Fei Xue" w:date="2024-02-17T11:59:13Z">
        <w:r>
          <w:rPr>
            <w:rFonts w:hint="eastAsia" w:eastAsia="宋体"/>
            <w:lang w:val="en-US" w:eastAsia="zh-CN"/>
          </w:rPr>
          <w:t xml:space="preserve"> RF </w:t>
        </w:r>
      </w:ins>
      <w:ins w:id="1443" w:author="ZTE, Fei Xue" w:date="2024-02-17T11:59:14Z">
        <w:r>
          <w:rPr>
            <w:rFonts w:hint="eastAsia" w:eastAsia="宋体"/>
            <w:lang w:val="en-US" w:eastAsia="zh-CN"/>
          </w:rPr>
          <w:t>repeater</w:t>
        </w:r>
      </w:ins>
    </w:p>
    <w:p>
      <w:pPr>
        <w:pStyle w:val="6"/>
        <w:rPr>
          <w:ins w:id="1444" w:author="ZTE, Fei Xue" w:date="2024-02-17T11:59:33Z"/>
          <w:rFonts w:hint="default" w:eastAsia="宋体"/>
          <w:lang w:val="en-US" w:eastAsia="zh-CN"/>
        </w:rPr>
      </w:pPr>
      <w:ins w:id="1445" w:author="ZTE, Fei Xue" w:date="2024-02-17T11:59:33Z">
        <w:bookmarkStart w:id="2304" w:name="_Toc124158415"/>
        <w:bookmarkStart w:id="2305" w:name="_Toc121818660"/>
        <w:bookmarkStart w:id="2306" w:name="_Toc130558483"/>
        <w:bookmarkStart w:id="2307" w:name="_Toc138884854"/>
        <w:bookmarkStart w:id="2308" w:name="_Toc138885078"/>
        <w:bookmarkStart w:id="2309" w:name="_Toc155475766"/>
        <w:bookmarkStart w:id="2310" w:name="_Toc145511289"/>
        <w:bookmarkStart w:id="2311" w:name="_Toc16576"/>
        <w:bookmarkStart w:id="2312" w:name="_Toc14482"/>
        <w:bookmarkStart w:id="2313" w:name="_Toc8619"/>
        <w:bookmarkStart w:id="2314" w:name="_Toc121818436"/>
        <w:bookmarkStart w:id="2315" w:name="_Toc137467208"/>
        <w:bookmarkStart w:id="2316" w:name="_Toc503965090"/>
        <w:r>
          <w:rPr/>
          <w:t>6.6.1.4.2</w:t>
        </w:r>
      </w:ins>
      <w:ins w:id="1446" w:author="ZTE, Fei Xue" w:date="2024-02-17T11:59:37Z">
        <w:r>
          <w:rPr>
            <w:rFonts w:hint="eastAsia" w:eastAsia="宋体"/>
            <w:lang w:val="en-US" w:eastAsia="zh-CN"/>
          </w:rPr>
          <w:t>A</w:t>
        </w:r>
      </w:ins>
      <w:ins w:id="1447" w:author="ZTE, Fei Xue" w:date="2024-02-17T11:59:33Z">
        <w:r>
          <w:rPr/>
          <w:tab/>
        </w:r>
      </w:ins>
      <w:ins w:id="1448" w:author="ZTE, Fei Xue" w:date="2024-02-17T11:59:33Z">
        <w:r>
          <w:rPr/>
          <w:t>Procedure</w:t>
        </w:r>
      </w:ins>
      <w:ins w:id="1449" w:author="ZTE, Fei Xue" w:date="2024-02-17T11:59:33Z">
        <w:r>
          <w:rPr>
            <w:rFonts w:hint="eastAsia" w:eastAsia="宋体"/>
            <w:lang w:val="en-US" w:eastAsia="zh-CN"/>
          </w:rPr>
          <w:t xml:space="preserve"> for </w:t>
        </w:r>
      </w:ins>
      <w:ins w:id="1450" w:author="ZTE, Fei Xue" w:date="2024-02-17T11:59:42Z">
        <w:r>
          <w:rPr>
            <w:rFonts w:hint="eastAsia" w:eastAsia="宋体"/>
            <w:lang w:val="en-US" w:eastAsia="zh-CN"/>
          </w:rPr>
          <w:t>NC</w:t>
        </w:r>
      </w:ins>
      <w:ins w:id="1451" w:author="ZTE, Fei Xue" w:date="2024-02-17T11:59:43Z">
        <w:r>
          <w:rPr>
            <w:rFonts w:hint="eastAsia" w:eastAsia="宋体"/>
            <w:lang w:val="en-US" w:eastAsia="zh-CN"/>
          </w:rPr>
          <w:t>R</w:t>
        </w:r>
      </w:ins>
    </w:p>
    <w:p>
      <w:pPr>
        <w:pStyle w:val="5"/>
        <w:rPr>
          <w:rFonts w:hint="default" w:eastAsia="宋体"/>
          <w:lang w:val="en-US" w:eastAsia="zh-CN"/>
        </w:rPr>
      </w:pPr>
      <w:r>
        <w:t>6.6.1.5</w:t>
      </w:r>
      <w:r>
        <w:tab/>
      </w:r>
      <w:r>
        <w:t>Test requirement</w:t>
      </w:r>
      <w:bookmarkEnd w:id="2304"/>
      <w:bookmarkEnd w:id="2305"/>
      <w:bookmarkEnd w:id="2306"/>
      <w:bookmarkEnd w:id="2307"/>
      <w:bookmarkEnd w:id="2308"/>
      <w:bookmarkEnd w:id="2309"/>
      <w:bookmarkEnd w:id="2310"/>
      <w:bookmarkEnd w:id="2311"/>
      <w:bookmarkEnd w:id="2312"/>
      <w:bookmarkEnd w:id="2313"/>
      <w:bookmarkEnd w:id="2314"/>
      <w:bookmarkEnd w:id="2315"/>
      <w:bookmarkEnd w:id="2316"/>
      <w:ins w:id="1452" w:author="ZTE, Fei Xue" w:date="2024-02-17T11:59:22Z">
        <w:r>
          <w:rPr>
            <w:rFonts w:hint="eastAsia" w:eastAsia="宋体"/>
            <w:lang w:val="en-US" w:eastAsia="zh-CN"/>
          </w:rPr>
          <w:t xml:space="preserve"> f</w:t>
        </w:r>
      </w:ins>
      <w:ins w:id="1453" w:author="ZTE, Fei Xue" w:date="2024-02-17T11:59:23Z">
        <w:r>
          <w:rPr>
            <w:rFonts w:hint="eastAsia" w:eastAsia="宋体"/>
            <w:lang w:val="en-US" w:eastAsia="zh-CN"/>
          </w:rPr>
          <w:t>or R</w:t>
        </w:r>
      </w:ins>
      <w:ins w:id="1454" w:author="ZTE, Fei Xue" w:date="2024-02-17T11:59:24Z">
        <w:r>
          <w:rPr>
            <w:rFonts w:hint="eastAsia" w:eastAsia="宋体"/>
            <w:lang w:val="en-US" w:eastAsia="zh-CN"/>
          </w:rPr>
          <w:t>F rep</w:t>
        </w:r>
      </w:ins>
      <w:ins w:id="1455" w:author="ZTE, Fei Xue" w:date="2024-02-17T11:59:25Z">
        <w:r>
          <w:rPr>
            <w:rFonts w:hint="eastAsia" w:eastAsia="宋体"/>
            <w:lang w:val="en-US" w:eastAsia="zh-CN"/>
          </w:rPr>
          <w:t>eater</w:t>
        </w:r>
      </w:ins>
    </w:p>
    <w:p>
      <w:pPr>
        <w:pStyle w:val="5"/>
        <w:rPr>
          <w:ins w:id="1456" w:author="ZTE, Fei Xue" w:date="2024-02-17T11:59:49Z"/>
          <w:rFonts w:hint="default" w:eastAsia="宋体"/>
          <w:lang w:val="en-US" w:eastAsia="zh-CN"/>
        </w:rPr>
      </w:pPr>
      <w:ins w:id="1457" w:author="ZTE, Fei Xue" w:date="2024-02-17T11:59:49Z">
        <w:r>
          <w:rPr/>
          <w:t>6.6.1.5</w:t>
        </w:r>
      </w:ins>
      <w:ins w:id="1458" w:author="ZTE, Fei Xue" w:date="2024-02-17T11:59:54Z">
        <w:r>
          <w:rPr>
            <w:rFonts w:hint="eastAsia" w:eastAsia="宋体"/>
            <w:lang w:val="en-US" w:eastAsia="zh-CN"/>
          </w:rPr>
          <w:t>A</w:t>
        </w:r>
      </w:ins>
      <w:ins w:id="1459" w:author="ZTE, Fei Xue" w:date="2024-02-17T11:59:49Z">
        <w:r>
          <w:rPr/>
          <w:tab/>
        </w:r>
      </w:ins>
      <w:ins w:id="1460" w:author="ZTE, Fei Xue" w:date="2024-02-17T11:59:49Z">
        <w:r>
          <w:rPr/>
          <w:t>Test requirement</w:t>
        </w:r>
      </w:ins>
      <w:ins w:id="1461" w:author="ZTE, Fei Xue" w:date="2024-02-17T11:59:49Z">
        <w:r>
          <w:rPr>
            <w:rFonts w:hint="eastAsia" w:eastAsia="宋体"/>
            <w:lang w:val="en-US" w:eastAsia="zh-CN"/>
          </w:rPr>
          <w:t xml:space="preserve"> for </w:t>
        </w:r>
      </w:ins>
      <w:ins w:id="1462" w:author="ZTE, Fei Xue" w:date="2024-02-17T11:59:58Z">
        <w:r>
          <w:rPr>
            <w:rFonts w:hint="eastAsia" w:eastAsia="宋体"/>
            <w:lang w:val="en-US" w:eastAsia="zh-CN"/>
          </w:rPr>
          <w:t>NC</w:t>
        </w:r>
      </w:ins>
      <w:ins w:id="1463" w:author="ZTE, Fei Xue" w:date="2024-02-17T11:59:59Z">
        <w:r>
          <w:rPr>
            <w:rFonts w:hint="eastAsia" w:eastAsia="宋体"/>
            <w:lang w:val="en-US" w:eastAsia="zh-CN"/>
          </w:rPr>
          <w:t>R</w:t>
        </w:r>
      </w:ins>
    </w:p>
    <w:p>
      <w:pPr>
        <w:rPr>
          <w:lang w:val="en-US" w:eastAsia="zh-CN"/>
        </w:rPr>
      </w:pPr>
    </w:p>
    <w:p>
      <w:pPr>
        <w:pStyle w:val="4"/>
      </w:pPr>
      <w:bookmarkStart w:id="2317" w:name="_Toc138885079"/>
      <w:bookmarkStart w:id="2318" w:name="_Toc145511290"/>
      <w:bookmarkStart w:id="2319" w:name="_Toc155475767"/>
      <w:bookmarkStart w:id="2320" w:name="_Toc124158416"/>
      <w:bookmarkStart w:id="2321" w:name="_Toc138884855"/>
      <w:bookmarkStart w:id="2322" w:name="_Toc121818661"/>
      <w:bookmarkStart w:id="2323" w:name="_Toc121818437"/>
      <w:bookmarkStart w:id="2324" w:name="_Toc137467209"/>
      <w:bookmarkStart w:id="2325" w:name="_Toc130558484"/>
      <w:r>
        <w:rPr>
          <w:rFonts w:hint="eastAsia"/>
          <w:lang w:val="en-US" w:eastAsia="zh-CN"/>
        </w:rPr>
        <w:t>6</w:t>
      </w:r>
      <w:r>
        <w:t>.6.2</w:t>
      </w:r>
      <w:r>
        <w:tab/>
      </w:r>
      <w:r>
        <w:t xml:space="preserve">Uplink </w:t>
      </w:r>
      <w:r>
        <w:rPr>
          <w:rFonts w:hint="eastAsia"/>
          <w:lang w:val="en-US" w:eastAsia="zh-CN"/>
        </w:rPr>
        <w:t>Repeater e</w:t>
      </w:r>
      <w:r>
        <w:t>rror vector magnitude</w:t>
      </w:r>
      <w:bookmarkEnd w:id="2317"/>
      <w:bookmarkEnd w:id="2318"/>
      <w:bookmarkEnd w:id="2319"/>
      <w:bookmarkEnd w:id="2320"/>
      <w:bookmarkEnd w:id="2321"/>
      <w:bookmarkEnd w:id="2322"/>
      <w:bookmarkEnd w:id="2323"/>
      <w:bookmarkEnd w:id="2324"/>
      <w:bookmarkEnd w:id="2325"/>
    </w:p>
    <w:p>
      <w:pPr>
        <w:pStyle w:val="5"/>
      </w:pPr>
      <w:bookmarkStart w:id="2326" w:name="_Toc121818662"/>
      <w:bookmarkStart w:id="2327" w:name="_Toc121818438"/>
      <w:bookmarkStart w:id="2328" w:name="_Toc130558485"/>
      <w:bookmarkStart w:id="2329" w:name="_Toc97737214"/>
      <w:bookmarkStart w:id="2330" w:name="_Toc124158417"/>
      <w:bookmarkStart w:id="2331" w:name="_Toc145511291"/>
      <w:bookmarkStart w:id="2332" w:name="_Toc6178"/>
      <w:bookmarkStart w:id="2333" w:name="_Toc155475768"/>
      <w:bookmarkStart w:id="2334" w:name="_Toc138885080"/>
      <w:bookmarkStart w:id="2335" w:name="_Toc138884856"/>
      <w:bookmarkStart w:id="2336" w:name="_Toc106094130"/>
      <w:bookmarkStart w:id="2337" w:name="_Toc137467210"/>
      <w:r>
        <w:t>6.6.2.1</w:t>
      </w:r>
      <w:r>
        <w:tab/>
      </w:r>
      <w:r>
        <w:t>General</w:t>
      </w:r>
      <w:bookmarkEnd w:id="2326"/>
      <w:bookmarkEnd w:id="2327"/>
      <w:bookmarkEnd w:id="2328"/>
      <w:bookmarkEnd w:id="2329"/>
      <w:bookmarkEnd w:id="2330"/>
      <w:bookmarkEnd w:id="2331"/>
      <w:bookmarkEnd w:id="2332"/>
      <w:bookmarkEnd w:id="2333"/>
      <w:bookmarkEnd w:id="2334"/>
      <w:bookmarkEnd w:id="2335"/>
      <w:bookmarkEnd w:id="2336"/>
      <w:bookmarkEnd w:id="2337"/>
    </w:p>
    <w:p>
      <w:pPr>
        <w:pStyle w:val="5"/>
        <w:rPr>
          <w:rFonts w:hint="default" w:eastAsia="宋体"/>
          <w:lang w:val="en-US" w:eastAsia="zh-CN"/>
        </w:rPr>
      </w:pPr>
      <w:bookmarkStart w:id="2338" w:name="_Toc106094131"/>
      <w:bookmarkStart w:id="2339" w:name="_Toc97737215"/>
      <w:bookmarkStart w:id="2340" w:name="_Toc23865"/>
      <w:bookmarkStart w:id="2341" w:name="_Toc138884857"/>
      <w:bookmarkStart w:id="2342" w:name="_Toc121818663"/>
      <w:bookmarkStart w:id="2343" w:name="_Toc155475769"/>
      <w:bookmarkStart w:id="2344" w:name="_Toc130558486"/>
      <w:bookmarkStart w:id="2345" w:name="_Toc137467211"/>
      <w:bookmarkStart w:id="2346" w:name="_Toc121818439"/>
      <w:bookmarkStart w:id="2347" w:name="_Toc138885081"/>
      <w:bookmarkStart w:id="2348" w:name="_Toc145511292"/>
      <w:bookmarkStart w:id="2349" w:name="_Toc124158418"/>
      <w:r>
        <w:t>6.6.2.2</w:t>
      </w:r>
      <w:r>
        <w:tab/>
      </w:r>
      <w:r>
        <w:t>Minimum requirement</w:t>
      </w:r>
      <w:bookmarkEnd w:id="2338"/>
      <w:bookmarkEnd w:id="2339"/>
      <w:bookmarkEnd w:id="2340"/>
      <w:bookmarkEnd w:id="2341"/>
      <w:bookmarkEnd w:id="2342"/>
      <w:bookmarkEnd w:id="2343"/>
      <w:bookmarkEnd w:id="2344"/>
      <w:bookmarkEnd w:id="2345"/>
      <w:bookmarkEnd w:id="2346"/>
      <w:bookmarkEnd w:id="2347"/>
      <w:bookmarkEnd w:id="2348"/>
      <w:bookmarkEnd w:id="2349"/>
      <w:ins w:id="1464" w:author="ZTE, Fei Xue" w:date="2024-02-17T12:01:48Z">
        <w:r>
          <w:rPr>
            <w:rFonts w:hint="eastAsia" w:eastAsia="宋体"/>
            <w:lang w:val="en-US" w:eastAsia="zh-CN"/>
          </w:rPr>
          <w:t xml:space="preserve"> </w:t>
        </w:r>
      </w:ins>
      <w:ins w:id="1465" w:author="ZTE, Fei Xue" w:date="2024-02-17T12:01:50Z">
        <w:r>
          <w:rPr>
            <w:rFonts w:hint="eastAsia" w:eastAsia="宋体"/>
            <w:lang w:val="en-US" w:eastAsia="zh-CN"/>
          </w:rPr>
          <w:t xml:space="preserve">for </w:t>
        </w:r>
      </w:ins>
      <w:ins w:id="1466" w:author="ZTE, Fei Xue" w:date="2024-02-17T12:01:51Z">
        <w:r>
          <w:rPr>
            <w:rFonts w:hint="eastAsia" w:eastAsia="宋体"/>
            <w:lang w:val="en-US" w:eastAsia="zh-CN"/>
          </w:rPr>
          <w:t>RF</w:t>
        </w:r>
      </w:ins>
      <w:ins w:id="1467" w:author="ZTE, Fei Xue" w:date="2024-02-17T12:01:52Z">
        <w:r>
          <w:rPr>
            <w:rFonts w:hint="eastAsia" w:eastAsia="宋体"/>
            <w:lang w:val="en-US" w:eastAsia="zh-CN"/>
          </w:rPr>
          <w:t xml:space="preserve"> repeat</w:t>
        </w:r>
      </w:ins>
      <w:ins w:id="1468" w:author="ZTE, Fei Xue" w:date="2024-02-17T12:01:53Z">
        <w:r>
          <w:rPr>
            <w:rFonts w:hint="eastAsia" w:eastAsia="宋体"/>
            <w:lang w:val="en-US" w:eastAsia="zh-CN"/>
          </w:rPr>
          <w:t>er</w:t>
        </w:r>
      </w:ins>
    </w:p>
    <w:p>
      <w:pPr>
        <w:pStyle w:val="5"/>
        <w:rPr>
          <w:ins w:id="1469" w:author="ZTE, Fei Xue" w:date="2024-02-17T12:01:58Z"/>
          <w:rFonts w:hint="default" w:eastAsia="宋体"/>
          <w:lang w:val="en-US" w:eastAsia="zh-CN"/>
        </w:rPr>
      </w:pPr>
      <w:ins w:id="1470" w:author="ZTE, Fei Xue" w:date="2024-02-17T12:01:58Z">
        <w:r>
          <w:rPr/>
          <w:t>6.6.2.2</w:t>
        </w:r>
      </w:ins>
      <w:ins w:id="1471" w:author="ZTE, Fei Xue" w:date="2024-02-17T12:02:03Z">
        <w:r>
          <w:rPr>
            <w:rFonts w:hint="eastAsia" w:eastAsia="宋体"/>
            <w:lang w:val="en-US" w:eastAsia="zh-CN"/>
          </w:rPr>
          <w:t>A</w:t>
        </w:r>
      </w:ins>
      <w:ins w:id="1472" w:author="ZTE, Fei Xue" w:date="2024-02-17T12:01:58Z">
        <w:r>
          <w:rPr/>
          <w:tab/>
        </w:r>
      </w:ins>
      <w:ins w:id="1473" w:author="ZTE, Fei Xue" w:date="2024-02-17T12:01:58Z">
        <w:r>
          <w:rPr/>
          <w:t>Minimum requirement</w:t>
        </w:r>
      </w:ins>
      <w:ins w:id="1474" w:author="ZTE, Fei Xue" w:date="2024-02-17T12:01:58Z">
        <w:r>
          <w:rPr>
            <w:rFonts w:hint="eastAsia" w:eastAsia="宋体"/>
            <w:lang w:val="en-US" w:eastAsia="zh-CN"/>
          </w:rPr>
          <w:t xml:space="preserve"> for </w:t>
        </w:r>
      </w:ins>
      <w:ins w:id="1475" w:author="ZTE, Fei Xue" w:date="2024-02-17T12:02:08Z">
        <w:r>
          <w:rPr>
            <w:rFonts w:hint="eastAsia" w:eastAsia="宋体"/>
            <w:lang w:val="en-US" w:eastAsia="zh-CN"/>
          </w:rPr>
          <w:t>NCR</w:t>
        </w:r>
      </w:ins>
    </w:p>
    <w:p/>
    <w:p>
      <w:pPr>
        <w:pStyle w:val="5"/>
      </w:pPr>
      <w:bookmarkStart w:id="2350" w:name="_Toc124158419"/>
      <w:bookmarkStart w:id="2351" w:name="_Toc137467212"/>
      <w:bookmarkStart w:id="2352" w:name="_Toc6964"/>
      <w:bookmarkStart w:id="2353" w:name="_Toc145511293"/>
      <w:bookmarkStart w:id="2354" w:name="_Toc138884858"/>
      <w:bookmarkStart w:id="2355" w:name="_Toc155475770"/>
      <w:bookmarkStart w:id="2356" w:name="_Toc121818664"/>
      <w:bookmarkStart w:id="2357" w:name="_Toc138885082"/>
      <w:bookmarkStart w:id="2358" w:name="_Toc130558487"/>
      <w:bookmarkStart w:id="2359" w:name="_Toc121818440"/>
      <w:bookmarkStart w:id="2360" w:name="_Toc503965094"/>
      <w:r>
        <w:t>6.6.2.3</w:t>
      </w:r>
      <w:r>
        <w:tab/>
      </w:r>
      <w:r>
        <w:t>Test purpose</w:t>
      </w:r>
      <w:bookmarkEnd w:id="2350"/>
      <w:bookmarkEnd w:id="2351"/>
      <w:bookmarkEnd w:id="2352"/>
      <w:bookmarkEnd w:id="2353"/>
      <w:bookmarkEnd w:id="2354"/>
      <w:bookmarkEnd w:id="2355"/>
      <w:bookmarkEnd w:id="2356"/>
      <w:bookmarkEnd w:id="2357"/>
      <w:bookmarkEnd w:id="2358"/>
      <w:bookmarkEnd w:id="2359"/>
      <w:bookmarkEnd w:id="2360"/>
    </w:p>
    <w:p>
      <w:pPr>
        <w:pStyle w:val="5"/>
      </w:pPr>
      <w:bookmarkStart w:id="2361" w:name="_Toc138885083"/>
      <w:bookmarkStart w:id="2362" w:name="_Toc121818441"/>
      <w:bookmarkStart w:id="2363" w:name="_Toc20725"/>
      <w:bookmarkStart w:id="2364" w:name="_Toc503965095"/>
      <w:bookmarkStart w:id="2365" w:name="_Toc124158420"/>
      <w:bookmarkStart w:id="2366" w:name="_Toc137467213"/>
      <w:bookmarkStart w:id="2367" w:name="_Toc138884859"/>
      <w:bookmarkStart w:id="2368" w:name="_Toc145511294"/>
      <w:bookmarkStart w:id="2369" w:name="_Toc130558488"/>
      <w:bookmarkStart w:id="2370" w:name="_Toc155475771"/>
      <w:bookmarkStart w:id="2371" w:name="_Toc121818665"/>
      <w:r>
        <w:t>6.6.2.4</w:t>
      </w:r>
      <w:r>
        <w:tab/>
      </w:r>
      <w:r>
        <w:t>Method of test</w:t>
      </w:r>
      <w:bookmarkEnd w:id="2361"/>
      <w:bookmarkEnd w:id="2362"/>
      <w:bookmarkEnd w:id="2363"/>
      <w:bookmarkEnd w:id="2364"/>
      <w:bookmarkEnd w:id="2365"/>
      <w:bookmarkEnd w:id="2366"/>
      <w:bookmarkEnd w:id="2367"/>
      <w:bookmarkEnd w:id="2368"/>
      <w:bookmarkEnd w:id="2369"/>
      <w:bookmarkEnd w:id="2370"/>
      <w:bookmarkEnd w:id="2371"/>
    </w:p>
    <w:p>
      <w:pPr>
        <w:pStyle w:val="6"/>
      </w:pPr>
      <w:bookmarkStart w:id="2372" w:name="_Toc23113"/>
      <w:bookmarkStart w:id="2373" w:name="_Toc138884860"/>
      <w:bookmarkStart w:id="2374" w:name="_Toc124158421"/>
      <w:bookmarkStart w:id="2375" w:name="_Toc137467214"/>
      <w:bookmarkStart w:id="2376" w:name="_Toc121818442"/>
      <w:bookmarkStart w:id="2377" w:name="_Toc155475772"/>
      <w:bookmarkStart w:id="2378" w:name="_Toc121818666"/>
      <w:bookmarkStart w:id="2379" w:name="_Toc503965096"/>
      <w:bookmarkStart w:id="2380" w:name="_Toc130558489"/>
      <w:bookmarkStart w:id="2381" w:name="_Toc145511295"/>
      <w:bookmarkStart w:id="2382" w:name="_Toc138885084"/>
      <w:r>
        <w:t>6.6.2.4.1</w:t>
      </w:r>
      <w:r>
        <w:tab/>
      </w:r>
      <w:r>
        <w:t>Initial conditions</w:t>
      </w:r>
      <w:bookmarkEnd w:id="2372"/>
      <w:bookmarkEnd w:id="2373"/>
      <w:bookmarkEnd w:id="2374"/>
      <w:bookmarkEnd w:id="2375"/>
      <w:bookmarkEnd w:id="2376"/>
      <w:bookmarkEnd w:id="2377"/>
      <w:bookmarkEnd w:id="2378"/>
      <w:bookmarkEnd w:id="2379"/>
      <w:bookmarkEnd w:id="2380"/>
      <w:bookmarkEnd w:id="2381"/>
      <w:bookmarkEnd w:id="2382"/>
    </w:p>
    <w:p>
      <w:pPr>
        <w:pStyle w:val="6"/>
        <w:rPr>
          <w:rFonts w:hint="default" w:eastAsia="宋体"/>
          <w:lang w:val="en-US" w:eastAsia="zh-CN"/>
        </w:rPr>
      </w:pPr>
      <w:bookmarkStart w:id="2383" w:name="_Toc503965097"/>
      <w:bookmarkStart w:id="2384" w:name="_Toc137467215"/>
      <w:bookmarkStart w:id="2385" w:name="_Toc138884861"/>
      <w:bookmarkStart w:id="2386" w:name="_Toc138885085"/>
      <w:bookmarkStart w:id="2387" w:name="_Toc121818443"/>
      <w:bookmarkStart w:id="2388" w:name="_Toc145511296"/>
      <w:bookmarkStart w:id="2389" w:name="_Toc121818667"/>
      <w:bookmarkStart w:id="2390" w:name="_Toc4470"/>
      <w:bookmarkStart w:id="2391" w:name="_Toc124158422"/>
      <w:bookmarkStart w:id="2392" w:name="_Toc155475773"/>
      <w:bookmarkStart w:id="2393" w:name="_Toc130558490"/>
      <w:r>
        <w:t>6.6.2.4.2</w:t>
      </w:r>
      <w:r>
        <w:tab/>
      </w:r>
      <w:r>
        <w:t>Procedure</w:t>
      </w:r>
      <w:bookmarkEnd w:id="2383"/>
      <w:bookmarkEnd w:id="2384"/>
      <w:bookmarkEnd w:id="2385"/>
      <w:bookmarkEnd w:id="2386"/>
      <w:bookmarkEnd w:id="2387"/>
      <w:bookmarkEnd w:id="2388"/>
      <w:bookmarkEnd w:id="2389"/>
      <w:bookmarkEnd w:id="2390"/>
      <w:bookmarkEnd w:id="2391"/>
      <w:bookmarkEnd w:id="2392"/>
      <w:bookmarkEnd w:id="2393"/>
      <w:ins w:id="1476" w:author="ZTE, Fei Xue" w:date="2024-02-17T12:02:16Z">
        <w:r>
          <w:rPr>
            <w:rFonts w:hint="eastAsia" w:eastAsia="宋体"/>
            <w:lang w:val="en-US" w:eastAsia="zh-CN"/>
          </w:rPr>
          <w:t xml:space="preserve"> </w:t>
        </w:r>
      </w:ins>
      <w:ins w:id="1477" w:author="ZTE, Fei Xue" w:date="2024-02-17T12:02:18Z">
        <w:r>
          <w:rPr>
            <w:rFonts w:hint="eastAsia" w:eastAsia="宋体"/>
            <w:lang w:val="en-US" w:eastAsia="zh-CN"/>
          </w:rPr>
          <w:t>for</w:t>
        </w:r>
      </w:ins>
      <w:ins w:id="1478" w:author="ZTE, Fei Xue" w:date="2024-02-17T12:02:19Z">
        <w:r>
          <w:rPr>
            <w:rFonts w:hint="eastAsia" w:eastAsia="宋体"/>
            <w:lang w:val="en-US" w:eastAsia="zh-CN"/>
          </w:rPr>
          <w:t xml:space="preserve"> RF</w:t>
        </w:r>
      </w:ins>
      <w:ins w:id="1479" w:author="ZTE, Fei Xue" w:date="2024-02-17T12:02:20Z">
        <w:r>
          <w:rPr>
            <w:rFonts w:hint="eastAsia" w:eastAsia="宋体"/>
            <w:lang w:val="en-US" w:eastAsia="zh-CN"/>
          </w:rPr>
          <w:t xml:space="preserve"> repeat</w:t>
        </w:r>
      </w:ins>
      <w:ins w:id="1480" w:author="ZTE, Fei Xue" w:date="2024-02-17T12:02:21Z">
        <w:r>
          <w:rPr>
            <w:rFonts w:hint="eastAsia" w:eastAsia="宋体"/>
            <w:lang w:val="en-US" w:eastAsia="zh-CN"/>
          </w:rPr>
          <w:t>er</w:t>
        </w:r>
      </w:ins>
    </w:p>
    <w:p>
      <w:pPr>
        <w:pStyle w:val="6"/>
        <w:rPr>
          <w:ins w:id="1481" w:author="ZTE, Fei Xue" w:date="2024-02-17T12:02:36Z"/>
          <w:rFonts w:hint="default" w:eastAsia="宋体"/>
          <w:lang w:val="en-US" w:eastAsia="zh-CN"/>
        </w:rPr>
      </w:pPr>
      <w:ins w:id="1482" w:author="ZTE, Fei Xue" w:date="2024-02-17T12:02:36Z">
        <w:r>
          <w:rPr/>
          <w:t>6.6.2.4.2</w:t>
        </w:r>
      </w:ins>
      <w:ins w:id="1483" w:author="ZTE, Fei Xue" w:date="2024-02-17T12:02:47Z">
        <w:r>
          <w:rPr>
            <w:rFonts w:hint="eastAsia" w:eastAsia="宋体"/>
            <w:lang w:val="en-US" w:eastAsia="zh-CN"/>
          </w:rPr>
          <w:t>A</w:t>
        </w:r>
      </w:ins>
      <w:ins w:id="1484" w:author="ZTE, Fei Xue" w:date="2024-02-17T12:02:36Z">
        <w:r>
          <w:rPr/>
          <w:tab/>
        </w:r>
      </w:ins>
      <w:ins w:id="1485" w:author="ZTE, Fei Xue" w:date="2024-02-17T12:02:36Z">
        <w:r>
          <w:rPr/>
          <w:t>Procedure</w:t>
        </w:r>
      </w:ins>
      <w:ins w:id="1486" w:author="ZTE, Fei Xue" w:date="2024-02-17T12:02:36Z">
        <w:r>
          <w:rPr>
            <w:rFonts w:hint="eastAsia" w:eastAsia="宋体"/>
            <w:lang w:val="en-US" w:eastAsia="zh-CN"/>
          </w:rPr>
          <w:t xml:space="preserve"> for </w:t>
        </w:r>
      </w:ins>
      <w:ins w:id="1487" w:author="ZTE, Fei Xue" w:date="2024-02-17T12:02:42Z">
        <w:r>
          <w:rPr>
            <w:rFonts w:hint="eastAsia" w:eastAsia="宋体"/>
            <w:lang w:val="en-US" w:eastAsia="zh-CN"/>
          </w:rPr>
          <w:t>NCR</w:t>
        </w:r>
      </w:ins>
    </w:p>
    <w:p/>
    <w:p>
      <w:pPr>
        <w:pStyle w:val="5"/>
        <w:rPr>
          <w:rFonts w:hint="default" w:eastAsia="宋体"/>
          <w:lang w:val="en-US" w:eastAsia="zh-CN"/>
        </w:rPr>
      </w:pPr>
      <w:bookmarkStart w:id="2394" w:name="_Toc138884862"/>
      <w:bookmarkStart w:id="2395" w:name="_Toc124158423"/>
      <w:bookmarkStart w:id="2396" w:name="_Toc138885086"/>
      <w:bookmarkStart w:id="2397" w:name="_Toc145511297"/>
      <w:bookmarkStart w:id="2398" w:name="_Toc14759"/>
      <w:bookmarkStart w:id="2399" w:name="_Toc155475774"/>
      <w:bookmarkStart w:id="2400" w:name="_Toc130558491"/>
      <w:bookmarkStart w:id="2401" w:name="_Toc137467216"/>
      <w:bookmarkStart w:id="2402" w:name="_Toc121818444"/>
      <w:bookmarkStart w:id="2403" w:name="_Toc121818668"/>
      <w:bookmarkStart w:id="2404" w:name="_Toc503965098"/>
      <w:r>
        <w:t>6.6.2.5</w:t>
      </w:r>
      <w:r>
        <w:tab/>
      </w:r>
      <w:r>
        <w:t>Test requirement</w:t>
      </w:r>
      <w:bookmarkEnd w:id="2394"/>
      <w:bookmarkEnd w:id="2395"/>
      <w:bookmarkEnd w:id="2396"/>
      <w:bookmarkEnd w:id="2397"/>
      <w:bookmarkEnd w:id="2398"/>
      <w:bookmarkEnd w:id="2399"/>
      <w:bookmarkEnd w:id="2400"/>
      <w:bookmarkEnd w:id="2401"/>
      <w:bookmarkEnd w:id="2402"/>
      <w:bookmarkEnd w:id="2403"/>
      <w:bookmarkEnd w:id="2404"/>
      <w:ins w:id="1488" w:author="ZTE, Fei Xue" w:date="2024-02-17T12:02:26Z">
        <w:r>
          <w:rPr>
            <w:rFonts w:hint="eastAsia" w:eastAsia="宋体"/>
            <w:lang w:val="en-US" w:eastAsia="zh-CN"/>
          </w:rPr>
          <w:t xml:space="preserve"> for</w:t>
        </w:r>
      </w:ins>
      <w:ins w:id="1489" w:author="ZTE, Fei Xue" w:date="2024-02-17T12:02:27Z">
        <w:r>
          <w:rPr>
            <w:rFonts w:hint="eastAsia" w:eastAsia="宋体"/>
            <w:lang w:val="en-US" w:eastAsia="zh-CN"/>
          </w:rPr>
          <w:t xml:space="preserve"> RF</w:t>
        </w:r>
      </w:ins>
      <w:ins w:id="1490" w:author="ZTE, Fei Xue" w:date="2024-02-17T12:02:28Z">
        <w:r>
          <w:rPr>
            <w:rFonts w:hint="eastAsia" w:eastAsia="宋体"/>
            <w:lang w:val="en-US" w:eastAsia="zh-CN"/>
          </w:rPr>
          <w:t xml:space="preserve"> repea</w:t>
        </w:r>
      </w:ins>
      <w:ins w:id="1491" w:author="ZTE, Fei Xue" w:date="2024-02-17T12:02:29Z">
        <w:r>
          <w:rPr>
            <w:rFonts w:hint="eastAsia" w:eastAsia="宋体"/>
            <w:lang w:val="en-US" w:eastAsia="zh-CN"/>
          </w:rPr>
          <w:t>ter</w:t>
        </w:r>
      </w:ins>
    </w:p>
    <w:p>
      <w:pPr>
        <w:pStyle w:val="5"/>
        <w:rPr>
          <w:ins w:id="1492" w:author="ZTE, Fei Xue" w:date="2024-02-17T12:02:53Z"/>
          <w:rFonts w:hint="default" w:eastAsia="宋体"/>
          <w:lang w:val="en-US" w:eastAsia="zh-CN"/>
        </w:rPr>
      </w:pPr>
      <w:ins w:id="1493" w:author="ZTE, Fei Xue" w:date="2024-02-17T12:02:53Z">
        <w:bookmarkStart w:id="2405" w:name="_Toc130558492"/>
        <w:bookmarkStart w:id="2406" w:name="_Toc121818445"/>
        <w:bookmarkStart w:id="2407" w:name="_Toc12769"/>
        <w:bookmarkStart w:id="2408" w:name="_Toc31492"/>
        <w:bookmarkStart w:id="2409" w:name="_Toc121818669"/>
        <w:bookmarkStart w:id="2410" w:name="_Toc124158424"/>
        <w:bookmarkStart w:id="2411" w:name="_Toc137467217"/>
        <w:bookmarkStart w:id="2412" w:name="_Toc145511298"/>
        <w:bookmarkStart w:id="2413" w:name="_Toc27131"/>
        <w:bookmarkStart w:id="2414" w:name="_Toc155475775"/>
        <w:bookmarkStart w:id="2415" w:name="_Toc1667"/>
        <w:bookmarkStart w:id="2416" w:name="_Toc138885087"/>
        <w:bookmarkStart w:id="2417" w:name="_Toc138884863"/>
        <w:r>
          <w:rPr/>
          <w:t>6.6.2.5</w:t>
        </w:r>
      </w:ins>
      <w:ins w:id="1494" w:author="ZTE, Fei Xue" w:date="2024-02-17T12:02:59Z">
        <w:r>
          <w:rPr>
            <w:rFonts w:hint="eastAsia" w:eastAsia="宋体"/>
            <w:lang w:val="en-US" w:eastAsia="zh-CN"/>
          </w:rPr>
          <w:t>A</w:t>
        </w:r>
      </w:ins>
      <w:ins w:id="1495" w:author="ZTE, Fei Xue" w:date="2024-02-17T12:02:53Z">
        <w:r>
          <w:rPr/>
          <w:tab/>
        </w:r>
      </w:ins>
      <w:ins w:id="1496" w:author="ZTE, Fei Xue" w:date="2024-02-17T12:02:53Z">
        <w:r>
          <w:rPr/>
          <w:t>Test requirement</w:t>
        </w:r>
      </w:ins>
      <w:ins w:id="1497" w:author="ZTE, Fei Xue" w:date="2024-02-17T12:02:53Z">
        <w:r>
          <w:rPr>
            <w:rFonts w:hint="eastAsia" w:eastAsia="宋体"/>
            <w:lang w:val="en-US" w:eastAsia="zh-CN"/>
          </w:rPr>
          <w:t xml:space="preserve"> for </w:t>
        </w:r>
      </w:ins>
      <w:ins w:id="1498" w:author="ZTE, Fei Xue" w:date="2024-02-17T12:03:04Z">
        <w:r>
          <w:rPr>
            <w:rFonts w:hint="eastAsia" w:eastAsia="宋体"/>
            <w:lang w:val="en-US" w:eastAsia="zh-CN"/>
          </w:rPr>
          <w:t>NC</w:t>
        </w:r>
      </w:ins>
      <w:ins w:id="1499" w:author="ZTE, Fei Xue" w:date="2024-02-17T12:03:05Z">
        <w:r>
          <w:rPr>
            <w:rFonts w:hint="eastAsia" w:eastAsia="宋体"/>
            <w:lang w:val="en-US" w:eastAsia="zh-CN"/>
          </w:rPr>
          <w:t>R</w:t>
        </w:r>
      </w:ins>
    </w:p>
    <w:p>
      <w:pPr>
        <w:pStyle w:val="3"/>
        <w:rPr>
          <w:lang w:eastAsia="zh-CN"/>
        </w:rPr>
      </w:pPr>
      <w:r>
        <w:rPr>
          <w:rFonts w:hint="eastAsia"/>
          <w:lang w:val="en-US" w:eastAsia="zh-CN"/>
        </w:rPr>
        <w:t>6</w:t>
      </w:r>
      <w:r>
        <w:t>.</w:t>
      </w:r>
      <w:r>
        <w:rPr>
          <w:rFonts w:hint="eastAsia"/>
          <w:lang w:eastAsia="zh-CN"/>
        </w:rPr>
        <w:t>7</w:t>
      </w:r>
      <w:r>
        <w:tab/>
      </w:r>
      <w:r>
        <w:rPr>
          <w:rFonts w:hint="eastAsia"/>
          <w:lang w:eastAsia="zh-CN"/>
        </w:rPr>
        <w:t>OTA input intermodulation</w:t>
      </w:r>
      <w:bookmarkEnd w:id="2405"/>
      <w:bookmarkEnd w:id="2406"/>
      <w:bookmarkEnd w:id="2407"/>
      <w:bookmarkEnd w:id="2408"/>
      <w:bookmarkEnd w:id="2409"/>
      <w:bookmarkEnd w:id="2410"/>
      <w:bookmarkEnd w:id="2411"/>
      <w:bookmarkEnd w:id="2412"/>
      <w:bookmarkEnd w:id="2413"/>
      <w:bookmarkEnd w:id="2414"/>
      <w:bookmarkEnd w:id="2415"/>
      <w:bookmarkEnd w:id="2416"/>
      <w:bookmarkEnd w:id="2417"/>
    </w:p>
    <w:p>
      <w:pPr>
        <w:pStyle w:val="4"/>
      </w:pPr>
      <w:bookmarkStart w:id="2418" w:name="_Toc97737209"/>
      <w:bookmarkStart w:id="2419" w:name="_Toc503964276"/>
      <w:bookmarkStart w:id="2420" w:name="_Toc106094125"/>
      <w:bookmarkStart w:id="2421" w:name="_Toc138885088"/>
      <w:bookmarkStart w:id="2422" w:name="_Toc124158425"/>
      <w:bookmarkStart w:id="2423" w:name="_Toc145511299"/>
      <w:bookmarkStart w:id="2424" w:name="_Toc7522"/>
      <w:bookmarkStart w:id="2425" w:name="_Toc121818446"/>
      <w:bookmarkStart w:id="2426" w:name="_Toc130558493"/>
      <w:bookmarkStart w:id="2427" w:name="_Toc5120"/>
      <w:bookmarkStart w:id="2428" w:name="_Toc138884864"/>
      <w:bookmarkStart w:id="2429" w:name="_Toc121818670"/>
      <w:bookmarkStart w:id="2430" w:name="_Toc137467218"/>
      <w:bookmarkStart w:id="2431" w:name="_Toc155475776"/>
      <w:bookmarkStart w:id="2432" w:name="_Toc11997"/>
      <w:r>
        <w:t>6.7.1</w:t>
      </w:r>
      <w:r>
        <w:tab/>
      </w:r>
      <w:bookmarkEnd w:id="2418"/>
      <w:bookmarkEnd w:id="2419"/>
      <w:bookmarkEnd w:id="2420"/>
      <w:r>
        <w:t>Definition and applicability</w:t>
      </w:r>
      <w:bookmarkEnd w:id="2421"/>
      <w:bookmarkEnd w:id="2422"/>
      <w:bookmarkEnd w:id="2423"/>
      <w:bookmarkEnd w:id="2424"/>
      <w:bookmarkEnd w:id="2425"/>
      <w:bookmarkEnd w:id="2426"/>
      <w:bookmarkEnd w:id="2427"/>
      <w:bookmarkEnd w:id="2428"/>
      <w:bookmarkEnd w:id="2429"/>
      <w:bookmarkEnd w:id="2430"/>
      <w:bookmarkEnd w:id="2431"/>
      <w:bookmarkEnd w:id="2432"/>
    </w:p>
    <w:p>
      <w:pPr>
        <w:pStyle w:val="5"/>
      </w:pPr>
      <w:bookmarkStart w:id="2433" w:name="_Toc130558494"/>
      <w:bookmarkStart w:id="2434" w:name="_Toc137467219"/>
      <w:bookmarkStart w:id="2435" w:name="_Toc16079"/>
      <w:bookmarkStart w:id="2436" w:name="_Toc138885089"/>
      <w:bookmarkStart w:id="2437" w:name="_Toc138884865"/>
      <w:bookmarkStart w:id="2438" w:name="_Toc124158426"/>
      <w:bookmarkStart w:id="2439" w:name="_Toc121818447"/>
      <w:bookmarkStart w:id="2440" w:name="_Toc97737210"/>
      <w:bookmarkStart w:id="2441" w:name="_Toc155475777"/>
      <w:bookmarkStart w:id="2442" w:name="_Toc145511300"/>
      <w:bookmarkStart w:id="2443" w:name="_Toc26566"/>
      <w:bookmarkStart w:id="2444" w:name="_Toc106094126"/>
      <w:bookmarkStart w:id="2445" w:name="_Toc121818671"/>
      <w:bookmarkStart w:id="2446" w:name="_Toc27297"/>
      <w:r>
        <w:t>6.7.1.1</w:t>
      </w:r>
      <w:r>
        <w:tab/>
      </w:r>
      <w:r>
        <w:t>General</w:t>
      </w:r>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p>
    <w:p>
      <w:pPr>
        <w:pStyle w:val="5"/>
        <w:rPr>
          <w:rFonts w:hint="default" w:eastAsia="宋体"/>
          <w:lang w:val="en-US" w:eastAsia="zh-CN"/>
        </w:rPr>
      </w:pPr>
      <w:bookmarkStart w:id="2447" w:name="_Toc138885090"/>
      <w:bookmarkStart w:id="2448" w:name="_Toc4689"/>
      <w:bookmarkStart w:id="2449" w:name="_Toc155475778"/>
      <w:bookmarkStart w:id="2450" w:name="_Toc137467220"/>
      <w:bookmarkStart w:id="2451" w:name="_Toc121818448"/>
      <w:bookmarkStart w:id="2452" w:name="_Toc1418"/>
      <w:bookmarkStart w:id="2453" w:name="_Toc130558495"/>
      <w:bookmarkStart w:id="2454" w:name="_Toc145511301"/>
      <w:bookmarkStart w:id="2455" w:name="_Toc121818672"/>
      <w:bookmarkStart w:id="2456" w:name="_Toc124158427"/>
      <w:bookmarkStart w:id="2457" w:name="_Toc31106"/>
      <w:bookmarkStart w:id="2458" w:name="_Toc138884866"/>
      <w:r>
        <w:t>6.7.1.2</w:t>
      </w:r>
      <w:r>
        <w:tab/>
      </w:r>
      <w:r>
        <w:t>Minimum requirements</w:t>
      </w:r>
      <w:bookmarkEnd w:id="2447"/>
      <w:bookmarkEnd w:id="2448"/>
      <w:bookmarkEnd w:id="2449"/>
      <w:bookmarkEnd w:id="2450"/>
      <w:bookmarkEnd w:id="2451"/>
      <w:bookmarkEnd w:id="2452"/>
      <w:bookmarkEnd w:id="2453"/>
      <w:bookmarkEnd w:id="2454"/>
      <w:bookmarkEnd w:id="2455"/>
      <w:bookmarkEnd w:id="2456"/>
      <w:bookmarkEnd w:id="2457"/>
      <w:bookmarkEnd w:id="2458"/>
      <w:ins w:id="1500" w:author="ZTE, Fei Xue" w:date="2024-02-17T12:03:26Z">
        <w:r>
          <w:rPr>
            <w:rFonts w:hint="eastAsia" w:eastAsia="宋体"/>
            <w:lang w:val="en-US" w:eastAsia="zh-CN"/>
          </w:rPr>
          <w:t xml:space="preserve"> </w:t>
        </w:r>
      </w:ins>
      <w:ins w:id="1501" w:author="ZTE, Fei Xue" w:date="2024-02-17T12:03:35Z">
        <w:r>
          <w:rPr>
            <w:rFonts w:hint="eastAsia" w:eastAsia="宋体"/>
            <w:lang w:val="en-US" w:eastAsia="zh-CN"/>
          </w:rPr>
          <w:t>f</w:t>
        </w:r>
      </w:ins>
      <w:ins w:id="1502" w:author="ZTE, Fei Xue" w:date="2024-02-17T12:03:36Z">
        <w:r>
          <w:rPr>
            <w:rFonts w:hint="eastAsia" w:eastAsia="宋体"/>
            <w:lang w:val="en-US" w:eastAsia="zh-CN"/>
          </w:rPr>
          <w:t>or R</w:t>
        </w:r>
      </w:ins>
      <w:ins w:id="1503" w:author="ZTE, Fei Xue" w:date="2024-02-17T12:03:37Z">
        <w:r>
          <w:rPr>
            <w:rFonts w:hint="eastAsia" w:eastAsia="宋体"/>
            <w:lang w:val="en-US" w:eastAsia="zh-CN"/>
          </w:rPr>
          <w:t>F re</w:t>
        </w:r>
      </w:ins>
      <w:ins w:id="1504" w:author="ZTE, Fei Xue" w:date="2024-02-17T12:03:38Z">
        <w:r>
          <w:rPr>
            <w:rFonts w:hint="eastAsia" w:eastAsia="宋体"/>
            <w:lang w:val="en-US" w:eastAsia="zh-CN"/>
          </w:rPr>
          <w:t>peater</w:t>
        </w:r>
      </w:ins>
    </w:p>
    <w:p>
      <w:pPr>
        <w:pStyle w:val="5"/>
        <w:rPr>
          <w:ins w:id="1505" w:author="ZTE, Fei Xue" w:date="2024-02-17T12:03:43Z"/>
          <w:rFonts w:hint="default" w:eastAsia="宋体"/>
          <w:lang w:val="en-US" w:eastAsia="zh-CN"/>
        </w:rPr>
      </w:pPr>
      <w:ins w:id="1506" w:author="ZTE, Fei Xue" w:date="2024-02-17T12:03:43Z">
        <w:r>
          <w:rPr/>
          <w:t>6.7.1.2</w:t>
        </w:r>
      </w:ins>
      <w:ins w:id="1507" w:author="ZTE, Fei Xue" w:date="2024-02-17T12:04:20Z">
        <w:r>
          <w:rPr>
            <w:rFonts w:hint="eastAsia" w:eastAsia="宋体"/>
            <w:lang w:val="en-US" w:eastAsia="zh-CN"/>
          </w:rPr>
          <w:t>A</w:t>
        </w:r>
      </w:ins>
      <w:ins w:id="1508" w:author="ZTE, Fei Xue" w:date="2024-02-17T12:03:43Z">
        <w:r>
          <w:rPr/>
          <w:tab/>
        </w:r>
      </w:ins>
      <w:ins w:id="1509" w:author="ZTE, Fei Xue" w:date="2024-02-17T12:03:43Z">
        <w:r>
          <w:rPr/>
          <w:t>Minimum requirements</w:t>
        </w:r>
      </w:ins>
      <w:ins w:id="1510" w:author="ZTE, Fei Xue" w:date="2024-02-17T12:03:43Z">
        <w:r>
          <w:rPr>
            <w:rFonts w:hint="eastAsia" w:eastAsia="宋体"/>
            <w:lang w:val="en-US" w:eastAsia="zh-CN"/>
          </w:rPr>
          <w:t xml:space="preserve"> for </w:t>
        </w:r>
      </w:ins>
      <w:ins w:id="1511" w:author="ZTE, Fei Xue" w:date="2024-02-17T12:04:24Z">
        <w:r>
          <w:rPr>
            <w:rFonts w:hint="eastAsia" w:eastAsia="宋体"/>
            <w:lang w:val="en-US" w:eastAsia="zh-CN"/>
          </w:rPr>
          <w:t>NCR</w:t>
        </w:r>
      </w:ins>
    </w:p>
    <w:p/>
    <w:p>
      <w:pPr>
        <w:pStyle w:val="5"/>
      </w:pPr>
      <w:bookmarkStart w:id="2459" w:name="_Toc121818673"/>
      <w:bookmarkStart w:id="2460" w:name="_Toc121818449"/>
      <w:bookmarkStart w:id="2461" w:name="_Toc124158428"/>
      <w:bookmarkStart w:id="2462" w:name="_Toc155475779"/>
      <w:bookmarkStart w:id="2463" w:name="_Toc1455"/>
      <w:bookmarkStart w:id="2464" w:name="_Toc138884867"/>
      <w:bookmarkStart w:id="2465" w:name="_Toc17438"/>
      <w:bookmarkStart w:id="2466" w:name="_Toc130558496"/>
      <w:bookmarkStart w:id="2467" w:name="_Toc137467221"/>
      <w:bookmarkStart w:id="2468" w:name="_Toc145511302"/>
      <w:bookmarkStart w:id="2469" w:name="_Toc138885091"/>
      <w:bookmarkStart w:id="2470" w:name="_Toc21895"/>
      <w:r>
        <w:t>6.7.1.3</w:t>
      </w:r>
      <w:r>
        <w:tab/>
      </w:r>
      <w:r>
        <w:t>Test purpose</w:t>
      </w:r>
      <w:bookmarkEnd w:id="2459"/>
      <w:bookmarkEnd w:id="2460"/>
      <w:bookmarkEnd w:id="2461"/>
      <w:bookmarkEnd w:id="2462"/>
      <w:bookmarkEnd w:id="2463"/>
      <w:bookmarkEnd w:id="2464"/>
      <w:bookmarkEnd w:id="2465"/>
      <w:bookmarkEnd w:id="2466"/>
      <w:bookmarkEnd w:id="2467"/>
      <w:bookmarkEnd w:id="2468"/>
      <w:bookmarkEnd w:id="2469"/>
      <w:bookmarkEnd w:id="2470"/>
    </w:p>
    <w:p>
      <w:pPr>
        <w:pStyle w:val="5"/>
      </w:pPr>
      <w:bookmarkStart w:id="2471" w:name="_Toc155475780"/>
      <w:bookmarkStart w:id="2472" w:name="_Toc121818674"/>
      <w:bookmarkStart w:id="2473" w:name="_Toc138885092"/>
      <w:bookmarkStart w:id="2474" w:name="_Toc11431"/>
      <w:bookmarkStart w:id="2475" w:name="_Toc138884868"/>
      <w:bookmarkStart w:id="2476" w:name="_Toc8706"/>
      <w:bookmarkStart w:id="2477" w:name="_Toc145511303"/>
      <w:bookmarkStart w:id="2478" w:name="_Toc121818450"/>
      <w:bookmarkStart w:id="2479" w:name="_Toc124158429"/>
      <w:bookmarkStart w:id="2480" w:name="_Toc130558497"/>
      <w:bookmarkStart w:id="2481" w:name="_Toc137467222"/>
      <w:bookmarkStart w:id="2482" w:name="_Toc25816"/>
      <w:r>
        <w:t>6.7.1.4</w:t>
      </w:r>
      <w:r>
        <w:tab/>
      </w:r>
      <w:r>
        <w:t>Method of test</w:t>
      </w:r>
      <w:bookmarkEnd w:id="2471"/>
      <w:bookmarkEnd w:id="2472"/>
      <w:bookmarkEnd w:id="2473"/>
      <w:bookmarkEnd w:id="2474"/>
      <w:bookmarkEnd w:id="2475"/>
      <w:bookmarkEnd w:id="2476"/>
      <w:bookmarkEnd w:id="2477"/>
      <w:bookmarkEnd w:id="2478"/>
      <w:bookmarkEnd w:id="2479"/>
      <w:bookmarkEnd w:id="2480"/>
      <w:bookmarkEnd w:id="2481"/>
      <w:bookmarkEnd w:id="2482"/>
    </w:p>
    <w:p>
      <w:pPr>
        <w:pStyle w:val="6"/>
      </w:pPr>
      <w:bookmarkStart w:id="2483" w:name="_Toc121818451"/>
      <w:bookmarkStart w:id="2484" w:name="_Toc138884869"/>
      <w:bookmarkStart w:id="2485" w:name="_Toc145511304"/>
      <w:bookmarkStart w:id="2486" w:name="_Toc138885093"/>
      <w:bookmarkStart w:id="2487" w:name="_Toc7778"/>
      <w:bookmarkStart w:id="2488" w:name="_Toc121818675"/>
      <w:bookmarkStart w:id="2489" w:name="_Toc130558498"/>
      <w:bookmarkStart w:id="2490" w:name="_Toc137467223"/>
      <w:bookmarkStart w:id="2491" w:name="_Toc124158430"/>
      <w:bookmarkStart w:id="2492" w:name="_Toc20402"/>
      <w:bookmarkStart w:id="2493" w:name="_Toc21186"/>
      <w:bookmarkStart w:id="2494" w:name="_Toc155475781"/>
      <w:r>
        <w:t>6.7.1.4.1</w:t>
      </w:r>
      <w:r>
        <w:tab/>
      </w:r>
      <w:r>
        <w:t>Initial conditions</w:t>
      </w:r>
      <w:bookmarkEnd w:id="2483"/>
      <w:bookmarkEnd w:id="2484"/>
      <w:bookmarkEnd w:id="2485"/>
      <w:bookmarkEnd w:id="2486"/>
      <w:bookmarkEnd w:id="2487"/>
      <w:bookmarkEnd w:id="2488"/>
      <w:bookmarkEnd w:id="2489"/>
      <w:bookmarkEnd w:id="2490"/>
      <w:bookmarkEnd w:id="2491"/>
      <w:bookmarkEnd w:id="2492"/>
      <w:bookmarkEnd w:id="2493"/>
      <w:bookmarkEnd w:id="2494"/>
    </w:p>
    <w:p>
      <w:pPr>
        <w:pStyle w:val="6"/>
        <w:rPr>
          <w:rFonts w:hint="default" w:eastAsia="宋体"/>
          <w:lang w:val="en-US" w:eastAsia="zh-CN"/>
        </w:rPr>
      </w:pPr>
      <w:bookmarkStart w:id="2495" w:name="_Toc124158431"/>
      <w:bookmarkStart w:id="2496" w:name="_Toc130558499"/>
      <w:bookmarkStart w:id="2497" w:name="_Toc14716"/>
      <w:bookmarkStart w:id="2498" w:name="_Toc137467224"/>
      <w:bookmarkStart w:id="2499" w:name="_Toc138884870"/>
      <w:bookmarkStart w:id="2500" w:name="_Toc138885094"/>
      <w:bookmarkStart w:id="2501" w:name="_Toc145511305"/>
      <w:bookmarkStart w:id="2502" w:name="_Toc121818452"/>
      <w:bookmarkStart w:id="2503" w:name="_Toc13393"/>
      <w:bookmarkStart w:id="2504" w:name="_Toc121818676"/>
      <w:bookmarkStart w:id="2505" w:name="_Toc155475782"/>
      <w:bookmarkStart w:id="2506" w:name="_Toc327"/>
      <w:bookmarkStart w:id="2507" w:name="_Hlk112341514"/>
      <w:r>
        <w:t>6.7.1.4.2</w:t>
      </w:r>
      <w:r>
        <w:tab/>
      </w:r>
      <w:r>
        <w:t>Procedure</w:t>
      </w:r>
      <w:bookmarkEnd w:id="2495"/>
      <w:bookmarkEnd w:id="2496"/>
      <w:bookmarkEnd w:id="2497"/>
      <w:bookmarkEnd w:id="2498"/>
      <w:bookmarkEnd w:id="2499"/>
      <w:bookmarkEnd w:id="2500"/>
      <w:bookmarkEnd w:id="2501"/>
      <w:bookmarkEnd w:id="2502"/>
      <w:bookmarkEnd w:id="2503"/>
      <w:bookmarkEnd w:id="2504"/>
      <w:bookmarkEnd w:id="2505"/>
      <w:bookmarkEnd w:id="2506"/>
      <w:ins w:id="1512" w:author="ZTE, Fei Xue" w:date="2024-02-17T12:04:45Z">
        <w:r>
          <w:rPr>
            <w:rFonts w:hint="eastAsia" w:eastAsia="宋体"/>
            <w:lang w:val="en-US" w:eastAsia="zh-CN"/>
          </w:rPr>
          <w:t xml:space="preserve"> </w:t>
        </w:r>
      </w:ins>
      <w:ins w:id="1513" w:author="ZTE, Fei Xue" w:date="2024-02-17T12:04:47Z">
        <w:r>
          <w:rPr>
            <w:rFonts w:hint="eastAsia" w:eastAsia="宋体"/>
            <w:lang w:val="en-US" w:eastAsia="zh-CN"/>
          </w:rPr>
          <w:t>for R</w:t>
        </w:r>
      </w:ins>
      <w:ins w:id="1514" w:author="ZTE, Fei Xue" w:date="2024-02-17T12:04:49Z">
        <w:r>
          <w:rPr>
            <w:rFonts w:hint="eastAsia" w:eastAsia="宋体"/>
            <w:lang w:val="en-US" w:eastAsia="zh-CN"/>
          </w:rPr>
          <w:t>F re</w:t>
        </w:r>
      </w:ins>
      <w:ins w:id="1515" w:author="ZTE, Fei Xue" w:date="2024-02-17T12:04:50Z">
        <w:r>
          <w:rPr>
            <w:rFonts w:hint="eastAsia" w:eastAsia="宋体"/>
            <w:lang w:val="en-US" w:eastAsia="zh-CN"/>
          </w:rPr>
          <w:t>peater</w:t>
        </w:r>
      </w:ins>
    </w:p>
    <w:p>
      <w:pPr>
        <w:pStyle w:val="6"/>
        <w:rPr>
          <w:ins w:id="1516" w:author="ZTE, Fei Xue" w:date="2024-02-17T12:05:00Z"/>
          <w:rFonts w:hint="default" w:eastAsia="宋体"/>
          <w:lang w:val="en-US" w:eastAsia="zh-CN"/>
        </w:rPr>
      </w:pPr>
      <w:ins w:id="1517" w:author="ZTE, Fei Xue" w:date="2024-02-17T12:05:00Z">
        <w:r>
          <w:rPr/>
          <w:t>6.7.1.4.2</w:t>
        </w:r>
      </w:ins>
      <w:ins w:id="1518" w:author="ZTE, Fei Xue" w:date="2024-02-17T12:05:26Z">
        <w:r>
          <w:rPr>
            <w:rFonts w:hint="eastAsia" w:eastAsia="宋体"/>
            <w:lang w:val="en-US" w:eastAsia="zh-CN"/>
          </w:rPr>
          <w:t>A</w:t>
        </w:r>
      </w:ins>
      <w:ins w:id="1519" w:author="ZTE, Fei Xue" w:date="2024-02-17T12:05:00Z">
        <w:r>
          <w:rPr/>
          <w:tab/>
        </w:r>
      </w:ins>
      <w:ins w:id="1520" w:author="ZTE, Fei Xue" w:date="2024-02-17T12:05:00Z">
        <w:r>
          <w:rPr/>
          <w:t>Procedure</w:t>
        </w:r>
      </w:ins>
      <w:ins w:id="1521" w:author="ZTE, Fei Xue" w:date="2024-02-17T12:05:00Z">
        <w:r>
          <w:rPr>
            <w:rFonts w:hint="eastAsia" w:eastAsia="宋体"/>
            <w:lang w:val="en-US" w:eastAsia="zh-CN"/>
          </w:rPr>
          <w:t xml:space="preserve"> for </w:t>
        </w:r>
      </w:ins>
      <w:ins w:id="1522" w:author="ZTE, Fei Xue" w:date="2024-02-17T12:05:30Z">
        <w:r>
          <w:rPr>
            <w:rFonts w:hint="eastAsia" w:eastAsia="宋体"/>
            <w:lang w:val="en-US" w:eastAsia="zh-CN"/>
          </w:rPr>
          <w:t>N</w:t>
        </w:r>
      </w:ins>
      <w:ins w:id="1523" w:author="ZTE, Fei Xue" w:date="2024-02-17T12:05:31Z">
        <w:r>
          <w:rPr>
            <w:rFonts w:hint="eastAsia" w:eastAsia="宋体"/>
            <w:lang w:val="en-US" w:eastAsia="zh-CN"/>
          </w:rPr>
          <w:t>CR</w:t>
        </w:r>
      </w:ins>
    </w:p>
    <w:p/>
    <w:p>
      <w:pPr>
        <w:pStyle w:val="5"/>
        <w:rPr>
          <w:rFonts w:hint="default" w:eastAsia="宋体"/>
          <w:lang w:val="en-US" w:eastAsia="zh-CN"/>
        </w:rPr>
      </w:pPr>
      <w:bookmarkStart w:id="2508" w:name="_Toc155475783"/>
      <w:bookmarkStart w:id="2509" w:name="_Toc138885095"/>
      <w:bookmarkStart w:id="2510" w:name="_Toc130558500"/>
      <w:bookmarkStart w:id="2511" w:name="_Toc121818453"/>
      <w:bookmarkStart w:id="2512" w:name="_Toc124158432"/>
      <w:bookmarkStart w:id="2513" w:name="_Toc138884871"/>
      <w:bookmarkStart w:id="2514" w:name="_Toc137467225"/>
      <w:bookmarkStart w:id="2515" w:name="_Toc32155"/>
      <w:bookmarkStart w:id="2516" w:name="_Toc12834"/>
      <w:bookmarkStart w:id="2517" w:name="_Toc22126"/>
      <w:bookmarkStart w:id="2518" w:name="_Toc121818677"/>
      <w:bookmarkStart w:id="2519" w:name="_Toc145511306"/>
      <w:r>
        <w:t>6.7.1.5</w:t>
      </w:r>
      <w:r>
        <w:tab/>
      </w:r>
      <w:r>
        <w:t>Test requirements</w:t>
      </w:r>
      <w:bookmarkEnd w:id="2508"/>
      <w:bookmarkEnd w:id="2509"/>
      <w:bookmarkEnd w:id="2510"/>
      <w:bookmarkEnd w:id="2511"/>
      <w:bookmarkEnd w:id="2512"/>
      <w:bookmarkEnd w:id="2513"/>
      <w:bookmarkEnd w:id="2514"/>
      <w:bookmarkEnd w:id="2515"/>
      <w:bookmarkEnd w:id="2516"/>
      <w:bookmarkEnd w:id="2517"/>
      <w:bookmarkEnd w:id="2518"/>
      <w:bookmarkEnd w:id="2519"/>
      <w:ins w:id="1524" w:author="ZTE, Fei Xue" w:date="2024-02-17T12:05:37Z">
        <w:r>
          <w:rPr>
            <w:rFonts w:hint="eastAsia" w:eastAsia="宋体"/>
            <w:lang w:val="en-US" w:eastAsia="zh-CN"/>
          </w:rPr>
          <w:t xml:space="preserve"> </w:t>
        </w:r>
      </w:ins>
      <w:ins w:id="1525" w:author="ZTE, Fei Xue" w:date="2024-02-17T12:05:38Z">
        <w:r>
          <w:rPr>
            <w:rFonts w:hint="eastAsia" w:eastAsia="宋体"/>
            <w:lang w:val="en-US" w:eastAsia="zh-CN"/>
          </w:rPr>
          <w:t>for</w:t>
        </w:r>
      </w:ins>
      <w:ins w:id="1526" w:author="ZTE, Fei Xue" w:date="2024-02-17T12:05:39Z">
        <w:r>
          <w:rPr>
            <w:rFonts w:hint="eastAsia" w:eastAsia="宋体"/>
            <w:lang w:val="en-US" w:eastAsia="zh-CN"/>
          </w:rPr>
          <w:t xml:space="preserve"> RF</w:t>
        </w:r>
      </w:ins>
      <w:ins w:id="1527" w:author="ZTE, Fei Xue" w:date="2024-02-17T12:05:40Z">
        <w:r>
          <w:rPr>
            <w:rFonts w:hint="eastAsia" w:eastAsia="宋体"/>
            <w:lang w:val="en-US" w:eastAsia="zh-CN"/>
          </w:rPr>
          <w:t xml:space="preserve"> repeat</w:t>
        </w:r>
      </w:ins>
      <w:ins w:id="1528" w:author="ZTE, Fei Xue" w:date="2024-02-17T12:05:41Z">
        <w:r>
          <w:rPr>
            <w:rFonts w:hint="eastAsia" w:eastAsia="宋体"/>
            <w:lang w:val="en-US" w:eastAsia="zh-CN"/>
          </w:rPr>
          <w:t>er</w:t>
        </w:r>
      </w:ins>
    </w:p>
    <w:bookmarkEnd w:id="2507"/>
    <w:p>
      <w:pPr>
        <w:pStyle w:val="5"/>
        <w:rPr>
          <w:ins w:id="1529" w:author="ZTE, Fei Xue" w:date="2024-02-17T12:05:48Z"/>
          <w:rFonts w:hint="default" w:eastAsia="宋体"/>
          <w:lang w:val="en-US" w:eastAsia="zh-CN"/>
        </w:rPr>
      </w:pPr>
      <w:ins w:id="1530" w:author="ZTE, Fei Xue" w:date="2024-02-17T12:05:48Z">
        <w:bookmarkStart w:id="2520" w:name="_Toc138884872"/>
        <w:bookmarkStart w:id="2521" w:name="_Toc14035"/>
        <w:bookmarkStart w:id="2522" w:name="_Toc121818678"/>
        <w:bookmarkStart w:id="2523" w:name="_Toc4020"/>
        <w:bookmarkStart w:id="2524" w:name="_Toc6154"/>
        <w:bookmarkStart w:id="2525" w:name="_Toc138885096"/>
        <w:bookmarkStart w:id="2526" w:name="_Toc130558501"/>
        <w:bookmarkStart w:id="2527" w:name="_Toc24294"/>
        <w:bookmarkStart w:id="2528" w:name="_Toc121818454"/>
        <w:bookmarkStart w:id="2529" w:name="_Toc155475784"/>
        <w:bookmarkStart w:id="2530" w:name="_Toc137467226"/>
        <w:bookmarkStart w:id="2531" w:name="_Toc124158433"/>
        <w:bookmarkStart w:id="2532" w:name="_Toc145511307"/>
        <w:r>
          <w:rPr/>
          <w:t>6.7.1.5</w:t>
        </w:r>
      </w:ins>
      <w:ins w:id="1531" w:author="ZTE, Fei Xue" w:date="2024-02-17T12:05:53Z">
        <w:r>
          <w:rPr>
            <w:rFonts w:hint="eastAsia" w:eastAsia="宋体"/>
            <w:lang w:val="en-US" w:eastAsia="zh-CN"/>
          </w:rPr>
          <w:t>A</w:t>
        </w:r>
      </w:ins>
      <w:ins w:id="1532" w:author="ZTE, Fei Xue" w:date="2024-02-17T12:05:48Z">
        <w:r>
          <w:rPr/>
          <w:tab/>
        </w:r>
      </w:ins>
      <w:ins w:id="1533" w:author="ZTE, Fei Xue" w:date="2024-02-17T12:05:48Z">
        <w:r>
          <w:rPr/>
          <w:t>Test requirements</w:t>
        </w:r>
      </w:ins>
      <w:ins w:id="1534" w:author="ZTE, Fei Xue" w:date="2024-02-17T12:05:48Z">
        <w:r>
          <w:rPr>
            <w:rFonts w:hint="eastAsia" w:eastAsia="宋体"/>
            <w:lang w:val="en-US" w:eastAsia="zh-CN"/>
          </w:rPr>
          <w:t xml:space="preserve"> for </w:t>
        </w:r>
      </w:ins>
      <w:ins w:id="1535" w:author="ZTE, Fei Xue" w:date="2024-02-17T12:05:57Z">
        <w:r>
          <w:rPr>
            <w:rFonts w:hint="eastAsia" w:eastAsia="宋体"/>
            <w:lang w:val="en-US" w:eastAsia="zh-CN"/>
          </w:rPr>
          <w:t>NC</w:t>
        </w:r>
      </w:ins>
      <w:ins w:id="1536" w:author="ZTE, Fei Xue" w:date="2024-02-17T12:05:58Z">
        <w:r>
          <w:rPr>
            <w:rFonts w:hint="eastAsia" w:eastAsia="宋体"/>
            <w:lang w:val="en-US" w:eastAsia="zh-CN"/>
          </w:rPr>
          <w:t>R</w:t>
        </w:r>
      </w:ins>
    </w:p>
    <w:p>
      <w:pPr>
        <w:pStyle w:val="3"/>
        <w:rPr>
          <w:ins w:id="1537" w:author="ZTE, Fei Xue" w:date="2024-02-17T12:05:47Z"/>
          <w:rFonts w:hint="eastAsia"/>
          <w:lang w:val="en-US" w:eastAsia="zh-CN"/>
        </w:rPr>
      </w:pPr>
      <w:ins w:id="1538" w:author="ZTE, Fei Xue" w:date="2024-02-17T12:05:47Z">
        <w:r>
          <w:rPr>
            <w:rFonts w:hint="eastAsia"/>
            <w:lang w:val="en-US" w:eastAsia="zh-CN"/>
          </w:rPr>
          <w:t>.</w:t>
        </w:r>
      </w:ins>
    </w:p>
    <w:p>
      <w:pPr>
        <w:pStyle w:val="3"/>
      </w:pPr>
      <w:r>
        <w:rPr>
          <w:rFonts w:hint="eastAsia"/>
          <w:lang w:val="en-US" w:eastAsia="zh-CN"/>
        </w:rPr>
        <w:t>6</w:t>
      </w:r>
      <w:r>
        <w:rPr>
          <w:rFonts w:hint="eastAsia"/>
          <w:lang w:eastAsia="zh-CN"/>
        </w:rPr>
        <w:t>.</w:t>
      </w:r>
      <w:r>
        <w:rPr>
          <w:lang w:eastAsia="zh-CN"/>
        </w:rPr>
        <w:t>8</w:t>
      </w:r>
      <w:r>
        <w:rPr>
          <w:rFonts w:hint="eastAsia"/>
          <w:lang w:eastAsia="zh-CN"/>
        </w:rPr>
        <w:tab/>
      </w:r>
      <w:r>
        <w:rPr>
          <w:rFonts w:hint="eastAsia"/>
          <w:lang w:eastAsia="zh-CN"/>
        </w:rPr>
        <w:t xml:space="preserve">OTA </w:t>
      </w:r>
      <w:r>
        <w:t>Adjacent Channel Rejection Ratio (ACRR)</w:t>
      </w:r>
      <w:bookmarkEnd w:id="2520"/>
      <w:bookmarkEnd w:id="2521"/>
      <w:bookmarkEnd w:id="2522"/>
      <w:bookmarkEnd w:id="2523"/>
      <w:bookmarkEnd w:id="2524"/>
      <w:bookmarkEnd w:id="2525"/>
      <w:bookmarkEnd w:id="2526"/>
      <w:bookmarkEnd w:id="2527"/>
      <w:bookmarkEnd w:id="2528"/>
      <w:bookmarkEnd w:id="2529"/>
      <w:bookmarkEnd w:id="2530"/>
      <w:bookmarkEnd w:id="2531"/>
      <w:bookmarkEnd w:id="2532"/>
    </w:p>
    <w:p>
      <w:pPr>
        <w:pStyle w:val="4"/>
      </w:pPr>
      <w:bookmarkStart w:id="2533" w:name="_Toc138884873"/>
      <w:bookmarkStart w:id="2534" w:name="_Toc503965119"/>
      <w:bookmarkStart w:id="2535" w:name="_Toc27331"/>
      <w:bookmarkStart w:id="2536" w:name="_Toc8270"/>
      <w:bookmarkStart w:id="2537" w:name="_Toc137467227"/>
      <w:bookmarkStart w:id="2538" w:name="_Toc124158434"/>
      <w:bookmarkStart w:id="2539" w:name="_Toc155475785"/>
      <w:bookmarkStart w:id="2540" w:name="_Toc121818679"/>
      <w:bookmarkStart w:id="2541" w:name="_Toc11871"/>
      <w:bookmarkStart w:id="2542" w:name="_Toc121818455"/>
      <w:bookmarkStart w:id="2543" w:name="_Toc130558502"/>
      <w:bookmarkStart w:id="2544" w:name="_Toc145511308"/>
      <w:bookmarkStart w:id="2545" w:name="_Toc138885097"/>
      <w:r>
        <w:rPr>
          <w:rFonts w:hint="eastAsia"/>
          <w:lang w:val="en-US" w:eastAsia="zh-CN"/>
        </w:rPr>
        <w:t>6</w:t>
      </w:r>
      <w:r>
        <w:t>.</w:t>
      </w:r>
      <w:r>
        <w:rPr>
          <w:rFonts w:hint="eastAsia"/>
          <w:lang w:val="en-US" w:eastAsia="zh-CN"/>
        </w:rPr>
        <w:t>8.1</w:t>
      </w:r>
      <w:r>
        <w:tab/>
      </w:r>
      <w:r>
        <w:t>Definitions and applicability</w:t>
      </w:r>
      <w:bookmarkEnd w:id="2533"/>
      <w:bookmarkEnd w:id="2534"/>
      <w:bookmarkEnd w:id="2535"/>
      <w:bookmarkEnd w:id="2536"/>
      <w:bookmarkEnd w:id="2537"/>
      <w:bookmarkEnd w:id="2538"/>
      <w:bookmarkEnd w:id="2539"/>
      <w:bookmarkEnd w:id="2540"/>
      <w:bookmarkEnd w:id="2541"/>
      <w:bookmarkEnd w:id="2542"/>
      <w:bookmarkEnd w:id="2543"/>
      <w:bookmarkEnd w:id="2544"/>
      <w:bookmarkEnd w:id="2545"/>
    </w:p>
    <w:p>
      <w:pPr>
        <w:pStyle w:val="4"/>
        <w:rPr>
          <w:lang w:val="en-US" w:eastAsia="zh-CN"/>
        </w:rPr>
      </w:pPr>
      <w:bookmarkStart w:id="2546" w:name="_Toc503965121"/>
      <w:bookmarkStart w:id="2547" w:name="_Toc137467228"/>
      <w:bookmarkStart w:id="2548" w:name="_Toc138884874"/>
      <w:bookmarkStart w:id="2549" w:name="_Toc130558503"/>
      <w:bookmarkStart w:id="2550" w:name="_Toc124158435"/>
      <w:bookmarkStart w:id="2551" w:name="_Toc5018"/>
      <w:bookmarkStart w:id="2552" w:name="_Toc155475786"/>
      <w:bookmarkStart w:id="2553" w:name="_Toc7403"/>
      <w:bookmarkStart w:id="2554" w:name="_Toc145511309"/>
      <w:bookmarkStart w:id="2555" w:name="_Toc121818456"/>
      <w:bookmarkStart w:id="2556" w:name="_Toc138885098"/>
      <w:bookmarkStart w:id="2557" w:name="_Toc17241"/>
      <w:bookmarkStart w:id="2558" w:name="_Toc121818680"/>
      <w:r>
        <w:rPr>
          <w:rFonts w:hint="eastAsia"/>
          <w:lang w:val="en-US" w:eastAsia="zh-CN"/>
        </w:rPr>
        <w:t>6.8.2</w:t>
      </w:r>
      <w:r>
        <w:rPr>
          <w:rFonts w:hint="eastAsia"/>
          <w:lang w:val="en-US" w:eastAsia="zh-CN"/>
        </w:rPr>
        <w:tab/>
      </w:r>
      <w:r>
        <w:rPr>
          <w:rFonts w:hint="eastAsia"/>
          <w:lang w:val="en-US" w:eastAsia="zh-CN"/>
        </w:rPr>
        <w:t>Co-existence with</w:t>
      </w:r>
      <w:bookmarkEnd w:id="2546"/>
      <w:r>
        <w:rPr>
          <w:rFonts w:hint="eastAsia"/>
          <w:lang w:val="en-US" w:eastAsia="zh-CN"/>
        </w:rPr>
        <w:t xml:space="preserve"> NR</w:t>
      </w:r>
      <w:bookmarkEnd w:id="2547"/>
      <w:bookmarkEnd w:id="2548"/>
      <w:bookmarkEnd w:id="2549"/>
      <w:bookmarkEnd w:id="2550"/>
      <w:bookmarkEnd w:id="2551"/>
      <w:bookmarkEnd w:id="2552"/>
      <w:bookmarkEnd w:id="2553"/>
      <w:bookmarkEnd w:id="2554"/>
      <w:bookmarkEnd w:id="2555"/>
      <w:bookmarkEnd w:id="2556"/>
      <w:bookmarkEnd w:id="2557"/>
      <w:bookmarkEnd w:id="2558"/>
    </w:p>
    <w:p>
      <w:pPr>
        <w:pStyle w:val="5"/>
        <w:rPr>
          <w:rFonts w:hint="default"/>
          <w:lang w:val="en-US" w:eastAsia="zh-CN"/>
        </w:rPr>
      </w:pPr>
      <w:bookmarkStart w:id="2559" w:name="_Toc12488"/>
      <w:bookmarkStart w:id="2560" w:name="_Toc124158436"/>
      <w:bookmarkStart w:id="2561" w:name="_Toc503965122"/>
      <w:bookmarkStart w:id="2562" w:name="_Toc8681"/>
      <w:bookmarkStart w:id="2563" w:name="_Toc138884875"/>
      <w:bookmarkStart w:id="2564" w:name="_Toc27408"/>
      <w:bookmarkStart w:id="2565" w:name="_Toc138885099"/>
      <w:bookmarkStart w:id="2566" w:name="_Toc121818681"/>
      <w:bookmarkStart w:id="2567" w:name="_Toc145511310"/>
      <w:bookmarkStart w:id="2568" w:name="_Toc130558504"/>
      <w:bookmarkStart w:id="2569" w:name="_Toc121818457"/>
      <w:bookmarkStart w:id="2570" w:name="_Toc155475787"/>
      <w:bookmarkStart w:id="2571" w:name="_Toc137467229"/>
      <w:r>
        <w:rPr>
          <w:rFonts w:hint="eastAsia"/>
          <w:lang w:val="en-US" w:eastAsia="zh-CN"/>
        </w:rPr>
        <w:t>6.8.2.1</w:t>
      </w:r>
      <w:r>
        <w:rPr>
          <w:rFonts w:hint="eastAsia"/>
          <w:lang w:val="en-US" w:eastAsia="zh-CN"/>
        </w:rPr>
        <w:tab/>
      </w:r>
      <w:r>
        <w:rPr>
          <w:rFonts w:hint="eastAsia"/>
          <w:lang w:val="en-US" w:eastAsia="zh-CN"/>
        </w:rPr>
        <w:t>Minimum requirements</w:t>
      </w:r>
      <w:bookmarkEnd w:id="2559"/>
      <w:bookmarkEnd w:id="2560"/>
      <w:bookmarkEnd w:id="2561"/>
      <w:bookmarkEnd w:id="2562"/>
      <w:bookmarkEnd w:id="2563"/>
      <w:bookmarkEnd w:id="2564"/>
      <w:bookmarkEnd w:id="2565"/>
      <w:bookmarkEnd w:id="2566"/>
      <w:bookmarkEnd w:id="2567"/>
      <w:bookmarkEnd w:id="2568"/>
      <w:bookmarkEnd w:id="2569"/>
      <w:bookmarkEnd w:id="2570"/>
      <w:bookmarkEnd w:id="2571"/>
      <w:ins w:id="1539" w:author="ZTE, Fei Xue" w:date="2024-02-17T12:06:07Z">
        <w:r>
          <w:rPr>
            <w:rFonts w:hint="eastAsia"/>
            <w:lang w:val="en-US" w:eastAsia="zh-CN"/>
          </w:rPr>
          <w:t xml:space="preserve"> </w:t>
        </w:r>
      </w:ins>
      <w:ins w:id="1540" w:author="ZTE, Fei Xue" w:date="2024-02-17T12:06:09Z">
        <w:r>
          <w:rPr>
            <w:rFonts w:hint="eastAsia"/>
            <w:lang w:val="en-US" w:eastAsia="zh-CN"/>
          </w:rPr>
          <w:t>for R</w:t>
        </w:r>
      </w:ins>
      <w:ins w:id="1541" w:author="ZTE, Fei Xue" w:date="2024-02-17T12:06:10Z">
        <w:r>
          <w:rPr>
            <w:rFonts w:hint="eastAsia"/>
            <w:lang w:val="en-US" w:eastAsia="zh-CN"/>
          </w:rPr>
          <w:t>F repeat</w:t>
        </w:r>
      </w:ins>
      <w:ins w:id="1542" w:author="ZTE, Fei Xue" w:date="2024-02-17T12:06:11Z">
        <w:r>
          <w:rPr>
            <w:rFonts w:hint="eastAsia"/>
            <w:lang w:val="en-US" w:eastAsia="zh-CN"/>
          </w:rPr>
          <w:t>er</w:t>
        </w:r>
      </w:ins>
    </w:p>
    <w:p>
      <w:pPr>
        <w:pStyle w:val="5"/>
        <w:rPr>
          <w:ins w:id="1543" w:author="ZTE, Fei Xue" w:date="2024-02-17T12:06:17Z"/>
          <w:rFonts w:hint="default"/>
          <w:lang w:val="en-US" w:eastAsia="zh-CN"/>
        </w:rPr>
      </w:pPr>
      <w:ins w:id="1544" w:author="ZTE, Fei Xue" w:date="2024-02-17T12:06:17Z">
        <w:r>
          <w:rPr>
            <w:rFonts w:hint="eastAsia"/>
            <w:lang w:val="en-US" w:eastAsia="zh-CN"/>
          </w:rPr>
          <w:t>6.8.2.1</w:t>
        </w:r>
      </w:ins>
      <w:ins w:id="1545" w:author="ZTE, Fei Xue" w:date="2024-02-17T12:06:22Z">
        <w:r>
          <w:rPr>
            <w:rFonts w:hint="eastAsia"/>
            <w:lang w:val="en-US" w:eastAsia="zh-CN"/>
          </w:rPr>
          <w:t>A</w:t>
        </w:r>
      </w:ins>
      <w:ins w:id="1546" w:author="ZTE, Fei Xue" w:date="2024-02-17T12:06:17Z">
        <w:r>
          <w:rPr>
            <w:rFonts w:hint="eastAsia"/>
            <w:lang w:val="en-US" w:eastAsia="zh-CN"/>
          </w:rPr>
          <w:tab/>
        </w:r>
      </w:ins>
      <w:ins w:id="1547" w:author="ZTE, Fei Xue" w:date="2024-02-17T12:06:17Z">
        <w:r>
          <w:rPr>
            <w:rFonts w:hint="eastAsia"/>
            <w:lang w:val="en-US" w:eastAsia="zh-CN"/>
          </w:rPr>
          <w:t xml:space="preserve">Minimum requirements for </w:t>
        </w:r>
      </w:ins>
      <w:ins w:id="1548" w:author="ZTE, Fei Xue" w:date="2024-02-17T12:06:26Z">
        <w:r>
          <w:rPr>
            <w:rFonts w:hint="eastAsia"/>
            <w:lang w:val="en-US" w:eastAsia="zh-CN"/>
          </w:rPr>
          <w:t>NCR</w:t>
        </w:r>
      </w:ins>
    </w:p>
    <w:p/>
    <w:p>
      <w:pPr>
        <w:pStyle w:val="5"/>
        <w:rPr>
          <w:lang w:val="en-US" w:eastAsia="zh-CN"/>
        </w:rPr>
      </w:pPr>
      <w:bookmarkStart w:id="2572" w:name="_Toc20207"/>
      <w:bookmarkStart w:id="2573" w:name="_Toc124158437"/>
      <w:bookmarkStart w:id="2574" w:name="_Toc121818458"/>
      <w:bookmarkStart w:id="2575" w:name="_Toc155475788"/>
      <w:bookmarkStart w:id="2576" w:name="_Toc137467230"/>
      <w:bookmarkStart w:id="2577" w:name="_Toc121818682"/>
      <w:bookmarkStart w:id="2578" w:name="_Toc30385"/>
      <w:bookmarkStart w:id="2579" w:name="_Toc138884876"/>
      <w:bookmarkStart w:id="2580" w:name="_Toc130558505"/>
      <w:bookmarkStart w:id="2581" w:name="_Toc503965123"/>
      <w:bookmarkStart w:id="2582" w:name="_Toc145511311"/>
      <w:bookmarkStart w:id="2583" w:name="_Toc138885100"/>
      <w:bookmarkStart w:id="2584" w:name="_Toc26613"/>
      <w:r>
        <w:rPr>
          <w:rFonts w:hint="eastAsia"/>
          <w:lang w:val="en-US" w:eastAsia="zh-CN"/>
        </w:rPr>
        <w:t>6.8.2.2</w:t>
      </w:r>
      <w:r>
        <w:rPr>
          <w:rFonts w:hint="eastAsia"/>
          <w:lang w:val="en-US" w:eastAsia="zh-CN"/>
        </w:rPr>
        <w:tab/>
      </w:r>
      <w:r>
        <w:rPr>
          <w:rFonts w:hint="eastAsia"/>
          <w:lang w:val="en-US" w:eastAsia="zh-CN"/>
        </w:rPr>
        <w:t>Test purpose</w:t>
      </w:r>
      <w:bookmarkEnd w:id="2572"/>
      <w:bookmarkEnd w:id="2573"/>
      <w:bookmarkEnd w:id="2574"/>
      <w:bookmarkEnd w:id="2575"/>
      <w:bookmarkEnd w:id="2576"/>
      <w:bookmarkEnd w:id="2577"/>
      <w:bookmarkEnd w:id="2578"/>
      <w:bookmarkEnd w:id="2579"/>
      <w:bookmarkEnd w:id="2580"/>
      <w:bookmarkEnd w:id="2581"/>
      <w:bookmarkEnd w:id="2582"/>
      <w:bookmarkEnd w:id="2583"/>
      <w:bookmarkEnd w:id="2584"/>
    </w:p>
    <w:p>
      <w:pPr>
        <w:pStyle w:val="5"/>
        <w:rPr>
          <w:lang w:val="en-US" w:eastAsia="zh-CN"/>
        </w:rPr>
      </w:pPr>
      <w:bookmarkStart w:id="2585" w:name="_Toc124158438"/>
      <w:bookmarkStart w:id="2586" w:name="_Toc29726"/>
      <w:bookmarkStart w:id="2587" w:name="_Toc155475789"/>
      <w:bookmarkStart w:id="2588" w:name="_Toc137467231"/>
      <w:bookmarkStart w:id="2589" w:name="_Toc145511312"/>
      <w:bookmarkStart w:id="2590" w:name="_Toc138884877"/>
      <w:bookmarkStart w:id="2591" w:name="_Toc121818683"/>
      <w:bookmarkStart w:id="2592" w:name="_Toc503965124"/>
      <w:bookmarkStart w:id="2593" w:name="_Toc3106"/>
      <w:bookmarkStart w:id="2594" w:name="_Toc121818459"/>
      <w:bookmarkStart w:id="2595" w:name="_Toc1022"/>
      <w:bookmarkStart w:id="2596" w:name="_Toc138885101"/>
      <w:bookmarkStart w:id="2597" w:name="_Toc130558506"/>
      <w:r>
        <w:rPr>
          <w:rFonts w:hint="eastAsia"/>
          <w:lang w:val="en-US" w:eastAsia="zh-CN"/>
        </w:rPr>
        <w:t>6.8.2.3</w:t>
      </w:r>
      <w:r>
        <w:rPr>
          <w:rFonts w:hint="eastAsia"/>
          <w:lang w:val="en-US" w:eastAsia="zh-CN"/>
        </w:rPr>
        <w:tab/>
      </w:r>
      <w:r>
        <w:rPr>
          <w:rFonts w:hint="eastAsia"/>
          <w:lang w:val="en-US" w:eastAsia="zh-CN"/>
        </w:rPr>
        <w:t>Method of test</w:t>
      </w:r>
      <w:bookmarkEnd w:id="2585"/>
      <w:bookmarkEnd w:id="2586"/>
      <w:bookmarkEnd w:id="2587"/>
      <w:bookmarkEnd w:id="2588"/>
      <w:bookmarkEnd w:id="2589"/>
      <w:bookmarkEnd w:id="2590"/>
      <w:bookmarkEnd w:id="2591"/>
      <w:bookmarkEnd w:id="2592"/>
      <w:bookmarkEnd w:id="2593"/>
      <w:bookmarkEnd w:id="2594"/>
      <w:bookmarkEnd w:id="2595"/>
      <w:bookmarkEnd w:id="2596"/>
      <w:bookmarkEnd w:id="2597"/>
    </w:p>
    <w:p>
      <w:pPr>
        <w:pStyle w:val="6"/>
      </w:pPr>
      <w:bookmarkStart w:id="2598" w:name="_Toc124158439"/>
      <w:bookmarkStart w:id="2599" w:name="_Toc121818684"/>
      <w:bookmarkStart w:id="2600" w:name="_Toc155475790"/>
      <w:bookmarkStart w:id="2601" w:name="_Toc8420"/>
      <w:bookmarkStart w:id="2602" w:name="_Toc145511313"/>
      <w:bookmarkStart w:id="2603" w:name="_Toc138884878"/>
      <w:bookmarkStart w:id="2604" w:name="_Toc138885102"/>
      <w:bookmarkStart w:id="2605" w:name="_Toc130558507"/>
      <w:bookmarkStart w:id="2606" w:name="_Toc137467232"/>
      <w:bookmarkStart w:id="2607" w:name="_Toc29941"/>
      <w:bookmarkStart w:id="2608" w:name="_Toc503965125"/>
      <w:bookmarkStart w:id="2609" w:name="_Toc121818460"/>
      <w:bookmarkStart w:id="2610" w:name="_Toc9338"/>
      <w:r>
        <w:rPr>
          <w:rFonts w:hint="eastAsia"/>
          <w:lang w:val="en-US" w:eastAsia="zh-CN"/>
        </w:rPr>
        <w:t>6.8.2.3.1</w:t>
      </w:r>
      <w:r>
        <w:tab/>
      </w:r>
      <w:r>
        <w:t>Initial conditions</w:t>
      </w:r>
      <w:bookmarkEnd w:id="2598"/>
      <w:bookmarkEnd w:id="2599"/>
      <w:bookmarkEnd w:id="2600"/>
      <w:bookmarkEnd w:id="2601"/>
      <w:bookmarkEnd w:id="2602"/>
      <w:bookmarkEnd w:id="2603"/>
      <w:bookmarkEnd w:id="2604"/>
      <w:bookmarkEnd w:id="2605"/>
      <w:bookmarkEnd w:id="2606"/>
      <w:bookmarkEnd w:id="2607"/>
      <w:bookmarkEnd w:id="2608"/>
      <w:bookmarkEnd w:id="2609"/>
      <w:bookmarkEnd w:id="2610"/>
    </w:p>
    <w:p>
      <w:pPr>
        <w:pStyle w:val="6"/>
        <w:rPr>
          <w:rFonts w:hint="default"/>
          <w:lang w:val="en-US" w:eastAsia="zh-CN"/>
        </w:rPr>
      </w:pPr>
      <w:bookmarkStart w:id="2611" w:name="_Toc121818685"/>
      <w:bookmarkStart w:id="2612" w:name="_Toc5033"/>
      <w:bookmarkStart w:id="2613" w:name="_Toc124158440"/>
      <w:bookmarkStart w:id="2614" w:name="_Toc503965126"/>
      <w:bookmarkStart w:id="2615" w:name="_Toc7930"/>
      <w:bookmarkStart w:id="2616" w:name="_Toc137467233"/>
      <w:bookmarkStart w:id="2617" w:name="_Toc29201"/>
      <w:bookmarkStart w:id="2618" w:name="_Toc138885103"/>
      <w:bookmarkStart w:id="2619" w:name="_Toc145511314"/>
      <w:bookmarkStart w:id="2620" w:name="_Toc130558508"/>
      <w:bookmarkStart w:id="2621" w:name="_Toc121818461"/>
      <w:bookmarkStart w:id="2622" w:name="_Toc155475791"/>
      <w:bookmarkStart w:id="2623" w:name="_Toc138884879"/>
      <w:r>
        <w:rPr>
          <w:rFonts w:hint="eastAsia"/>
          <w:lang w:val="en-US" w:eastAsia="zh-CN"/>
        </w:rPr>
        <w:t>6.8.2.3.2</w:t>
      </w:r>
      <w:r>
        <w:rPr>
          <w:rFonts w:hint="eastAsia"/>
          <w:lang w:val="en-US" w:eastAsia="zh-CN"/>
        </w:rPr>
        <w:tab/>
      </w:r>
      <w:r>
        <w:rPr>
          <w:rFonts w:hint="eastAsia"/>
          <w:lang w:val="en-US" w:eastAsia="zh-CN"/>
        </w:rPr>
        <w:t>Procedure</w:t>
      </w:r>
      <w:bookmarkEnd w:id="2611"/>
      <w:bookmarkEnd w:id="2612"/>
      <w:bookmarkEnd w:id="2613"/>
      <w:bookmarkEnd w:id="2614"/>
      <w:bookmarkEnd w:id="2615"/>
      <w:bookmarkEnd w:id="2616"/>
      <w:bookmarkEnd w:id="2617"/>
      <w:bookmarkEnd w:id="2618"/>
      <w:bookmarkEnd w:id="2619"/>
      <w:bookmarkEnd w:id="2620"/>
      <w:bookmarkEnd w:id="2621"/>
      <w:bookmarkEnd w:id="2622"/>
      <w:bookmarkEnd w:id="2623"/>
      <w:ins w:id="1549" w:author="ZTE, Fei Xue" w:date="2024-02-17T12:06:31Z">
        <w:r>
          <w:rPr>
            <w:rFonts w:hint="eastAsia"/>
            <w:lang w:val="en-US" w:eastAsia="zh-CN"/>
          </w:rPr>
          <w:t xml:space="preserve"> </w:t>
        </w:r>
      </w:ins>
      <w:ins w:id="1550" w:author="ZTE, Fei Xue" w:date="2024-02-17T12:06:33Z">
        <w:r>
          <w:rPr>
            <w:rFonts w:hint="eastAsia"/>
            <w:lang w:val="en-US" w:eastAsia="zh-CN"/>
          </w:rPr>
          <w:t>for R</w:t>
        </w:r>
      </w:ins>
      <w:ins w:id="1551" w:author="ZTE, Fei Xue" w:date="2024-02-17T12:06:34Z">
        <w:r>
          <w:rPr>
            <w:rFonts w:hint="eastAsia"/>
            <w:lang w:val="en-US" w:eastAsia="zh-CN"/>
          </w:rPr>
          <w:t xml:space="preserve">F </w:t>
        </w:r>
      </w:ins>
      <w:ins w:id="1552" w:author="ZTE, Fei Xue" w:date="2024-02-17T12:06:35Z">
        <w:r>
          <w:rPr>
            <w:rFonts w:hint="eastAsia"/>
            <w:lang w:val="en-US" w:eastAsia="zh-CN"/>
          </w:rPr>
          <w:t>repeate</w:t>
        </w:r>
      </w:ins>
      <w:ins w:id="1553" w:author="ZTE, Fei Xue" w:date="2024-02-17T12:06:37Z">
        <w:r>
          <w:rPr>
            <w:rFonts w:hint="eastAsia"/>
            <w:lang w:val="en-US" w:eastAsia="zh-CN"/>
          </w:rPr>
          <w:t>r</w:t>
        </w:r>
      </w:ins>
    </w:p>
    <w:p>
      <w:pPr>
        <w:pStyle w:val="6"/>
        <w:rPr>
          <w:ins w:id="1554" w:author="ZTE, Fei Xue" w:date="2024-02-17T12:06:54Z"/>
          <w:rFonts w:hint="default"/>
          <w:lang w:val="en-US" w:eastAsia="zh-CN"/>
        </w:rPr>
      </w:pPr>
      <w:ins w:id="1555" w:author="ZTE, Fei Xue" w:date="2024-02-17T12:06:54Z">
        <w:r>
          <w:rPr>
            <w:rFonts w:hint="eastAsia"/>
            <w:lang w:val="en-US" w:eastAsia="zh-CN"/>
          </w:rPr>
          <w:t>6.8.2.3.2</w:t>
        </w:r>
      </w:ins>
      <w:ins w:id="1556" w:author="ZTE, Fei Xue" w:date="2024-02-17T12:06:59Z">
        <w:r>
          <w:rPr>
            <w:rFonts w:hint="eastAsia"/>
            <w:lang w:val="en-US" w:eastAsia="zh-CN"/>
          </w:rPr>
          <w:t>A</w:t>
        </w:r>
      </w:ins>
      <w:ins w:id="1557" w:author="ZTE, Fei Xue" w:date="2024-02-17T12:06:54Z">
        <w:r>
          <w:rPr>
            <w:rFonts w:hint="eastAsia"/>
            <w:lang w:val="en-US" w:eastAsia="zh-CN"/>
          </w:rPr>
          <w:tab/>
        </w:r>
      </w:ins>
      <w:ins w:id="1558" w:author="ZTE, Fei Xue" w:date="2024-02-17T12:06:54Z">
        <w:r>
          <w:rPr>
            <w:rFonts w:hint="eastAsia"/>
            <w:lang w:val="en-US" w:eastAsia="zh-CN"/>
          </w:rPr>
          <w:t xml:space="preserve">Procedure for </w:t>
        </w:r>
      </w:ins>
      <w:ins w:id="1559" w:author="ZTE, Fei Xue" w:date="2024-02-17T12:07:05Z">
        <w:r>
          <w:rPr>
            <w:rFonts w:hint="eastAsia"/>
            <w:lang w:val="en-US" w:eastAsia="zh-CN"/>
          </w:rPr>
          <w:t>NCR</w:t>
        </w:r>
      </w:ins>
    </w:p>
    <w:p/>
    <w:p>
      <w:pPr>
        <w:pStyle w:val="6"/>
        <w:rPr>
          <w:ins w:id="1560" w:author="ZTE, Fei Xue" w:date="2024-02-17T12:07:14Z"/>
          <w:lang w:eastAsia="zh-CN"/>
        </w:rPr>
      </w:pPr>
      <w:bookmarkStart w:id="2624" w:name="_Toc130558509"/>
      <w:bookmarkStart w:id="2625" w:name="_Toc155475792"/>
      <w:bookmarkStart w:id="2626" w:name="_Toc121818686"/>
      <w:bookmarkStart w:id="2627" w:name="_Toc138885104"/>
      <w:bookmarkStart w:id="2628" w:name="_Toc503965127"/>
      <w:bookmarkStart w:id="2629" w:name="_Toc2772"/>
      <w:bookmarkStart w:id="2630" w:name="_Toc137467234"/>
      <w:bookmarkStart w:id="2631" w:name="_Toc124158441"/>
      <w:bookmarkStart w:id="2632" w:name="_Toc145511315"/>
      <w:bookmarkStart w:id="2633" w:name="_Toc24660"/>
      <w:bookmarkStart w:id="2634" w:name="_Toc25630"/>
      <w:bookmarkStart w:id="2635" w:name="_Toc121818462"/>
      <w:bookmarkStart w:id="2636" w:name="_Toc138884880"/>
      <w:r>
        <w:rPr>
          <w:rFonts w:hint="eastAsia"/>
          <w:lang w:val="en-US" w:eastAsia="zh-CN"/>
        </w:rPr>
        <w:t>6.8.2.3.3</w:t>
      </w:r>
      <w:r>
        <w:rPr>
          <w:rFonts w:hint="eastAsia"/>
          <w:lang w:val="en-US" w:eastAsia="zh-CN"/>
        </w:rPr>
        <w:tab/>
      </w:r>
      <w:r>
        <w:rPr>
          <w:rFonts w:hint="eastAsia"/>
          <w:lang w:val="en-US" w:eastAsia="zh-CN"/>
        </w:rPr>
        <w:t>Test Requirements</w:t>
      </w:r>
      <w:bookmarkEnd w:id="2624"/>
      <w:bookmarkEnd w:id="2625"/>
      <w:bookmarkEnd w:id="2626"/>
      <w:bookmarkEnd w:id="2627"/>
      <w:bookmarkEnd w:id="2628"/>
      <w:bookmarkEnd w:id="2629"/>
      <w:bookmarkEnd w:id="2630"/>
      <w:bookmarkEnd w:id="2631"/>
      <w:bookmarkEnd w:id="2632"/>
      <w:bookmarkEnd w:id="2633"/>
      <w:bookmarkEnd w:id="2634"/>
      <w:bookmarkEnd w:id="2635"/>
      <w:bookmarkEnd w:id="2636"/>
      <w:ins w:id="1561" w:author="ZTE, Fei Xue" w:date="2024-02-17T12:06:44Z">
        <w:r>
          <w:rPr>
            <w:rFonts w:hint="eastAsia"/>
            <w:lang w:val="en-US" w:eastAsia="zh-CN"/>
          </w:rPr>
          <w:t xml:space="preserve"> for</w:t>
        </w:r>
      </w:ins>
      <w:ins w:id="1562" w:author="ZTE, Fei Xue" w:date="2024-02-17T12:06:45Z">
        <w:r>
          <w:rPr>
            <w:rFonts w:hint="eastAsia"/>
            <w:lang w:val="en-US" w:eastAsia="zh-CN"/>
          </w:rPr>
          <w:t xml:space="preserve"> R</w:t>
        </w:r>
      </w:ins>
      <w:ins w:id="1563" w:author="ZTE, Fei Xue" w:date="2024-02-17T12:06:46Z">
        <w:r>
          <w:rPr>
            <w:rFonts w:hint="eastAsia"/>
            <w:lang w:val="en-US" w:eastAsia="zh-CN"/>
          </w:rPr>
          <w:t>F re</w:t>
        </w:r>
      </w:ins>
      <w:ins w:id="1564" w:author="ZTE, Fei Xue" w:date="2024-02-17T12:06:47Z">
        <w:r>
          <w:rPr>
            <w:rFonts w:hint="eastAsia"/>
            <w:lang w:val="en-US" w:eastAsia="zh-CN"/>
          </w:rPr>
          <w:t>peater</w:t>
        </w:r>
      </w:ins>
    </w:p>
    <w:p>
      <w:pPr>
        <w:pStyle w:val="6"/>
        <w:rPr>
          <w:ins w:id="1565" w:author="ZTE, Fei Xue" w:date="2024-02-17T12:07:14Z"/>
          <w:rFonts w:hint="default"/>
          <w:lang w:val="en-US" w:eastAsia="zh-CN"/>
        </w:rPr>
      </w:pPr>
      <w:ins w:id="1566" w:author="ZTE, Fei Xue" w:date="2024-02-17T12:07:14Z">
        <w:r>
          <w:rPr>
            <w:rFonts w:hint="eastAsia"/>
            <w:lang w:val="en-US" w:eastAsia="zh-CN"/>
          </w:rPr>
          <w:t>6.8.2.3.3</w:t>
        </w:r>
      </w:ins>
      <w:ins w:id="1567" w:author="ZTE, Fei Xue" w:date="2024-02-17T12:07:20Z">
        <w:r>
          <w:rPr>
            <w:rFonts w:hint="eastAsia"/>
            <w:lang w:val="en-US" w:eastAsia="zh-CN"/>
          </w:rPr>
          <w:t>A</w:t>
        </w:r>
      </w:ins>
      <w:ins w:id="1568" w:author="ZTE, Fei Xue" w:date="2024-02-17T12:07:14Z">
        <w:r>
          <w:rPr>
            <w:rFonts w:hint="eastAsia"/>
            <w:lang w:val="en-US" w:eastAsia="zh-CN"/>
          </w:rPr>
          <w:tab/>
        </w:r>
      </w:ins>
      <w:ins w:id="1569" w:author="ZTE, Fei Xue" w:date="2024-02-17T12:07:14Z">
        <w:r>
          <w:rPr>
            <w:rFonts w:hint="eastAsia"/>
            <w:lang w:val="en-US" w:eastAsia="zh-CN"/>
          </w:rPr>
          <w:t xml:space="preserve">Test Requirements for </w:t>
        </w:r>
      </w:ins>
      <w:ins w:id="1570" w:author="ZTE, Fei Xue" w:date="2024-02-17T12:07:25Z">
        <w:r>
          <w:rPr>
            <w:rFonts w:hint="eastAsia"/>
            <w:lang w:val="en-US" w:eastAsia="zh-CN"/>
          </w:rPr>
          <w:t>NCR</w:t>
        </w:r>
      </w:ins>
    </w:p>
    <w:p>
      <w:pPr>
        <w:rPr>
          <w:lang w:eastAsia="zh-CN"/>
        </w:rPr>
      </w:pPr>
    </w:p>
    <w:p>
      <w:pPr>
        <w:pStyle w:val="3"/>
      </w:pPr>
      <w:bookmarkStart w:id="2637" w:name="_Toc130558510"/>
      <w:bookmarkStart w:id="2638" w:name="_Toc137467235"/>
      <w:bookmarkStart w:id="2639" w:name="_Toc138885105"/>
      <w:bookmarkStart w:id="2640" w:name="_Toc121818687"/>
      <w:bookmarkStart w:id="2641" w:name="_Toc145511316"/>
      <w:bookmarkStart w:id="2642" w:name="_Toc121818463"/>
      <w:bookmarkStart w:id="2643" w:name="_Toc138884881"/>
      <w:bookmarkStart w:id="2644" w:name="_Toc23320"/>
      <w:bookmarkStart w:id="2645" w:name="_Toc124158442"/>
      <w:bookmarkStart w:id="2646" w:name="_Toc6829"/>
      <w:bookmarkStart w:id="2647" w:name="_Toc10152"/>
      <w:bookmarkStart w:id="2648" w:name="_Toc155475793"/>
      <w:bookmarkStart w:id="2649" w:name="_Toc24941"/>
      <w:bookmarkStart w:id="2650" w:name="_Toc82621967"/>
      <w:bookmarkStart w:id="2651" w:name="_Toc67916805"/>
      <w:bookmarkStart w:id="2652" w:name="_Toc36817404"/>
      <w:bookmarkStart w:id="2653" w:name="_Toc37260326"/>
      <w:bookmarkStart w:id="2654" w:name="_Toc61179039"/>
      <w:bookmarkStart w:id="2655" w:name="_Toc45893630"/>
      <w:bookmarkStart w:id="2656" w:name="_Toc53178801"/>
      <w:bookmarkStart w:id="2657" w:name="_Toc74663426"/>
      <w:bookmarkStart w:id="2658" w:name="_Toc21127643"/>
      <w:bookmarkStart w:id="2659" w:name="_Toc37267714"/>
      <w:bookmarkStart w:id="2660" w:name="_Toc44712317"/>
      <w:bookmarkStart w:id="2661" w:name="_Toc61179509"/>
      <w:bookmarkStart w:id="2662" w:name="_Toc29811852"/>
      <w:bookmarkStart w:id="2663" w:name="_Toc53178350"/>
      <w:r>
        <w:rPr>
          <w:rFonts w:hint="eastAsia"/>
          <w:lang w:val="en-US" w:eastAsia="zh-CN"/>
        </w:rPr>
        <w:t>6</w:t>
      </w:r>
      <w:r>
        <w:rPr>
          <w:rFonts w:hint="eastAsia"/>
          <w:lang w:eastAsia="zh-CN"/>
        </w:rPr>
        <w:t>.</w:t>
      </w:r>
      <w:r>
        <w:rPr>
          <w:rFonts w:hint="eastAsia"/>
          <w:lang w:val="en-US" w:eastAsia="zh-CN"/>
        </w:rPr>
        <w:t>9</w:t>
      </w:r>
      <w:r>
        <w:rPr>
          <w:rFonts w:hint="eastAsia"/>
          <w:lang w:eastAsia="zh-CN"/>
        </w:rPr>
        <w:tab/>
      </w:r>
      <w:r>
        <w:rPr>
          <w:rFonts w:hint="eastAsia"/>
          <w:lang w:eastAsia="zh-CN"/>
        </w:rPr>
        <w:t xml:space="preserve">OTA transmit </w:t>
      </w:r>
      <w:r>
        <w:rPr>
          <w:lang w:eastAsia="zh-CN"/>
        </w:rPr>
        <w:t xml:space="preserve">ON/OFF </w:t>
      </w:r>
      <w:r>
        <w:rPr>
          <w:rFonts w:hint="eastAsia"/>
          <w:lang w:eastAsia="zh-CN"/>
        </w:rPr>
        <w:t>power</w:t>
      </w:r>
      <w:bookmarkEnd w:id="2637"/>
      <w:bookmarkEnd w:id="2638"/>
      <w:bookmarkEnd w:id="2639"/>
      <w:bookmarkEnd w:id="2640"/>
      <w:bookmarkEnd w:id="2641"/>
      <w:bookmarkEnd w:id="2642"/>
      <w:bookmarkEnd w:id="2643"/>
      <w:bookmarkEnd w:id="2644"/>
      <w:bookmarkEnd w:id="2645"/>
      <w:bookmarkEnd w:id="2646"/>
      <w:bookmarkEnd w:id="2647"/>
      <w:bookmarkEnd w:id="2648"/>
      <w:bookmarkEnd w:id="2649"/>
    </w:p>
    <w:p>
      <w:pPr>
        <w:pStyle w:val="4"/>
        <w:rPr>
          <w:rFonts w:eastAsia="等线"/>
        </w:rPr>
      </w:pPr>
      <w:bookmarkStart w:id="2664" w:name="_Toc29811848"/>
      <w:bookmarkStart w:id="2665" w:name="_Toc53178346"/>
      <w:bookmarkStart w:id="2666" w:name="_Toc44712313"/>
      <w:bookmarkStart w:id="2667" w:name="_Toc130558511"/>
      <w:bookmarkStart w:id="2668" w:name="_Toc37267710"/>
      <w:bookmarkStart w:id="2669" w:name="_Toc155475794"/>
      <w:bookmarkStart w:id="2670" w:name="_Toc53178797"/>
      <w:bookmarkStart w:id="2671" w:name="_Toc145511317"/>
      <w:bookmarkStart w:id="2672" w:name="_Toc21127639"/>
      <w:bookmarkStart w:id="2673" w:name="_Toc124158443"/>
      <w:bookmarkStart w:id="2674" w:name="_Toc45893626"/>
      <w:bookmarkStart w:id="2675" w:name="_Toc61179035"/>
      <w:bookmarkStart w:id="2676" w:name="_Toc138884882"/>
      <w:bookmarkStart w:id="2677" w:name="_Toc36817400"/>
      <w:bookmarkStart w:id="2678" w:name="_Toc61179505"/>
      <w:bookmarkStart w:id="2679" w:name="_Toc74663422"/>
      <w:bookmarkStart w:id="2680" w:name="_Toc121818464"/>
      <w:bookmarkStart w:id="2681" w:name="_Toc82621963"/>
      <w:bookmarkStart w:id="2682" w:name="_Toc37260322"/>
      <w:bookmarkStart w:id="2683" w:name="_Toc121818688"/>
      <w:bookmarkStart w:id="2684" w:name="_Toc137467236"/>
      <w:bookmarkStart w:id="2685" w:name="_Toc138885106"/>
      <w:bookmarkStart w:id="2686" w:name="_Toc67916801"/>
      <w:r>
        <w:rPr>
          <w:rFonts w:hint="eastAsia" w:eastAsia="等线"/>
          <w:lang w:val="en-US" w:eastAsia="zh-CN"/>
        </w:rPr>
        <w:t>6</w:t>
      </w:r>
      <w:r>
        <w:rPr>
          <w:rFonts w:hint="eastAsia" w:eastAsia="等线"/>
        </w:rPr>
        <w:t>.9</w:t>
      </w:r>
      <w:r>
        <w:rPr>
          <w:rFonts w:eastAsia="等线"/>
        </w:rPr>
        <w:t>.</w:t>
      </w:r>
      <w:r>
        <w:rPr>
          <w:rFonts w:hint="eastAsia" w:eastAsia="等线"/>
          <w:lang w:val="en-US" w:eastAsia="zh-CN"/>
        </w:rPr>
        <w:t>1</w:t>
      </w:r>
      <w:r>
        <w:rPr>
          <w:rFonts w:eastAsia="等线"/>
        </w:rPr>
        <w:tab/>
      </w:r>
      <w:r>
        <w:rPr>
          <w:rFonts w:eastAsia="等线"/>
        </w:rPr>
        <w:t>OTA transmitter OFF power</w:t>
      </w:r>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p>
    <w:p>
      <w:pPr>
        <w:pStyle w:val="5"/>
      </w:pPr>
      <w:bookmarkStart w:id="2687" w:name="_Toc66693718"/>
      <w:bookmarkStart w:id="2688" w:name="_Toc121818689"/>
      <w:bookmarkStart w:id="2689" w:name="_Toc58915668"/>
      <w:bookmarkStart w:id="2690" w:name="_Toc124158444"/>
      <w:bookmarkStart w:id="2691" w:name="_Toc82536303"/>
      <w:bookmarkStart w:id="2692" w:name="_Toc36635869"/>
      <w:bookmarkStart w:id="2693" w:name="_Toc74915670"/>
      <w:bookmarkStart w:id="2694" w:name="_Toc58917849"/>
      <w:bookmarkStart w:id="2695" w:name="_Toc145511318"/>
      <w:bookmarkStart w:id="2696" w:name="_Toc29810517"/>
      <w:bookmarkStart w:id="2697" w:name="_Toc130558512"/>
      <w:bookmarkStart w:id="2698" w:name="_Toc76114295"/>
      <w:bookmarkStart w:id="2699" w:name="_Toc121818465"/>
      <w:bookmarkStart w:id="2700" w:name="_Toc21102668"/>
      <w:bookmarkStart w:id="2701" w:name="_Toc137467237"/>
      <w:bookmarkStart w:id="2702" w:name="_Toc138885107"/>
      <w:bookmarkStart w:id="2703" w:name="_Toc37272815"/>
      <w:bookmarkStart w:id="2704" w:name="_Toc155475795"/>
      <w:bookmarkStart w:id="2705" w:name="_Toc138884883"/>
      <w:bookmarkStart w:id="2706" w:name="_Toc53183001"/>
      <w:bookmarkStart w:id="2707" w:name="_Toc76544181"/>
      <w:bookmarkStart w:id="2708" w:name="_Toc45885892"/>
      <w:r>
        <w:t>6.9.1.1</w:t>
      </w:r>
      <w:r>
        <w:tab/>
      </w:r>
      <w:r>
        <w:t>Definition and applicability</w:t>
      </w:r>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p>
    <w:p>
      <w:pPr>
        <w:pStyle w:val="5"/>
        <w:rPr>
          <w:rFonts w:hint="default" w:eastAsia="宋体"/>
          <w:lang w:val="en-US" w:eastAsia="zh-CN"/>
        </w:rPr>
      </w:pPr>
      <w:bookmarkStart w:id="2709" w:name="_Toc21102669"/>
      <w:bookmarkStart w:id="2710" w:name="_Toc36635870"/>
      <w:bookmarkStart w:id="2711" w:name="_Toc53183002"/>
      <w:bookmarkStart w:id="2712" w:name="_Toc37272816"/>
      <w:bookmarkStart w:id="2713" w:name="_Toc58917850"/>
      <w:bookmarkStart w:id="2714" w:name="_Toc76544182"/>
      <w:bookmarkStart w:id="2715" w:name="_Toc29810518"/>
      <w:bookmarkStart w:id="2716" w:name="_Toc76114296"/>
      <w:bookmarkStart w:id="2717" w:name="_Toc74915671"/>
      <w:bookmarkStart w:id="2718" w:name="_Toc82536304"/>
      <w:bookmarkStart w:id="2719" w:name="_Toc66693719"/>
      <w:bookmarkStart w:id="2720" w:name="_Toc45885893"/>
      <w:bookmarkStart w:id="2721" w:name="_Toc58915669"/>
      <w:bookmarkStart w:id="2722" w:name="_Toc121818466"/>
      <w:bookmarkStart w:id="2723" w:name="_Toc124158445"/>
      <w:bookmarkStart w:id="2724" w:name="_Toc121818690"/>
      <w:bookmarkStart w:id="2725" w:name="_Toc137467238"/>
      <w:bookmarkStart w:id="2726" w:name="_Toc130558513"/>
      <w:bookmarkStart w:id="2727" w:name="_Toc138884884"/>
      <w:bookmarkStart w:id="2728" w:name="_Toc145511319"/>
      <w:bookmarkStart w:id="2729" w:name="_Toc155475796"/>
      <w:bookmarkStart w:id="2730" w:name="_Toc138885108"/>
      <w:r>
        <w:t>6.9.1.2</w:t>
      </w:r>
      <w:r>
        <w:tab/>
      </w:r>
      <w:r>
        <w:t>Minimum requirement</w:t>
      </w:r>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ins w:id="1571" w:author="ZTE, Fei Xue" w:date="2024-02-17T12:07:29Z">
        <w:r>
          <w:rPr>
            <w:rFonts w:hint="eastAsia" w:eastAsia="宋体"/>
            <w:lang w:val="en-US" w:eastAsia="zh-CN"/>
          </w:rPr>
          <w:t xml:space="preserve"> </w:t>
        </w:r>
      </w:ins>
      <w:ins w:id="1572" w:author="ZTE, Fei Xue" w:date="2024-02-17T12:07:31Z">
        <w:r>
          <w:rPr>
            <w:rFonts w:hint="eastAsia" w:eastAsia="宋体"/>
            <w:lang w:val="en-US" w:eastAsia="zh-CN"/>
          </w:rPr>
          <w:t xml:space="preserve">for </w:t>
        </w:r>
      </w:ins>
      <w:ins w:id="1573" w:author="ZTE, Fei Xue" w:date="2024-02-17T12:07:32Z">
        <w:r>
          <w:rPr>
            <w:rFonts w:hint="eastAsia" w:eastAsia="宋体"/>
            <w:lang w:val="en-US" w:eastAsia="zh-CN"/>
          </w:rPr>
          <w:t>RF re</w:t>
        </w:r>
      </w:ins>
      <w:ins w:id="1574" w:author="ZTE, Fei Xue" w:date="2024-02-17T12:07:33Z">
        <w:r>
          <w:rPr>
            <w:rFonts w:hint="eastAsia" w:eastAsia="宋体"/>
            <w:lang w:val="en-US" w:eastAsia="zh-CN"/>
          </w:rPr>
          <w:t>peater</w:t>
        </w:r>
      </w:ins>
    </w:p>
    <w:p>
      <w:pPr>
        <w:pStyle w:val="5"/>
        <w:rPr>
          <w:ins w:id="1575" w:author="ZTE, Fei Xue" w:date="2024-02-17T12:08:12Z"/>
          <w:rFonts w:hint="default" w:eastAsia="宋体"/>
          <w:lang w:val="en-US" w:eastAsia="zh-CN"/>
        </w:rPr>
      </w:pPr>
      <w:ins w:id="1576" w:author="ZTE, Fei Xue" w:date="2024-02-17T12:08:12Z">
        <w:r>
          <w:rPr/>
          <w:t>6.9.1.2</w:t>
        </w:r>
      </w:ins>
      <w:ins w:id="1577" w:author="ZTE, Fei Xue" w:date="2024-02-17T12:08:17Z">
        <w:r>
          <w:rPr>
            <w:rFonts w:hint="eastAsia" w:eastAsia="宋体"/>
            <w:lang w:val="en-US" w:eastAsia="zh-CN"/>
          </w:rPr>
          <w:t>A</w:t>
        </w:r>
      </w:ins>
      <w:ins w:id="1578" w:author="ZTE, Fei Xue" w:date="2024-02-17T12:08:12Z">
        <w:r>
          <w:rPr/>
          <w:tab/>
        </w:r>
      </w:ins>
      <w:ins w:id="1579" w:author="ZTE, Fei Xue" w:date="2024-02-17T12:08:12Z">
        <w:r>
          <w:rPr/>
          <w:t>Minimum requirement</w:t>
        </w:r>
      </w:ins>
      <w:ins w:id="1580" w:author="ZTE, Fei Xue" w:date="2024-02-17T12:08:12Z">
        <w:r>
          <w:rPr>
            <w:rFonts w:hint="eastAsia" w:eastAsia="宋体"/>
            <w:lang w:val="en-US" w:eastAsia="zh-CN"/>
          </w:rPr>
          <w:t xml:space="preserve"> for </w:t>
        </w:r>
      </w:ins>
      <w:ins w:id="1581" w:author="ZTE, Fei Xue" w:date="2024-02-17T12:08:21Z">
        <w:r>
          <w:rPr>
            <w:rFonts w:hint="eastAsia" w:eastAsia="宋体"/>
            <w:lang w:val="en-US" w:eastAsia="zh-CN"/>
          </w:rPr>
          <w:t>NCR</w:t>
        </w:r>
      </w:ins>
    </w:p>
    <w:p>
      <w:pPr>
        <w:rPr>
          <w:color w:val="000000"/>
        </w:rPr>
      </w:pPr>
    </w:p>
    <w:p>
      <w:pPr>
        <w:pStyle w:val="5"/>
      </w:pPr>
      <w:bookmarkStart w:id="2731" w:name="_Toc37272817"/>
      <w:bookmarkStart w:id="2732" w:name="_Toc66693720"/>
      <w:bookmarkStart w:id="2733" w:name="_Toc76114297"/>
      <w:bookmarkStart w:id="2734" w:name="_Toc76544183"/>
      <w:bookmarkStart w:id="2735" w:name="_Toc74915672"/>
      <w:bookmarkStart w:id="2736" w:name="_Toc45885894"/>
      <w:bookmarkStart w:id="2737" w:name="_Toc121818467"/>
      <w:bookmarkStart w:id="2738" w:name="_Toc82536305"/>
      <w:bookmarkStart w:id="2739" w:name="_Toc58917851"/>
      <w:bookmarkStart w:id="2740" w:name="_Toc138884885"/>
      <w:bookmarkStart w:id="2741" w:name="_Toc138885109"/>
      <w:bookmarkStart w:id="2742" w:name="_Toc21102670"/>
      <w:bookmarkStart w:id="2743" w:name="_Toc53183003"/>
      <w:bookmarkStart w:id="2744" w:name="_Toc155475797"/>
      <w:bookmarkStart w:id="2745" w:name="_Toc36635871"/>
      <w:bookmarkStart w:id="2746" w:name="_Toc29810519"/>
      <w:bookmarkStart w:id="2747" w:name="_Toc145511320"/>
      <w:bookmarkStart w:id="2748" w:name="_Toc58915670"/>
      <w:bookmarkStart w:id="2749" w:name="_Toc121818691"/>
      <w:bookmarkStart w:id="2750" w:name="_Toc124158446"/>
      <w:bookmarkStart w:id="2751" w:name="_Toc130558514"/>
      <w:bookmarkStart w:id="2752" w:name="_Toc137467239"/>
      <w:r>
        <w:t>6.9.1.3</w:t>
      </w:r>
      <w:r>
        <w:tab/>
      </w:r>
      <w:r>
        <w:t>Test purpose</w:t>
      </w:r>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p>
    <w:p>
      <w:pPr>
        <w:pStyle w:val="5"/>
      </w:pPr>
      <w:bookmarkStart w:id="2753" w:name="_Toc121818468"/>
      <w:bookmarkStart w:id="2754" w:name="_Toc155475798"/>
      <w:bookmarkStart w:id="2755" w:name="_Toc53183004"/>
      <w:bookmarkStart w:id="2756" w:name="_Toc145511321"/>
      <w:bookmarkStart w:id="2757" w:name="_Toc37272818"/>
      <w:bookmarkStart w:id="2758" w:name="_Toc76114298"/>
      <w:bookmarkStart w:id="2759" w:name="_Toc21102671"/>
      <w:bookmarkStart w:id="2760" w:name="_Toc58915671"/>
      <w:bookmarkStart w:id="2761" w:name="_Toc45885895"/>
      <w:bookmarkStart w:id="2762" w:name="_Toc138884886"/>
      <w:bookmarkStart w:id="2763" w:name="_Toc76544184"/>
      <w:bookmarkStart w:id="2764" w:name="_Toc121818692"/>
      <w:bookmarkStart w:id="2765" w:name="_Toc137467240"/>
      <w:bookmarkStart w:id="2766" w:name="_Toc82536306"/>
      <w:bookmarkStart w:id="2767" w:name="_Toc74915673"/>
      <w:bookmarkStart w:id="2768" w:name="_Toc29810520"/>
      <w:bookmarkStart w:id="2769" w:name="_Toc138885110"/>
      <w:bookmarkStart w:id="2770" w:name="_Toc66693721"/>
      <w:bookmarkStart w:id="2771" w:name="_Toc36635872"/>
      <w:bookmarkStart w:id="2772" w:name="_Toc130558515"/>
      <w:bookmarkStart w:id="2773" w:name="_Toc58917852"/>
      <w:bookmarkStart w:id="2774" w:name="_Toc124158447"/>
      <w:r>
        <w:t>6.9.1.4</w:t>
      </w:r>
      <w:r>
        <w:tab/>
      </w:r>
      <w:r>
        <w:t>Method of test</w:t>
      </w:r>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p>
    <w:p>
      <w:pPr>
        <w:pStyle w:val="5"/>
        <w:rPr>
          <w:rFonts w:hint="default" w:eastAsia="宋体"/>
          <w:lang w:val="en-US" w:eastAsia="zh-CN"/>
        </w:rPr>
      </w:pPr>
      <w:bookmarkStart w:id="2775" w:name="_Toc138885111"/>
      <w:bookmarkStart w:id="2776" w:name="_Toc145511322"/>
      <w:bookmarkStart w:id="2777" w:name="_Toc82536307"/>
      <w:bookmarkStart w:id="2778" w:name="_Toc29810521"/>
      <w:bookmarkStart w:id="2779" w:name="_Toc53183005"/>
      <w:bookmarkStart w:id="2780" w:name="_Toc137467241"/>
      <w:bookmarkStart w:id="2781" w:name="_Toc138884887"/>
      <w:bookmarkStart w:id="2782" w:name="_Toc36635873"/>
      <w:bookmarkStart w:id="2783" w:name="_Toc58915672"/>
      <w:bookmarkStart w:id="2784" w:name="_Toc37272819"/>
      <w:bookmarkStart w:id="2785" w:name="_Toc121818469"/>
      <w:bookmarkStart w:id="2786" w:name="_Toc21102672"/>
      <w:bookmarkStart w:id="2787" w:name="_Toc155475799"/>
      <w:bookmarkStart w:id="2788" w:name="_Toc66693722"/>
      <w:bookmarkStart w:id="2789" w:name="_Toc76544185"/>
      <w:bookmarkStart w:id="2790" w:name="_Toc58917853"/>
      <w:bookmarkStart w:id="2791" w:name="_Toc121818693"/>
      <w:bookmarkStart w:id="2792" w:name="_Toc76114299"/>
      <w:bookmarkStart w:id="2793" w:name="_Toc74915674"/>
      <w:bookmarkStart w:id="2794" w:name="_Toc124158448"/>
      <w:bookmarkStart w:id="2795" w:name="_Toc45885896"/>
      <w:bookmarkStart w:id="2796" w:name="_Toc130558516"/>
      <w:r>
        <w:t>6.9.1.5</w:t>
      </w:r>
      <w:r>
        <w:tab/>
      </w:r>
      <w:r>
        <w:t>Test requirements</w:t>
      </w:r>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ins w:id="1582" w:author="ZTE, Fei Xue" w:date="2024-02-17T12:08:25Z">
        <w:r>
          <w:rPr>
            <w:rFonts w:hint="eastAsia" w:eastAsia="宋体"/>
            <w:lang w:val="en-US" w:eastAsia="zh-CN"/>
          </w:rPr>
          <w:t xml:space="preserve"> </w:t>
        </w:r>
      </w:ins>
      <w:ins w:id="1583" w:author="ZTE, Fei Xue" w:date="2024-02-17T12:08:27Z">
        <w:r>
          <w:rPr>
            <w:rFonts w:hint="eastAsia" w:eastAsia="宋体"/>
            <w:lang w:val="en-US" w:eastAsia="zh-CN"/>
          </w:rPr>
          <w:t xml:space="preserve">for </w:t>
        </w:r>
      </w:ins>
      <w:ins w:id="1584" w:author="ZTE, Fei Xue" w:date="2024-02-17T12:08:28Z">
        <w:r>
          <w:rPr>
            <w:rFonts w:hint="eastAsia" w:eastAsia="宋体"/>
            <w:lang w:val="en-US" w:eastAsia="zh-CN"/>
          </w:rPr>
          <w:t xml:space="preserve">RF </w:t>
        </w:r>
      </w:ins>
      <w:ins w:id="1585" w:author="ZTE, Fei Xue" w:date="2024-02-17T12:08:29Z">
        <w:r>
          <w:rPr>
            <w:rFonts w:hint="eastAsia" w:eastAsia="宋体"/>
            <w:lang w:val="en-US" w:eastAsia="zh-CN"/>
          </w:rPr>
          <w:t>repeate</w:t>
        </w:r>
      </w:ins>
      <w:ins w:id="1586" w:author="ZTE, Fei Xue" w:date="2024-02-17T12:08:30Z">
        <w:r>
          <w:rPr>
            <w:rFonts w:hint="eastAsia" w:eastAsia="宋体"/>
            <w:lang w:val="en-US" w:eastAsia="zh-CN"/>
          </w:rPr>
          <w:t>r</w:t>
        </w:r>
      </w:ins>
    </w:p>
    <w:p>
      <w:pPr>
        <w:pStyle w:val="5"/>
        <w:rPr>
          <w:ins w:id="1587" w:author="ZTE, Fei Xue" w:date="2024-02-17T12:08:34Z"/>
          <w:rFonts w:hint="default" w:eastAsia="宋体"/>
          <w:lang w:val="en-US" w:eastAsia="zh-CN"/>
        </w:rPr>
      </w:pPr>
      <w:ins w:id="1588" w:author="ZTE, Fei Xue" w:date="2024-02-17T12:08:34Z">
        <w:r>
          <w:rPr/>
          <w:t>6.9.1.5</w:t>
        </w:r>
      </w:ins>
      <w:ins w:id="1589" w:author="ZTE, Fei Xue" w:date="2024-02-17T12:08:39Z">
        <w:r>
          <w:rPr>
            <w:rFonts w:hint="eastAsia" w:eastAsia="宋体"/>
            <w:lang w:val="en-US" w:eastAsia="zh-CN"/>
          </w:rPr>
          <w:t>A</w:t>
        </w:r>
      </w:ins>
      <w:ins w:id="1590" w:author="ZTE, Fei Xue" w:date="2024-02-17T12:08:34Z">
        <w:r>
          <w:rPr/>
          <w:tab/>
        </w:r>
      </w:ins>
      <w:ins w:id="1591" w:author="ZTE, Fei Xue" w:date="2024-02-17T12:08:34Z">
        <w:r>
          <w:rPr/>
          <w:t>Test requirements</w:t>
        </w:r>
      </w:ins>
      <w:ins w:id="1592" w:author="ZTE, Fei Xue" w:date="2024-02-17T12:08:34Z">
        <w:r>
          <w:rPr>
            <w:rFonts w:hint="eastAsia" w:eastAsia="宋体"/>
            <w:lang w:val="en-US" w:eastAsia="zh-CN"/>
          </w:rPr>
          <w:t xml:space="preserve"> for </w:t>
        </w:r>
      </w:ins>
      <w:ins w:id="1593" w:author="ZTE, Fei Xue" w:date="2024-02-17T12:08:44Z">
        <w:r>
          <w:rPr>
            <w:rFonts w:hint="eastAsia" w:eastAsia="宋体"/>
            <w:lang w:val="en-US" w:eastAsia="zh-CN"/>
          </w:rPr>
          <w:t>NCR</w:t>
        </w:r>
      </w:ins>
    </w:p>
    <w:p>
      <w:pPr>
        <w:rPr>
          <w:color w:val="000000"/>
        </w:rPr>
      </w:pPr>
    </w:p>
    <w:p>
      <w:pPr>
        <w:pStyle w:val="4"/>
        <w:rPr>
          <w:rFonts w:eastAsia="等线"/>
        </w:rPr>
      </w:pPr>
      <w:bookmarkStart w:id="2797" w:name="_Toc145511323"/>
      <w:bookmarkStart w:id="2798" w:name="_Toc124158449"/>
      <w:bookmarkStart w:id="2799" w:name="_Toc121818470"/>
      <w:bookmarkStart w:id="2800" w:name="_Toc130558517"/>
      <w:bookmarkStart w:id="2801" w:name="_Toc121818694"/>
      <w:bookmarkStart w:id="2802" w:name="_Toc137467242"/>
      <w:bookmarkStart w:id="2803" w:name="_Toc138884888"/>
      <w:bookmarkStart w:id="2804" w:name="_Toc138885112"/>
      <w:bookmarkStart w:id="2805" w:name="_Toc155475800"/>
      <w:r>
        <w:rPr>
          <w:rFonts w:hint="eastAsia" w:eastAsia="等线"/>
          <w:lang w:val="en-US" w:eastAsia="zh-CN"/>
        </w:rPr>
        <w:t>6</w:t>
      </w:r>
      <w:r>
        <w:rPr>
          <w:rFonts w:hint="eastAsia" w:eastAsia="等线"/>
        </w:rPr>
        <w:t>.9</w:t>
      </w:r>
      <w:r>
        <w:rPr>
          <w:rFonts w:eastAsia="等线"/>
        </w:rPr>
        <w:t>.</w:t>
      </w:r>
      <w:r>
        <w:rPr>
          <w:rFonts w:hint="eastAsia" w:eastAsia="等线"/>
          <w:lang w:val="en-US" w:eastAsia="zh-CN"/>
        </w:rPr>
        <w:t>2</w:t>
      </w:r>
      <w:r>
        <w:rPr>
          <w:rFonts w:eastAsia="等线"/>
        </w:rPr>
        <w:tab/>
      </w:r>
      <w:r>
        <w:rPr>
          <w:rFonts w:eastAsia="等线"/>
        </w:rPr>
        <w:t>OTA transient period</w:t>
      </w:r>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797"/>
      <w:bookmarkEnd w:id="2798"/>
      <w:bookmarkEnd w:id="2799"/>
      <w:bookmarkEnd w:id="2800"/>
      <w:bookmarkEnd w:id="2801"/>
      <w:bookmarkEnd w:id="2802"/>
      <w:bookmarkEnd w:id="2803"/>
      <w:bookmarkEnd w:id="2804"/>
      <w:bookmarkEnd w:id="2805"/>
    </w:p>
    <w:p>
      <w:pPr>
        <w:pStyle w:val="5"/>
      </w:pPr>
      <w:bookmarkStart w:id="2806" w:name="_Toc138884889"/>
      <w:bookmarkStart w:id="2807" w:name="_Toc76114301"/>
      <w:bookmarkStart w:id="2808" w:name="_Toc58915674"/>
      <w:bookmarkStart w:id="2809" w:name="_Toc121818695"/>
      <w:bookmarkStart w:id="2810" w:name="_Toc124158450"/>
      <w:bookmarkStart w:id="2811" w:name="_Toc137467243"/>
      <w:bookmarkStart w:id="2812" w:name="_Toc138885113"/>
      <w:bookmarkStart w:id="2813" w:name="_Toc36635875"/>
      <w:bookmarkStart w:id="2814" w:name="_Toc37272821"/>
      <w:bookmarkStart w:id="2815" w:name="_Toc121818471"/>
      <w:bookmarkStart w:id="2816" w:name="_Toc58917855"/>
      <w:bookmarkStart w:id="2817" w:name="_Toc66693724"/>
      <w:bookmarkStart w:id="2818" w:name="_Toc155475801"/>
      <w:bookmarkStart w:id="2819" w:name="_Toc130558518"/>
      <w:bookmarkStart w:id="2820" w:name="_Toc21102674"/>
      <w:bookmarkStart w:id="2821" w:name="_Toc76544187"/>
      <w:bookmarkStart w:id="2822" w:name="_Toc29810523"/>
      <w:bookmarkStart w:id="2823" w:name="_Toc45885898"/>
      <w:bookmarkStart w:id="2824" w:name="_Toc53183007"/>
      <w:bookmarkStart w:id="2825" w:name="_Toc74915676"/>
      <w:bookmarkStart w:id="2826" w:name="_Toc145511324"/>
      <w:bookmarkStart w:id="2827" w:name="_Toc82536309"/>
      <w:r>
        <w:t>6.9.2.1</w:t>
      </w:r>
      <w:r>
        <w:tab/>
      </w:r>
      <w:r>
        <w:t>Definition and applicability</w:t>
      </w:r>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p>
    <w:p>
      <w:pPr>
        <w:pStyle w:val="5"/>
        <w:rPr>
          <w:rFonts w:hint="default" w:eastAsia="宋体"/>
          <w:lang w:val="en-US" w:eastAsia="zh-CN"/>
        </w:rPr>
      </w:pPr>
      <w:bookmarkStart w:id="2828" w:name="_Toc58917856"/>
      <w:bookmarkStart w:id="2829" w:name="_Toc66693725"/>
      <w:bookmarkStart w:id="2830" w:name="_Toc58915675"/>
      <w:bookmarkStart w:id="2831" w:name="_Toc29810524"/>
      <w:bookmarkStart w:id="2832" w:name="_Toc53183008"/>
      <w:bookmarkStart w:id="2833" w:name="_Toc21102675"/>
      <w:bookmarkStart w:id="2834" w:name="_Toc82536310"/>
      <w:bookmarkStart w:id="2835" w:name="_Toc76114302"/>
      <w:bookmarkStart w:id="2836" w:name="_Toc74915677"/>
      <w:bookmarkStart w:id="2837" w:name="_Toc76544188"/>
      <w:bookmarkStart w:id="2838" w:name="_Toc45885899"/>
      <w:bookmarkStart w:id="2839" w:name="_Toc37272822"/>
      <w:bookmarkStart w:id="2840" w:name="_Toc36635876"/>
      <w:bookmarkStart w:id="2841" w:name="_Toc121818472"/>
      <w:bookmarkStart w:id="2842" w:name="_Toc124158451"/>
      <w:bookmarkStart w:id="2843" w:name="_Toc138884890"/>
      <w:bookmarkStart w:id="2844" w:name="_Toc137467244"/>
      <w:bookmarkStart w:id="2845" w:name="_Toc145511325"/>
      <w:bookmarkStart w:id="2846" w:name="_Toc121818696"/>
      <w:bookmarkStart w:id="2847" w:name="_Toc138885114"/>
      <w:bookmarkStart w:id="2848" w:name="_Toc130558519"/>
      <w:bookmarkStart w:id="2849" w:name="_Toc155475802"/>
      <w:r>
        <w:t>6.9.2.2</w:t>
      </w:r>
      <w:r>
        <w:tab/>
      </w:r>
      <w:r>
        <w:t>Minimum requirement</w:t>
      </w:r>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ins w:id="1594" w:author="ZTE, Fei Xue" w:date="2024-02-17T12:08:56Z">
        <w:r>
          <w:rPr>
            <w:rFonts w:hint="eastAsia" w:eastAsia="宋体"/>
            <w:lang w:val="en-US" w:eastAsia="zh-CN"/>
          </w:rPr>
          <w:t xml:space="preserve"> </w:t>
        </w:r>
      </w:ins>
      <w:ins w:id="1595" w:author="ZTE, Fei Xue" w:date="2024-02-17T12:08:58Z">
        <w:r>
          <w:rPr>
            <w:rFonts w:hint="eastAsia" w:eastAsia="宋体"/>
            <w:lang w:val="en-US" w:eastAsia="zh-CN"/>
          </w:rPr>
          <w:t xml:space="preserve">for </w:t>
        </w:r>
      </w:ins>
      <w:ins w:id="1596" w:author="ZTE, Fei Xue" w:date="2024-02-17T12:08:59Z">
        <w:r>
          <w:rPr>
            <w:rFonts w:hint="eastAsia" w:eastAsia="宋体"/>
            <w:lang w:val="en-US" w:eastAsia="zh-CN"/>
          </w:rPr>
          <w:t>RF re</w:t>
        </w:r>
      </w:ins>
      <w:ins w:id="1597" w:author="ZTE, Fei Xue" w:date="2024-02-17T12:09:00Z">
        <w:r>
          <w:rPr>
            <w:rFonts w:hint="eastAsia" w:eastAsia="宋体"/>
            <w:lang w:val="en-US" w:eastAsia="zh-CN"/>
          </w:rPr>
          <w:t>peater</w:t>
        </w:r>
      </w:ins>
    </w:p>
    <w:p>
      <w:pPr>
        <w:pStyle w:val="5"/>
        <w:rPr>
          <w:ins w:id="1598" w:author="ZTE, Fei Xue" w:date="2024-02-17T12:09:10Z"/>
          <w:rFonts w:hint="default" w:eastAsia="宋体"/>
          <w:lang w:val="en-US" w:eastAsia="zh-CN"/>
        </w:rPr>
      </w:pPr>
      <w:ins w:id="1599" w:author="ZTE, Fei Xue" w:date="2024-02-17T12:09:10Z">
        <w:r>
          <w:rPr/>
          <w:t>6.9.2.2</w:t>
        </w:r>
      </w:ins>
      <w:ins w:id="1600" w:author="ZTE, Fei Xue" w:date="2024-02-17T12:09:15Z">
        <w:r>
          <w:rPr>
            <w:rFonts w:hint="eastAsia" w:eastAsia="宋体"/>
            <w:lang w:val="en-US" w:eastAsia="zh-CN"/>
          </w:rPr>
          <w:t>A</w:t>
        </w:r>
      </w:ins>
      <w:ins w:id="1601" w:author="ZTE, Fei Xue" w:date="2024-02-17T12:09:10Z">
        <w:r>
          <w:rPr/>
          <w:tab/>
        </w:r>
      </w:ins>
      <w:ins w:id="1602" w:author="ZTE, Fei Xue" w:date="2024-02-17T12:09:10Z">
        <w:r>
          <w:rPr/>
          <w:t>Minimum requirement</w:t>
        </w:r>
      </w:ins>
      <w:ins w:id="1603" w:author="ZTE, Fei Xue" w:date="2024-02-17T12:09:10Z">
        <w:r>
          <w:rPr>
            <w:rFonts w:hint="eastAsia" w:eastAsia="宋体"/>
            <w:lang w:val="en-US" w:eastAsia="zh-CN"/>
          </w:rPr>
          <w:t xml:space="preserve"> for </w:t>
        </w:r>
      </w:ins>
      <w:ins w:id="1604" w:author="ZTE, Fei Xue" w:date="2024-02-17T12:09:20Z">
        <w:r>
          <w:rPr>
            <w:rFonts w:hint="eastAsia" w:eastAsia="宋体"/>
            <w:lang w:val="en-US" w:eastAsia="zh-CN"/>
          </w:rPr>
          <w:t>NCR</w:t>
        </w:r>
      </w:ins>
    </w:p>
    <w:p>
      <w:pPr>
        <w:rPr>
          <w:color w:val="000000"/>
        </w:rPr>
      </w:pPr>
    </w:p>
    <w:p>
      <w:pPr>
        <w:pStyle w:val="5"/>
      </w:pPr>
      <w:bookmarkStart w:id="2850" w:name="_Toc130558520"/>
      <w:bookmarkStart w:id="2851" w:name="_Toc29810525"/>
      <w:bookmarkStart w:id="2852" w:name="_Toc76544189"/>
      <w:bookmarkStart w:id="2853" w:name="_Toc74915678"/>
      <w:bookmarkStart w:id="2854" w:name="_Toc121818697"/>
      <w:bookmarkStart w:id="2855" w:name="_Toc121818473"/>
      <w:bookmarkStart w:id="2856" w:name="_Toc155475803"/>
      <w:bookmarkStart w:id="2857" w:name="_Toc45885900"/>
      <w:bookmarkStart w:id="2858" w:name="_Toc36635877"/>
      <w:bookmarkStart w:id="2859" w:name="_Toc66693726"/>
      <w:bookmarkStart w:id="2860" w:name="_Toc53183009"/>
      <w:bookmarkStart w:id="2861" w:name="_Toc137467245"/>
      <w:bookmarkStart w:id="2862" w:name="_Toc82536311"/>
      <w:bookmarkStart w:id="2863" w:name="_Toc76114303"/>
      <w:bookmarkStart w:id="2864" w:name="_Toc37272823"/>
      <w:bookmarkStart w:id="2865" w:name="_Toc138884891"/>
      <w:bookmarkStart w:id="2866" w:name="_Toc145511326"/>
      <w:bookmarkStart w:id="2867" w:name="_Toc58917857"/>
      <w:bookmarkStart w:id="2868" w:name="_Toc124158452"/>
      <w:bookmarkStart w:id="2869" w:name="_Toc138885115"/>
      <w:bookmarkStart w:id="2870" w:name="_Toc21102676"/>
      <w:bookmarkStart w:id="2871" w:name="_Toc58915676"/>
      <w:r>
        <w:t>6.9.2.3</w:t>
      </w:r>
      <w:r>
        <w:tab/>
      </w:r>
      <w:r>
        <w:t>Test purpose</w:t>
      </w:r>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p>
    <w:p>
      <w:pPr>
        <w:pStyle w:val="5"/>
      </w:pPr>
      <w:bookmarkStart w:id="2872" w:name="_Toc58917858"/>
      <w:bookmarkStart w:id="2873" w:name="_Toc138884892"/>
      <w:bookmarkStart w:id="2874" w:name="_Toc58915677"/>
      <w:bookmarkStart w:id="2875" w:name="_Toc66693727"/>
      <w:bookmarkStart w:id="2876" w:name="_Toc124158453"/>
      <w:bookmarkStart w:id="2877" w:name="_Toc53183010"/>
      <w:bookmarkStart w:id="2878" w:name="_Toc76114304"/>
      <w:bookmarkStart w:id="2879" w:name="_Toc21102677"/>
      <w:bookmarkStart w:id="2880" w:name="_Toc138885116"/>
      <w:bookmarkStart w:id="2881" w:name="_Toc121818698"/>
      <w:bookmarkStart w:id="2882" w:name="_Toc29810526"/>
      <w:bookmarkStart w:id="2883" w:name="_Toc45885901"/>
      <w:bookmarkStart w:id="2884" w:name="_Toc137467246"/>
      <w:bookmarkStart w:id="2885" w:name="_Toc76544190"/>
      <w:bookmarkStart w:id="2886" w:name="_Toc82536312"/>
      <w:bookmarkStart w:id="2887" w:name="_Toc130558521"/>
      <w:bookmarkStart w:id="2888" w:name="_Toc155475804"/>
      <w:bookmarkStart w:id="2889" w:name="_Toc37272824"/>
      <w:bookmarkStart w:id="2890" w:name="_Toc121818474"/>
      <w:bookmarkStart w:id="2891" w:name="_Toc74915679"/>
      <w:bookmarkStart w:id="2892" w:name="_Toc145511327"/>
      <w:bookmarkStart w:id="2893" w:name="_Toc36635878"/>
      <w:r>
        <w:t>6.9.2.4</w:t>
      </w:r>
      <w:r>
        <w:tab/>
      </w:r>
      <w:r>
        <w:t>Method of test</w:t>
      </w:r>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p>
    <w:p>
      <w:pPr>
        <w:pStyle w:val="6"/>
      </w:pPr>
      <w:bookmarkStart w:id="2894" w:name="_Toc66693728"/>
      <w:bookmarkStart w:id="2895" w:name="_Toc36635879"/>
      <w:bookmarkStart w:id="2896" w:name="_Toc29810527"/>
      <w:bookmarkStart w:id="2897" w:name="_Toc21102678"/>
      <w:bookmarkStart w:id="2898" w:name="_Toc58915678"/>
      <w:bookmarkStart w:id="2899" w:name="_Toc76544191"/>
      <w:bookmarkStart w:id="2900" w:name="_Toc37272825"/>
      <w:bookmarkStart w:id="2901" w:name="_Toc45885902"/>
      <w:bookmarkStart w:id="2902" w:name="_Toc74915680"/>
      <w:bookmarkStart w:id="2903" w:name="_Toc58917859"/>
      <w:bookmarkStart w:id="2904" w:name="_Toc76114305"/>
      <w:bookmarkStart w:id="2905" w:name="_Toc138884893"/>
      <w:bookmarkStart w:id="2906" w:name="_Toc121818475"/>
      <w:bookmarkStart w:id="2907" w:name="_Toc124158454"/>
      <w:bookmarkStart w:id="2908" w:name="_Toc82536313"/>
      <w:bookmarkStart w:id="2909" w:name="_Toc138885117"/>
      <w:bookmarkStart w:id="2910" w:name="_Toc121818699"/>
      <w:bookmarkStart w:id="2911" w:name="_Toc155475805"/>
      <w:bookmarkStart w:id="2912" w:name="_Toc145511328"/>
      <w:bookmarkStart w:id="2913" w:name="_Toc130558522"/>
      <w:bookmarkStart w:id="2914" w:name="_Toc137467247"/>
      <w:bookmarkStart w:id="2915" w:name="_Toc53183011"/>
      <w:r>
        <w:t>6.9.2.4.1</w:t>
      </w:r>
      <w:r>
        <w:tab/>
      </w:r>
      <w:r>
        <w:t>Initial conditions</w:t>
      </w:r>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p>
    <w:p>
      <w:pPr>
        <w:pStyle w:val="6"/>
        <w:rPr>
          <w:rFonts w:hint="default" w:eastAsia="宋体"/>
          <w:lang w:val="en-US" w:eastAsia="zh-CN"/>
        </w:rPr>
      </w:pPr>
      <w:bookmarkStart w:id="2916" w:name="_Toc155475806"/>
      <w:bookmarkStart w:id="2917" w:name="_Toc21102679"/>
      <w:bookmarkStart w:id="2918" w:name="_Toc121818700"/>
      <w:bookmarkStart w:id="2919" w:name="_Toc138884894"/>
      <w:bookmarkStart w:id="2920" w:name="_Toc58915679"/>
      <w:bookmarkStart w:id="2921" w:name="_Toc37272826"/>
      <w:bookmarkStart w:id="2922" w:name="_Toc121818476"/>
      <w:bookmarkStart w:id="2923" w:name="_Toc130558523"/>
      <w:bookmarkStart w:id="2924" w:name="_Toc66693729"/>
      <w:bookmarkStart w:id="2925" w:name="_Toc45885903"/>
      <w:bookmarkStart w:id="2926" w:name="_Toc53183012"/>
      <w:bookmarkStart w:id="2927" w:name="_Toc58917860"/>
      <w:bookmarkStart w:id="2928" w:name="_Toc82536314"/>
      <w:bookmarkStart w:id="2929" w:name="_Toc76114306"/>
      <w:bookmarkStart w:id="2930" w:name="_Toc76544192"/>
      <w:bookmarkStart w:id="2931" w:name="_Toc36635880"/>
      <w:bookmarkStart w:id="2932" w:name="_Toc74915681"/>
      <w:bookmarkStart w:id="2933" w:name="_Toc124158455"/>
      <w:bookmarkStart w:id="2934" w:name="_Toc29810528"/>
      <w:bookmarkStart w:id="2935" w:name="_Toc145511329"/>
      <w:bookmarkStart w:id="2936" w:name="_Toc137467248"/>
      <w:bookmarkStart w:id="2937" w:name="_Toc138885118"/>
      <w:r>
        <w:t>6.9.2.4.2</w:t>
      </w:r>
      <w:r>
        <w:tab/>
      </w:r>
      <w:r>
        <w:t>Procedure</w:t>
      </w:r>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ins w:id="1605" w:author="ZTE, Fei Xue" w:date="2024-02-17T12:09:26Z">
        <w:r>
          <w:rPr>
            <w:rFonts w:hint="eastAsia" w:eastAsia="宋体"/>
            <w:lang w:val="en-US" w:eastAsia="zh-CN"/>
          </w:rPr>
          <w:t xml:space="preserve"> </w:t>
        </w:r>
      </w:ins>
      <w:ins w:id="1606" w:author="ZTE, Fei Xue" w:date="2024-02-17T12:09:27Z">
        <w:r>
          <w:rPr>
            <w:rFonts w:hint="eastAsia" w:eastAsia="宋体"/>
            <w:lang w:val="en-US" w:eastAsia="zh-CN"/>
          </w:rPr>
          <w:t>for</w:t>
        </w:r>
      </w:ins>
      <w:ins w:id="1607" w:author="ZTE, Fei Xue" w:date="2024-02-17T12:09:28Z">
        <w:r>
          <w:rPr>
            <w:rFonts w:hint="eastAsia" w:eastAsia="宋体"/>
            <w:lang w:val="en-US" w:eastAsia="zh-CN"/>
          </w:rPr>
          <w:t xml:space="preserve"> RF</w:t>
        </w:r>
      </w:ins>
      <w:ins w:id="1608" w:author="ZTE, Fei Xue" w:date="2024-02-17T12:09:29Z">
        <w:r>
          <w:rPr>
            <w:rFonts w:hint="eastAsia" w:eastAsia="宋体"/>
            <w:lang w:val="en-US" w:eastAsia="zh-CN"/>
          </w:rPr>
          <w:t xml:space="preserve"> repeat</w:t>
        </w:r>
      </w:ins>
      <w:ins w:id="1609" w:author="ZTE, Fei Xue" w:date="2024-02-17T12:09:30Z">
        <w:r>
          <w:rPr>
            <w:rFonts w:hint="eastAsia" w:eastAsia="宋体"/>
            <w:lang w:val="en-US" w:eastAsia="zh-CN"/>
          </w:rPr>
          <w:t>er</w:t>
        </w:r>
      </w:ins>
    </w:p>
    <w:p>
      <w:pPr>
        <w:pStyle w:val="6"/>
        <w:rPr>
          <w:ins w:id="1610" w:author="ZTE, Fei Xue" w:date="2024-02-17T12:09:46Z"/>
          <w:rFonts w:hint="default" w:eastAsia="宋体"/>
          <w:lang w:val="en-US" w:eastAsia="zh-CN"/>
        </w:rPr>
      </w:pPr>
      <w:ins w:id="1611" w:author="ZTE, Fei Xue" w:date="2024-02-17T12:09:46Z">
        <w:bookmarkStart w:id="2938" w:name="_Toc66693730"/>
        <w:bookmarkStart w:id="2939" w:name="_Toc121818701"/>
        <w:bookmarkStart w:id="2940" w:name="_Toc53183013"/>
        <w:bookmarkStart w:id="2941" w:name="_Toc155475807"/>
        <w:bookmarkStart w:id="2942" w:name="_Toc76544193"/>
        <w:bookmarkStart w:id="2943" w:name="_Toc58917861"/>
        <w:bookmarkStart w:id="2944" w:name="_Toc21102683"/>
        <w:bookmarkStart w:id="2945" w:name="_Toc121818477"/>
        <w:bookmarkStart w:id="2946" w:name="_Toc37272830"/>
        <w:bookmarkStart w:id="2947" w:name="_Toc29810532"/>
        <w:bookmarkStart w:id="2948" w:name="_Toc145511330"/>
        <w:bookmarkStart w:id="2949" w:name="_Toc58915680"/>
        <w:bookmarkStart w:id="2950" w:name="_Toc124158456"/>
        <w:bookmarkStart w:id="2951" w:name="_Toc137467249"/>
        <w:bookmarkStart w:id="2952" w:name="_Toc138884895"/>
        <w:bookmarkStart w:id="2953" w:name="_Toc130558524"/>
        <w:bookmarkStart w:id="2954" w:name="_Toc74915682"/>
        <w:bookmarkStart w:id="2955" w:name="_Toc36635884"/>
        <w:bookmarkStart w:id="2956" w:name="_Toc82536315"/>
        <w:bookmarkStart w:id="2957" w:name="_Toc138885119"/>
        <w:bookmarkStart w:id="2958" w:name="_Toc76114307"/>
        <w:bookmarkStart w:id="2959" w:name="_Toc45885907"/>
        <w:r>
          <w:rPr/>
          <w:t>6.9.2.4.2</w:t>
        </w:r>
      </w:ins>
      <w:ins w:id="1612" w:author="ZTE, Fei Xue" w:date="2024-02-17T12:09:50Z">
        <w:r>
          <w:rPr>
            <w:rFonts w:hint="eastAsia" w:eastAsia="宋体"/>
            <w:lang w:val="en-US" w:eastAsia="zh-CN"/>
          </w:rPr>
          <w:t>A</w:t>
        </w:r>
      </w:ins>
      <w:ins w:id="1613" w:author="ZTE, Fei Xue" w:date="2024-02-17T12:09:46Z">
        <w:r>
          <w:rPr/>
          <w:tab/>
        </w:r>
      </w:ins>
      <w:ins w:id="1614" w:author="ZTE, Fei Xue" w:date="2024-02-17T12:09:46Z">
        <w:r>
          <w:rPr/>
          <w:t>Procedure</w:t>
        </w:r>
      </w:ins>
      <w:ins w:id="1615" w:author="ZTE, Fei Xue" w:date="2024-02-17T12:09:46Z">
        <w:r>
          <w:rPr>
            <w:rFonts w:hint="eastAsia" w:eastAsia="宋体"/>
            <w:lang w:val="en-US" w:eastAsia="zh-CN"/>
          </w:rPr>
          <w:t xml:space="preserve"> for </w:t>
        </w:r>
      </w:ins>
      <w:ins w:id="1616" w:author="ZTE, Fei Xue" w:date="2024-02-17T12:09:54Z">
        <w:r>
          <w:rPr>
            <w:rFonts w:hint="eastAsia" w:eastAsia="宋体"/>
            <w:lang w:val="en-US" w:eastAsia="zh-CN"/>
          </w:rPr>
          <w:t>N</w:t>
        </w:r>
      </w:ins>
      <w:ins w:id="1617" w:author="ZTE, Fei Xue" w:date="2024-02-17T12:09:55Z">
        <w:r>
          <w:rPr>
            <w:rFonts w:hint="eastAsia" w:eastAsia="宋体"/>
            <w:lang w:val="en-US" w:eastAsia="zh-CN"/>
          </w:rPr>
          <w:t>CR</w:t>
        </w:r>
      </w:ins>
    </w:p>
    <w:p>
      <w:pPr>
        <w:pStyle w:val="5"/>
        <w:rPr>
          <w:ins w:id="1618" w:author="ZTE, Fei Xue" w:date="2024-02-17T12:09:45Z"/>
        </w:rPr>
      </w:pPr>
    </w:p>
    <w:p>
      <w:pPr>
        <w:pStyle w:val="5"/>
        <w:rPr>
          <w:rFonts w:hint="default" w:eastAsia="宋体"/>
          <w:lang w:val="en-US" w:eastAsia="zh-CN"/>
        </w:rPr>
      </w:pPr>
      <w:r>
        <w:t>6.9.2.5</w:t>
      </w:r>
      <w:r>
        <w:tab/>
      </w:r>
      <w:r>
        <w:t>Test requirements</w:t>
      </w:r>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ins w:id="1619" w:author="ZTE, Fei Xue" w:date="2024-02-17T12:09:35Z">
        <w:r>
          <w:rPr>
            <w:rFonts w:hint="eastAsia" w:eastAsia="宋体"/>
            <w:lang w:val="en-US" w:eastAsia="zh-CN"/>
          </w:rPr>
          <w:t xml:space="preserve"> </w:t>
        </w:r>
      </w:ins>
      <w:ins w:id="1620" w:author="ZTE, Fei Xue" w:date="2024-02-17T12:09:36Z">
        <w:r>
          <w:rPr>
            <w:rFonts w:hint="eastAsia" w:eastAsia="宋体"/>
            <w:lang w:val="en-US" w:eastAsia="zh-CN"/>
          </w:rPr>
          <w:t>for R</w:t>
        </w:r>
      </w:ins>
      <w:ins w:id="1621" w:author="ZTE, Fei Xue" w:date="2024-02-17T12:09:37Z">
        <w:r>
          <w:rPr>
            <w:rFonts w:hint="eastAsia" w:eastAsia="宋体"/>
            <w:lang w:val="en-US" w:eastAsia="zh-CN"/>
          </w:rPr>
          <w:t>F repe</w:t>
        </w:r>
      </w:ins>
      <w:ins w:id="1622" w:author="ZTE, Fei Xue" w:date="2024-02-17T12:09:38Z">
        <w:r>
          <w:rPr>
            <w:rFonts w:hint="eastAsia" w:eastAsia="宋体"/>
            <w:lang w:val="en-US" w:eastAsia="zh-CN"/>
          </w:rPr>
          <w:t>ater</w:t>
        </w:r>
      </w:ins>
    </w:p>
    <w:p>
      <w:pPr>
        <w:pStyle w:val="5"/>
        <w:rPr>
          <w:ins w:id="1623" w:author="ZTE, Fei Xue" w:date="2024-02-17T12:10:02Z"/>
          <w:rFonts w:hint="default" w:eastAsia="宋体"/>
          <w:lang w:val="en-US" w:eastAsia="zh-CN"/>
        </w:rPr>
      </w:pPr>
      <w:ins w:id="1624" w:author="ZTE, Fei Xue" w:date="2024-02-17T12:10:02Z">
        <w:r>
          <w:rPr/>
          <w:t>6.9.2.5</w:t>
        </w:r>
      </w:ins>
      <w:ins w:id="1625" w:author="ZTE, Fei Xue" w:date="2024-02-17T12:10:08Z">
        <w:r>
          <w:rPr>
            <w:rFonts w:hint="eastAsia" w:eastAsia="宋体"/>
            <w:lang w:val="en-US" w:eastAsia="zh-CN"/>
          </w:rPr>
          <w:t>A</w:t>
        </w:r>
      </w:ins>
      <w:ins w:id="1626" w:author="ZTE, Fei Xue" w:date="2024-02-17T12:10:02Z">
        <w:r>
          <w:rPr/>
          <w:tab/>
        </w:r>
      </w:ins>
      <w:ins w:id="1627" w:author="ZTE, Fei Xue" w:date="2024-02-17T12:10:02Z">
        <w:r>
          <w:rPr/>
          <w:t>Test requirements</w:t>
        </w:r>
      </w:ins>
      <w:ins w:id="1628" w:author="ZTE, Fei Xue" w:date="2024-02-17T12:10:02Z">
        <w:r>
          <w:rPr>
            <w:rFonts w:hint="eastAsia" w:eastAsia="宋体"/>
            <w:lang w:val="en-US" w:eastAsia="zh-CN"/>
          </w:rPr>
          <w:t xml:space="preserve"> for </w:t>
        </w:r>
      </w:ins>
      <w:ins w:id="1629" w:author="ZTE, Fei Xue" w:date="2024-02-17T12:10:13Z">
        <w:r>
          <w:rPr>
            <w:rFonts w:hint="eastAsia" w:eastAsia="宋体"/>
            <w:lang w:val="en-US" w:eastAsia="zh-CN"/>
          </w:rPr>
          <w:t>NCR</w:t>
        </w:r>
      </w:ins>
    </w:p>
    <w:p>
      <w:pPr>
        <w:rPr>
          <w:rFonts w:cs="Arial"/>
          <w:szCs w:val="18"/>
        </w:rPr>
      </w:pPr>
    </w:p>
    <w:bookmarkEnd w:id="881"/>
    <w:p>
      <w:pPr>
        <w:pStyle w:val="3"/>
        <w:rPr>
          <w:ins w:id="1630" w:author="ZTE, Fei Xue" w:date="2024-02-17T11:31:06Z"/>
          <w:highlight w:val="yellow"/>
        </w:rPr>
      </w:pPr>
      <w:ins w:id="1631" w:author="ZTE, Fei Xue" w:date="2024-02-17T11:31:11Z">
        <w:bookmarkStart w:id="2960" w:name="_Toc155428267"/>
        <w:bookmarkStart w:id="2961" w:name="_Toc155781285"/>
        <w:bookmarkStart w:id="2962" w:name="_Toc12005"/>
        <w:r>
          <w:rPr>
            <w:rFonts w:hint="eastAsia" w:eastAsia="宋体"/>
            <w:highlight w:val="yellow"/>
            <w:lang w:val="en-US" w:eastAsia="zh-CN"/>
          </w:rPr>
          <w:t>6</w:t>
        </w:r>
      </w:ins>
      <w:ins w:id="1632" w:author="ZTE, Fei Xue" w:date="2024-02-17T11:31:06Z">
        <w:r>
          <w:rPr>
            <w:highlight w:val="yellow"/>
          </w:rPr>
          <w:t>.</w:t>
        </w:r>
      </w:ins>
      <w:ins w:id="1633" w:author="ZTE, Fei Xue" w:date="2024-02-17T11:31:06Z">
        <w:r>
          <w:rPr>
            <w:rFonts w:hint="eastAsia" w:eastAsia="宋体"/>
            <w:highlight w:val="yellow"/>
            <w:lang w:val="en-US" w:eastAsia="zh-CN"/>
          </w:rPr>
          <w:t>10</w:t>
        </w:r>
      </w:ins>
      <w:ins w:id="1634" w:author="ZTE, Fei Xue" w:date="2024-02-17T11:31:06Z">
        <w:r>
          <w:rPr>
            <w:highlight w:val="yellow"/>
          </w:rPr>
          <w:tab/>
        </w:r>
      </w:ins>
      <w:ins w:id="1635" w:author="ZTE, Fei Xue" w:date="2024-02-17T11:31:06Z">
        <w:r>
          <w:rPr>
            <w:rFonts w:hint="eastAsia" w:eastAsia="宋体"/>
            <w:highlight w:val="yellow"/>
            <w:lang w:val="en-US" w:eastAsia="zh-CN"/>
          </w:rPr>
          <w:t>OTA o</w:t>
        </w:r>
      </w:ins>
      <w:ins w:id="1636" w:author="ZTE, Fei Xue" w:date="2024-02-17T11:31:06Z">
        <w:r>
          <w:rPr>
            <w:highlight w:val="yellow"/>
          </w:rPr>
          <w:t>utput power dynamics</w:t>
        </w:r>
        <w:bookmarkEnd w:id="2960"/>
        <w:bookmarkEnd w:id="2961"/>
        <w:bookmarkEnd w:id="2962"/>
      </w:ins>
    </w:p>
    <w:p>
      <w:pPr>
        <w:pStyle w:val="4"/>
        <w:rPr>
          <w:ins w:id="1637" w:author="ZTE, Fei Xue" w:date="2024-02-17T11:31:36Z"/>
        </w:rPr>
      </w:pPr>
      <w:ins w:id="1638" w:author="ZTE, Fei Xue" w:date="2024-02-17T11:31:36Z">
        <w:r>
          <w:rPr/>
          <w:t>6.</w:t>
        </w:r>
      </w:ins>
      <w:ins w:id="1639" w:author="ZTE, Fei Xue" w:date="2024-02-17T11:31:36Z">
        <w:r>
          <w:rPr>
            <w:rFonts w:hint="eastAsia" w:eastAsia="宋体"/>
            <w:lang w:val="en-US" w:eastAsia="zh-CN"/>
          </w:rPr>
          <w:t>1</w:t>
        </w:r>
      </w:ins>
      <w:ins w:id="1640" w:author="ZTE, Fei Xue" w:date="2024-02-17T11:31:42Z">
        <w:r>
          <w:rPr>
            <w:rFonts w:hint="eastAsia" w:eastAsia="宋体"/>
            <w:lang w:val="en-US" w:eastAsia="zh-CN"/>
          </w:rPr>
          <w:t>0</w:t>
        </w:r>
      </w:ins>
      <w:ins w:id="1641" w:author="ZTE, Fei Xue" w:date="2024-02-17T11:31:36Z">
        <w:r>
          <w:rPr/>
          <w:t>.1</w:t>
        </w:r>
      </w:ins>
      <w:ins w:id="1642" w:author="ZTE, Fei Xue" w:date="2024-02-17T11:31:36Z">
        <w:r>
          <w:rPr/>
          <w:tab/>
        </w:r>
      </w:ins>
      <w:ins w:id="1643" w:author="ZTE, Fei Xue" w:date="2024-02-17T11:31:36Z">
        <w:r>
          <w:rPr/>
          <w:t>Definition and applicability</w:t>
        </w:r>
      </w:ins>
    </w:p>
    <w:p>
      <w:pPr>
        <w:pStyle w:val="4"/>
        <w:rPr>
          <w:ins w:id="1644" w:author="ZTE, Fei Xue" w:date="2024-02-17T11:31:36Z"/>
        </w:rPr>
      </w:pPr>
      <w:ins w:id="1645" w:author="ZTE, Fei Xue" w:date="2024-02-17T11:31:36Z">
        <w:r>
          <w:rPr/>
          <w:t>6.</w:t>
        </w:r>
      </w:ins>
      <w:ins w:id="1646" w:author="ZTE, Fei Xue" w:date="2024-02-17T11:31:36Z">
        <w:r>
          <w:rPr>
            <w:rFonts w:hint="eastAsia" w:eastAsia="宋体"/>
            <w:lang w:val="en-US" w:eastAsia="zh-CN"/>
          </w:rPr>
          <w:t>1</w:t>
        </w:r>
      </w:ins>
      <w:ins w:id="1647" w:author="ZTE, Fei Xue" w:date="2024-02-17T11:31:44Z">
        <w:r>
          <w:rPr>
            <w:rFonts w:hint="eastAsia" w:eastAsia="宋体"/>
            <w:lang w:val="en-US" w:eastAsia="zh-CN"/>
          </w:rPr>
          <w:t>0</w:t>
        </w:r>
      </w:ins>
      <w:ins w:id="1648" w:author="ZTE, Fei Xue" w:date="2024-02-17T11:31:36Z">
        <w:r>
          <w:rPr/>
          <w:t>.</w:t>
        </w:r>
      </w:ins>
      <w:ins w:id="1649" w:author="ZTE, Fei Xue" w:date="2024-02-17T11:31:36Z">
        <w:r>
          <w:rPr>
            <w:rFonts w:hint="eastAsia" w:eastAsia="宋体"/>
            <w:lang w:val="en-US" w:eastAsia="zh-CN"/>
          </w:rPr>
          <w:t>2</w:t>
        </w:r>
      </w:ins>
      <w:ins w:id="1650" w:author="ZTE, Fei Xue" w:date="2024-02-17T11:31:36Z">
        <w:r>
          <w:rPr/>
          <w:tab/>
        </w:r>
      </w:ins>
      <w:ins w:id="1651" w:author="ZTE, Fei Xue" w:date="2024-02-17T11:31:36Z">
        <w:r>
          <w:rPr/>
          <w:t>Minimum requirement</w:t>
        </w:r>
      </w:ins>
    </w:p>
    <w:p>
      <w:pPr>
        <w:pStyle w:val="4"/>
        <w:rPr>
          <w:ins w:id="1652" w:author="ZTE, Fei Xue" w:date="2024-02-17T11:31:36Z"/>
          <w:rFonts w:ascii="Arial" w:hAnsi="Arial"/>
        </w:rPr>
      </w:pPr>
      <w:ins w:id="1653" w:author="ZTE, Fei Xue" w:date="2024-02-17T11:31:36Z">
        <w:r>
          <w:rPr>
            <w:rFonts w:ascii="Arial" w:hAnsi="Arial"/>
          </w:rPr>
          <w:t>6.1</w:t>
        </w:r>
      </w:ins>
      <w:ins w:id="1654" w:author="ZTE, Fei Xue" w:date="2024-02-17T11:31:47Z">
        <w:r>
          <w:rPr>
            <w:rFonts w:hint="eastAsia" w:ascii="Arial" w:hAnsi="Arial" w:eastAsia="宋体"/>
            <w:lang w:val="en-US" w:eastAsia="zh-CN"/>
          </w:rPr>
          <w:t>0</w:t>
        </w:r>
      </w:ins>
      <w:ins w:id="1655" w:author="ZTE, Fei Xue" w:date="2024-02-17T11:31:36Z">
        <w:r>
          <w:rPr>
            <w:rFonts w:ascii="Arial" w:hAnsi="Arial"/>
          </w:rPr>
          <w:t>.3</w:t>
        </w:r>
      </w:ins>
      <w:ins w:id="1656" w:author="ZTE, Fei Xue" w:date="2024-02-17T11:31:36Z">
        <w:r>
          <w:rPr>
            <w:rFonts w:ascii="Arial" w:hAnsi="Arial"/>
          </w:rPr>
          <w:tab/>
        </w:r>
      </w:ins>
      <w:ins w:id="1657" w:author="ZTE, Fei Xue" w:date="2024-02-17T11:31:36Z">
        <w:r>
          <w:rPr>
            <w:rFonts w:ascii="Arial" w:hAnsi="Arial"/>
          </w:rPr>
          <w:t>Test purpose</w:t>
        </w:r>
      </w:ins>
    </w:p>
    <w:p>
      <w:pPr>
        <w:pStyle w:val="4"/>
        <w:rPr>
          <w:ins w:id="1658" w:author="ZTE, Fei Xue" w:date="2024-02-17T11:31:36Z"/>
          <w:rFonts w:ascii="Arial" w:hAnsi="Arial"/>
        </w:rPr>
      </w:pPr>
      <w:ins w:id="1659" w:author="ZTE, Fei Xue" w:date="2024-02-17T11:31:36Z">
        <w:r>
          <w:rPr>
            <w:rFonts w:ascii="Arial" w:hAnsi="Arial"/>
          </w:rPr>
          <w:t>6.1</w:t>
        </w:r>
      </w:ins>
      <w:ins w:id="1660" w:author="ZTE, Fei Xue" w:date="2024-02-17T11:31:49Z">
        <w:r>
          <w:rPr>
            <w:rFonts w:hint="eastAsia" w:ascii="Arial" w:hAnsi="Arial" w:eastAsia="宋体"/>
            <w:lang w:val="en-US" w:eastAsia="zh-CN"/>
          </w:rPr>
          <w:t>0</w:t>
        </w:r>
      </w:ins>
      <w:ins w:id="1661" w:author="ZTE, Fei Xue" w:date="2024-02-17T11:31:36Z">
        <w:r>
          <w:rPr>
            <w:rFonts w:ascii="Arial" w:hAnsi="Arial"/>
          </w:rPr>
          <w:t>.4</w:t>
        </w:r>
      </w:ins>
      <w:ins w:id="1662" w:author="ZTE, Fei Xue" w:date="2024-02-17T11:31:36Z">
        <w:r>
          <w:rPr>
            <w:rFonts w:ascii="Arial" w:hAnsi="Arial"/>
          </w:rPr>
          <w:tab/>
        </w:r>
      </w:ins>
      <w:ins w:id="1663" w:author="ZTE, Fei Xue" w:date="2024-02-17T11:31:36Z">
        <w:r>
          <w:rPr>
            <w:rFonts w:ascii="Arial" w:hAnsi="Arial"/>
          </w:rPr>
          <w:t>Method of test</w:t>
        </w:r>
      </w:ins>
    </w:p>
    <w:p>
      <w:pPr>
        <w:pStyle w:val="4"/>
        <w:rPr>
          <w:ins w:id="1664" w:author="ZTE, Fei Xue" w:date="2024-02-17T11:31:36Z"/>
          <w:rFonts w:ascii="Arial" w:hAnsi="Arial"/>
          <w:sz w:val="28"/>
        </w:rPr>
      </w:pPr>
      <w:ins w:id="1665" w:author="ZTE, Fei Xue" w:date="2024-02-17T11:31:36Z">
        <w:r>
          <w:rPr>
            <w:rFonts w:ascii="Arial" w:hAnsi="Arial"/>
            <w:sz w:val="28"/>
          </w:rPr>
          <w:t>6.1</w:t>
        </w:r>
      </w:ins>
      <w:ins w:id="1666" w:author="ZTE, Fei Xue" w:date="2024-02-17T11:31:50Z">
        <w:r>
          <w:rPr>
            <w:rFonts w:hint="eastAsia" w:ascii="Arial" w:hAnsi="Arial" w:eastAsia="宋体"/>
            <w:sz w:val="28"/>
            <w:lang w:val="en-US" w:eastAsia="zh-CN"/>
          </w:rPr>
          <w:t>0</w:t>
        </w:r>
      </w:ins>
      <w:ins w:id="1667" w:author="ZTE, Fei Xue" w:date="2024-02-17T11:31:36Z">
        <w:r>
          <w:rPr>
            <w:rFonts w:ascii="Arial" w:hAnsi="Arial"/>
            <w:sz w:val="28"/>
          </w:rPr>
          <w:t>.5</w:t>
        </w:r>
      </w:ins>
      <w:ins w:id="1668" w:author="ZTE, Fei Xue" w:date="2024-02-17T11:31:36Z">
        <w:r>
          <w:rPr>
            <w:rFonts w:ascii="Arial" w:hAnsi="Arial"/>
            <w:sz w:val="28"/>
          </w:rPr>
          <w:tab/>
        </w:r>
      </w:ins>
      <w:ins w:id="1669" w:author="ZTE, Fei Xue" w:date="2024-02-17T11:31:36Z">
        <w:r>
          <w:rPr>
            <w:rFonts w:ascii="Arial" w:hAnsi="Arial"/>
            <w:sz w:val="28"/>
          </w:rPr>
          <w:t>Test requirements</w:t>
        </w:r>
      </w:ins>
    </w:p>
    <w:p>
      <w:pPr>
        <w:pStyle w:val="3"/>
        <w:rPr>
          <w:ins w:id="1670" w:author="ZTE, Fei Xue" w:date="2024-02-17T11:32:07Z"/>
          <w:rFonts w:eastAsia="宋体"/>
          <w:lang w:val="en-US" w:eastAsia="zh-CN"/>
        </w:rPr>
      </w:pPr>
      <w:ins w:id="1671" w:author="ZTE, Fei Xue" w:date="2024-02-17T11:32:17Z">
        <w:bookmarkStart w:id="2963" w:name="_Toc155428270"/>
        <w:bookmarkStart w:id="2964" w:name="_Toc18287"/>
        <w:bookmarkStart w:id="2965" w:name="_Toc155781288"/>
        <w:r>
          <w:rPr>
            <w:rFonts w:hint="eastAsia" w:eastAsia="宋体"/>
            <w:lang w:val="en-US" w:eastAsia="zh-CN"/>
          </w:rPr>
          <w:t>6</w:t>
        </w:r>
      </w:ins>
      <w:ins w:id="1672" w:author="ZTE, Fei Xue" w:date="2024-02-17T11:32:07Z">
        <w:r>
          <w:rPr>
            <w:rFonts w:eastAsia="宋体"/>
            <w:lang w:val="en-US" w:eastAsia="zh-CN"/>
          </w:rPr>
          <w:t>.11</w:t>
        </w:r>
      </w:ins>
      <w:ins w:id="1673" w:author="ZTE, Fei Xue" w:date="2024-02-17T11:32:07Z">
        <w:r>
          <w:rPr/>
          <w:tab/>
        </w:r>
      </w:ins>
      <w:ins w:id="1674" w:author="ZTE, Fei Xue" w:date="2024-02-17T11:32:07Z">
        <w:r>
          <w:rPr>
            <w:rFonts w:eastAsia="宋体"/>
            <w:lang w:val="en-US" w:eastAsia="zh-CN"/>
          </w:rPr>
          <w:t>OTA t</w:t>
        </w:r>
      </w:ins>
      <w:ins w:id="1675" w:author="ZTE, Fei Xue" w:date="2024-02-17T11:32:07Z">
        <w:r>
          <w:rPr/>
          <w:t>ransmit signal quality</w:t>
        </w:r>
        <w:bookmarkEnd w:id="2963"/>
        <w:bookmarkEnd w:id="2964"/>
        <w:bookmarkEnd w:id="2965"/>
      </w:ins>
    </w:p>
    <w:p>
      <w:pPr>
        <w:pStyle w:val="4"/>
        <w:rPr>
          <w:ins w:id="1676" w:author="ZTE, Fei Xue" w:date="2024-02-17T11:32:23Z"/>
        </w:rPr>
      </w:pPr>
      <w:ins w:id="1677" w:author="ZTE, Fei Xue" w:date="2024-02-17T11:32:23Z">
        <w:r>
          <w:rPr/>
          <w:t>6.</w:t>
        </w:r>
      </w:ins>
      <w:ins w:id="1678" w:author="ZTE, Fei Xue" w:date="2024-02-17T11:32:23Z">
        <w:r>
          <w:rPr>
            <w:rFonts w:hint="eastAsia" w:eastAsia="宋体"/>
            <w:lang w:val="en-US" w:eastAsia="zh-CN"/>
          </w:rPr>
          <w:t>1</w:t>
        </w:r>
      </w:ins>
      <w:ins w:id="1679" w:author="ZTE, Fei Xue" w:date="2024-02-17T11:32:33Z">
        <w:r>
          <w:rPr>
            <w:rFonts w:hint="eastAsia" w:eastAsia="宋体"/>
            <w:lang w:val="en-US" w:eastAsia="zh-CN"/>
          </w:rPr>
          <w:t>1</w:t>
        </w:r>
      </w:ins>
      <w:ins w:id="1680" w:author="ZTE, Fei Xue" w:date="2024-02-17T11:32:23Z">
        <w:r>
          <w:rPr/>
          <w:t>.1</w:t>
        </w:r>
      </w:ins>
      <w:ins w:id="1681" w:author="ZTE, Fei Xue" w:date="2024-02-17T11:32:23Z">
        <w:r>
          <w:rPr/>
          <w:tab/>
        </w:r>
      </w:ins>
      <w:ins w:id="1682" w:author="ZTE, Fei Xue" w:date="2024-02-17T11:32:23Z">
        <w:r>
          <w:rPr/>
          <w:t>Definition and applicability</w:t>
        </w:r>
      </w:ins>
    </w:p>
    <w:p>
      <w:pPr>
        <w:pStyle w:val="4"/>
        <w:rPr>
          <w:ins w:id="1683" w:author="ZTE, Fei Xue" w:date="2024-02-17T11:32:23Z"/>
        </w:rPr>
      </w:pPr>
      <w:ins w:id="1684" w:author="ZTE, Fei Xue" w:date="2024-02-17T11:32:23Z">
        <w:r>
          <w:rPr/>
          <w:t>6.</w:t>
        </w:r>
      </w:ins>
      <w:ins w:id="1685" w:author="ZTE, Fei Xue" w:date="2024-02-17T11:32:23Z">
        <w:r>
          <w:rPr>
            <w:rFonts w:hint="eastAsia" w:eastAsia="宋体"/>
            <w:lang w:val="en-US" w:eastAsia="zh-CN"/>
          </w:rPr>
          <w:t>1</w:t>
        </w:r>
      </w:ins>
      <w:ins w:id="1686" w:author="ZTE, Fei Xue" w:date="2024-02-17T11:32:36Z">
        <w:r>
          <w:rPr>
            <w:rFonts w:hint="eastAsia" w:eastAsia="宋体"/>
            <w:lang w:val="en-US" w:eastAsia="zh-CN"/>
          </w:rPr>
          <w:t>1</w:t>
        </w:r>
      </w:ins>
      <w:ins w:id="1687" w:author="ZTE, Fei Xue" w:date="2024-02-17T11:32:23Z">
        <w:r>
          <w:rPr/>
          <w:t>.</w:t>
        </w:r>
      </w:ins>
      <w:ins w:id="1688" w:author="ZTE, Fei Xue" w:date="2024-02-17T11:32:23Z">
        <w:r>
          <w:rPr>
            <w:rFonts w:hint="eastAsia" w:eastAsia="宋体"/>
            <w:lang w:val="en-US" w:eastAsia="zh-CN"/>
          </w:rPr>
          <w:t>2</w:t>
        </w:r>
      </w:ins>
      <w:ins w:id="1689" w:author="ZTE, Fei Xue" w:date="2024-02-17T11:32:23Z">
        <w:r>
          <w:rPr/>
          <w:tab/>
        </w:r>
      </w:ins>
      <w:ins w:id="1690" w:author="ZTE, Fei Xue" w:date="2024-02-17T11:32:23Z">
        <w:r>
          <w:rPr/>
          <w:t>Minimum requirement</w:t>
        </w:r>
      </w:ins>
    </w:p>
    <w:p>
      <w:pPr>
        <w:pStyle w:val="4"/>
        <w:rPr>
          <w:ins w:id="1691" w:author="ZTE, Fei Xue" w:date="2024-02-17T11:32:23Z"/>
          <w:rFonts w:ascii="Arial" w:hAnsi="Arial"/>
        </w:rPr>
      </w:pPr>
      <w:ins w:id="1692" w:author="ZTE, Fei Xue" w:date="2024-02-17T11:32:23Z">
        <w:r>
          <w:rPr>
            <w:rFonts w:ascii="Arial" w:hAnsi="Arial"/>
          </w:rPr>
          <w:t>6.1</w:t>
        </w:r>
      </w:ins>
      <w:ins w:id="1693" w:author="ZTE, Fei Xue" w:date="2024-02-17T11:32:38Z">
        <w:r>
          <w:rPr>
            <w:rFonts w:hint="eastAsia" w:ascii="Arial" w:hAnsi="Arial" w:eastAsia="宋体"/>
            <w:lang w:val="en-US" w:eastAsia="zh-CN"/>
          </w:rPr>
          <w:t>1</w:t>
        </w:r>
      </w:ins>
      <w:ins w:id="1694" w:author="ZTE, Fei Xue" w:date="2024-02-17T11:32:23Z">
        <w:r>
          <w:rPr>
            <w:rFonts w:ascii="Arial" w:hAnsi="Arial"/>
          </w:rPr>
          <w:t>.3</w:t>
        </w:r>
      </w:ins>
      <w:ins w:id="1695" w:author="ZTE, Fei Xue" w:date="2024-02-17T11:32:23Z">
        <w:r>
          <w:rPr>
            <w:rFonts w:ascii="Arial" w:hAnsi="Arial"/>
          </w:rPr>
          <w:tab/>
        </w:r>
      </w:ins>
      <w:ins w:id="1696" w:author="ZTE, Fei Xue" w:date="2024-02-17T11:32:23Z">
        <w:r>
          <w:rPr>
            <w:rFonts w:ascii="Arial" w:hAnsi="Arial"/>
          </w:rPr>
          <w:t>Test purpose</w:t>
        </w:r>
      </w:ins>
    </w:p>
    <w:p>
      <w:pPr>
        <w:pStyle w:val="4"/>
        <w:rPr>
          <w:ins w:id="1697" w:author="ZTE, Fei Xue" w:date="2024-02-17T11:32:23Z"/>
          <w:rFonts w:ascii="Arial" w:hAnsi="Arial"/>
        </w:rPr>
      </w:pPr>
      <w:ins w:id="1698" w:author="ZTE, Fei Xue" w:date="2024-02-17T11:32:23Z">
        <w:r>
          <w:rPr>
            <w:rFonts w:ascii="Arial" w:hAnsi="Arial"/>
          </w:rPr>
          <w:t>6.1</w:t>
        </w:r>
      </w:ins>
      <w:ins w:id="1699" w:author="ZTE, Fei Xue" w:date="2024-02-17T11:32:40Z">
        <w:r>
          <w:rPr>
            <w:rFonts w:hint="eastAsia" w:ascii="Arial" w:hAnsi="Arial" w:eastAsia="宋体"/>
            <w:lang w:val="en-US" w:eastAsia="zh-CN"/>
          </w:rPr>
          <w:t>1</w:t>
        </w:r>
      </w:ins>
      <w:ins w:id="1700" w:author="ZTE, Fei Xue" w:date="2024-02-17T11:32:23Z">
        <w:r>
          <w:rPr>
            <w:rFonts w:ascii="Arial" w:hAnsi="Arial"/>
          </w:rPr>
          <w:t>.4</w:t>
        </w:r>
      </w:ins>
      <w:ins w:id="1701" w:author="ZTE, Fei Xue" w:date="2024-02-17T11:32:23Z">
        <w:r>
          <w:rPr>
            <w:rFonts w:ascii="Arial" w:hAnsi="Arial"/>
          </w:rPr>
          <w:tab/>
        </w:r>
      </w:ins>
      <w:ins w:id="1702" w:author="ZTE, Fei Xue" w:date="2024-02-17T11:32:23Z">
        <w:r>
          <w:rPr>
            <w:rFonts w:ascii="Arial" w:hAnsi="Arial"/>
          </w:rPr>
          <w:t>Method of test</w:t>
        </w:r>
      </w:ins>
    </w:p>
    <w:p>
      <w:pPr>
        <w:pStyle w:val="4"/>
        <w:rPr>
          <w:ins w:id="1703" w:author="ZTE, Fei Xue" w:date="2024-02-17T11:32:23Z"/>
          <w:rFonts w:ascii="Arial" w:hAnsi="Arial"/>
          <w:sz w:val="28"/>
        </w:rPr>
      </w:pPr>
      <w:ins w:id="1704" w:author="ZTE, Fei Xue" w:date="2024-02-17T11:32:23Z">
        <w:r>
          <w:rPr>
            <w:rFonts w:ascii="Arial" w:hAnsi="Arial"/>
            <w:sz w:val="28"/>
          </w:rPr>
          <w:t>6.1</w:t>
        </w:r>
      </w:ins>
      <w:ins w:id="1705" w:author="ZTE, Fei Xue" w:date="2024-02-17T11:32:41Z">
        <w:r>
          <w:rPr>
            <w:rFonts w:hint="eastAsia" w:ascii="Arial" w:hAnsi="Arial" w:eastAsia="宋体"/>
            <w:sz w:val="28"/>
            <w:lang w:val="en-US" w:eastAsia="zh-CN"/>
          </w:rPr>
          <w:t>1</w:t>
        </w:r>
      </w:ins>
      <w:ins w:id="1706" w:author="ZTE, Fei Xue" w:date="2024-02-17T11:32:23Z">
        <w:r>
          <w:rPr>
            <w:rFonts w:ascii="Arial" w:hAnsi="Arial"/>
            <w:sz w:val="28"/>
          </w:rPr>
          <w:t>.5</w:t>
        </w:r>
      </w:ins>
      <w:ins w:id="1707" w:author="ZTE, Fei Xue" w:date="2024-02-17T11:32:23Z">
        <w:r>
          <w:rPr>
            <w:rFonts w:ascii="Arial" w:hAnsi="Arial"/>
            <w:sz w:val="28"/>
          </w:rPr>
          <w:tab/>
        </w:r>
      </w:ins>
      <w:ins w:id="1708" w:author="ZTE, Fei Xue" w:date="2024-02-17T11:32:23Z">
        <w:r>
          <w:rPr>
            <w:rFonts w:ascii="Arial" w:hAnsi="Arial"/>
            <w:sz w:val="28"/>
          </w:rPr>
          <w:t>Test requirements</w:t>
        </w:r>
      </w:ins>
    </w:p>
    <w:p>
      <w:pPr>
        <w:pStyle w:val="3"/>
        <w:rPr>
          <w:ins w:id="1709" w:author="ZTE, Fei Xue" w:date="2024-02-17T11:38:38Z"/>
          <w:rFonts w:hint="eastAsia" w:ascii="Arial" w:hAnsi="Arial" w:eastAsia="宋体"/>
          <w:sz w:val="32"/>
          <w:szCs w:val="20"/>
          <w:lang w:val="en-US" w:eastAsia="zh-CN"/>
        </w:rPr>
      </w:pPr>
      <w:ins w:id="1710" w:author="ZTE, Fei Xue" w:date="2024-02-17T11:37:41Z">
        <w:bookmarkStart w:id="2966" w:name="_Toc155428279"/>
        <w:bookmarkStart w:id="2967" w:name="_Toc5753"/>
        <w:bookmarkStart w:id="2968" w:name="_Toc155781297"/>
        <w:r>
          <w:rPr>
            <w:rFonts w:hint="eastAsia" w:ascii="Arial" w:hAnsi="Arial" w:eastAsia="宋体"/>
            <w:sz w:val="32"/>
            <w:szCs w:val="20"/>
            <w:lang w:val="en-US" w:eastAsia="zh-CN"/>
          </w:rPr>
          <w:t>6</w:t>
        </w:r>
      </w:ins>
      <w:ins w:id="1711" w:author="ZTE, Fei Xue" w:date="2024-02-17T11:35:30Z">
        <w:r>
          <w:rPr>
            <w:rFonts w:hint="eastAsia" w:ascii="Arial" w:hAnsi="Arial" w:eastAsia="宋体"/>
            <w:sz w:val="32"/>
            <w:szCs w:val="20"/>
            <w:lang w:val="en-US" w:eastAsia="zh-CN"/>
          </w:rPr>
          <w:t>.1</w:t>
        </w:r>
      </w:ins>
      <w:ins w:id="1712" w:author="ZTE, Fei Xue" w:date="2024-02-17T11:37:53Z">
        <w:r>
          <w:rPr>
            <w:rFonts w:hint="eastAsia" w:ascii="Arial" w:hAnsi="Arial" w:eastAsia="宋体"/>
            <w:sz w:val="32"/>
            <w:szCs w:val="20"/>
            <w:lang w:val="en-US" w:eastAsia="zh-CN"/>
          </w:rPr>
          <w:t>2</w:t>
        </w:r>
      </w:ins>
      <w:ins w:id="1713" w:author="ZTE, Fei Xue" w:date="2024-02-17T11:35:30Z">
        <w:r>
          <w:rPr>
            <w:rFonts w:hint="eastAsia" w:ascii="Arial" w:hAnsi="Arial" w:eastAsia="宋体"/>
            <w:sz w:val="32"/>
            <w:szCs w:val="20"/>
            <w:lang w:val="en-US" w:eastAsia="zh-CN"/>
          </w:rPr>
          <w:tab/>
        </w:r>
      </w:ins>
      <w:ins w:id="1714" w:author="ZTE, Fei Xue" w:date="2024-02-17T11:35:30Z">
        <w:r>
          <w:rPr>
            <w:rFonts w:hint="eastAsia" w:ascii="Arial" w:hAnsi="Arial" w:eastAsia="宋体"/>
            <w:sz w:val="32"/>
            <w:szCs w:val="20"/>
            <w:lang w:val="en-US" w:eastAsia="zh-CN"/>
          </w:rPr>
          <w:t>OTA reference sensitivity</w:t>
        </w:r>
        <w:bookmarkEnd w:id="2966"/>
        <w:bookmarkEnd w:id="2967"/>
        <w:bookmarkEnd w:id="2968"/>
      </w:ins>
    </w:p>
    <w:p>
      <w:pPr>
        <w:pStyle w:val="4"/>
        <w:rPr>
          <w:ins w:id="1715" w:author="ZTE, Fei Xue" w:date="2024-02-17T11:38:38Z"/>
        </w:rPr>
      </w:pPr>
      <w:ins w:id="1716" w:author="ZTE, Fei Xue" w:date="2024-02-17T11:38:38Z">
        <w:r>
          <w:rPr/>
          <w:t>6.</w:t>
        </w:r>
      </w:ins>
      <w:ins w:id="1717" w:author="ZTE, Fei Xue" w:date="2024-02-17T11:38:38Z">
        <w:r>
          <w:rPr>
            <w:rFonts w:hint="eastAsia" w:eastAsia="宋体"/>
            <w:lang w:val="en-US" w:eastAsia="zh-CN"/>
          </w:rPr>
          <w:t>1</w:t>
        </w:r>
      </w:ins>
      <w:ins w:id="1718" w:author="ZTE, Fei Xue" w:date="2024-02-17T11:38:45Z">
        <w:r>
          <w:rPr>
            <w:rFonts w:hint="eastAsia" w:eastAsia="宋体"/>
            <w:lang w:val="en-US" w:eastAsia="zh-CN"/>
          </w:rPr>
          <w:t>2</w:t>
        </w:r>
      </w:ins>
      <w:ins w:id="1719" w:author="ZTE, Fei Xue" w:date="2024-02-17T11:38:38Z">
        <w:r>
          <w:rPr/>
          <w:t>.1</w:t>
        </w:r>
      </w:ins>
      <w:ins w:id="1720" w:author="ZTE, Fei Xue" w:date="2024-02-17T11:38:38Z">
        <w:r>
          <w:rPr/>
          <w:tab/>
        </w:r>
      </w:ins>
      <w:ins w:id="1721" w:author="ZTE, Fei Xue" w:date="2024-02-17T11:38:38Z">
        <w:r>
          <w:rPr/>
          <w:t>Definition and applicability</w:t>
        </w:r>
      </w:ins>
    </w:p>
    <w:p>
      <w:pPr>
        <w:pStyle w:val="4"/>
        <w:rPr>
          <w:ins w:id="1722" w:author="ZTE, Fei Xue" w:date="2024-02-17T11:38:38Z"/>
        </w:rPr>
      </w:pPr>
      <w:ins w:id="1723" w:author="ZTE, Fei Xue" w:date="2024-02-17T11:38:38Z">
        <w:r>
          <w:rPr/>
          <w:t>6.</w:t>
        </w:r>
      </w:ins>
      <w:ins w:id="1724" w:author="ZTE, Fei Xue" w:date="2024-02-17T11:38:38Z">
        <w:r>
          <w:rPr>
            <w:rFonts w:hint="eastAsia" w:eastAsia="宋体"/>
            <w:lang w:val="en-US" w:eastAsia="zh-CN"/>
          </w:rPr>
          <w:t>1</w:t>
        </w:r>
      </w:ins>
      <w:ins w:id="1725" w:author="ZTE, Fei Xue" w:date="2024-02-17T11:38:46Z">
        <w:r>
          <w:rPr>
            <w:rFonts w:hint="eastAsia" w:eastAsia="宋体"/>
            <w:lang w:val="en-US" w:eastAsia="zh-CN"/>
          </w:rPr>
          <w:t>2</w:t>
        </w:r>
      </w:ins>
      <w:ins w:id="1726" w:author="ZTE, Fei Xue" w:date="2024-02-17T11:38:38Z">
        <w:r>
          <w:rPr/>
          <w:t>.</w:t>
        </w:r>
      </w:ins>
      <w:ins w:id="1727" w:author="ZTE, Fei Xue" w:date="2024-02-17T11:38:38Z">
        <w:r>
          <w:rPr>
            <w:rFonts w:hint="eastAsia" w:eastAsia="宋体"/>
            <w:lang w:val="en-US" w:eastAsia="zh-CN"/>
          </w:rPr>
          <w:t>2</w:t>
        </w:r>
      </w:ins>
      <w:ins w:id="1728" w:author="ZTE, Fei Xue" w:date="2024-02-17T11:38:38Z">
        <w:r>
          <w:rPr/>
          <w:tab/>
        </w:r>
      </w:ins>
      <w:ins w:id="1729" w:author="ZTE, Fei Xue" w:date="2024-02-17T11:38:38Z">
        <w:r>
          <w:rPr/>
          <w:t>Minimum requirement</w:t>
        </w:r>
      </w:ins>
    </w:p>
    <w:p>
      <w:pPr>
        <w:pStyle w:val="4"/>
        <w:rPr>
          <w:ins w:id="1730" w:author="ZTE, Fei Xue" w:date="2024-02-17T11:38:38Z"/>
          <w:rFonts w:ascii="Arial" w:hAnsi="Arial"/>
        </w:rPr>
      </w:pPr>
      <w:ins w:id="1731" w:author="ZTE, Fei Xue" w:date="2024-02-17T11:38:38Z">
        <w:r>
          <w:rPr>
            <w:rFonts w:ascii="Arial" w:hAnsi="Arial"/>
          </w:rPr>
          <w:t>6.1</w:t>
        </w:r>
      </w:ins>
      <w:ins w:id="1732" w:author="ZTE, Fei Xue" w:date="2024-02-17T11:38:48Z">
        <w:r>
          <w:rPr>
            <w:rFonts w:hint="eastAsia" w:ascii="Arial" w:hAnsi="Arial" w:eastAsia="宋体"/>
            <w:lang w:val="en-US" w:eastAsia="zh-CN"/>
          </w:rPr>
          <w:t>2</w:t>
        </w:r>
      </w:ins>
      <w:ins w:id="1733" w:author="ZTE, Fei Xue" w:date="2024-02-17T11:38:38Z">
        <w:r>
          <w:rPr>
            <w:rFonts w:ascii="Arial" w:hAnsi="Arial"/>
          </w:rPr>
          <w:t>.3</w:t>
        </w:r>
      </w:ins>
      <w:ins w:id="1734" w:author="ZTE, Fei Xue" w:date="2024-02-17T11:38:38Z">
        <w:r>
          <w:rPr>
            <w:rFonts w:ascii="Arial" w:hAnsi="Arial"/>
          </w:rPr>
          <w:tab/>
        </w:r>
      </w:ins>
      <w:ins w:id="1735" w:author="ZTE, Fei Xue" w:date="2024-02-17T11:38:38Z">
        <w:r>
          <w:rPr>
            <w:rFonts w:ascii="Arial" w:hAnsi="Arial"/>
          </w:rPr>
          <w:t>Test purpose</w:t>
        </w:r>
      </w:ins>
    </w:p>
    <w:p>
      <w:pPr>
        <w:pStyle w:val="4"/>
        <w:rPr>
          <w:ins w:id="1736" w:author="ZTE, Fei Xue" w:date="2024-02-17T11:38:38Z"/>
          <w:rFonts w:ascii="Arial" w:hAnsi="Arial"/>
        </w:rPr>
      </w:pPr>
      <w:ins w:id="1737" w:author="ZTE, Fei Xue" w:date="2024-02-17T11:38:38Z">
        <w:r>
          <w:rPr>
            <w:rFonts w:ascii="Arial" w:hAnsi="Arial"/>
          </w:rPr>
          <w:t>6.1</w:t>
        </w:r>
      </w:ins>
      <w:ins w:id="1738" w:author="ZTE, Fei Xue" w:date="2024-02-17T11:38:49Z">
        <w:r>
          <w:rPr>
            <w:rFonts w:hint="eastAsia" w:ascii="Arial" w:hAnsi="Arial" w:eastAsia="宋体"/>
            <w:lang w:val="en-US" w:eastAsia="zh-CN"/>
          </w:rPr>
          <w:t>2</w:t>
        </w:r>
      </w:ins>
      <w:ins w:id="1739" w:author="ZTE, Fei Xue" w:date="2024-02-17T11:38:38Z">
        <w:r>
          <w:rPr>
            <w:rFonts w:ascii="Arial" w:hAnsi="Arial"/>
          </w:rPr>
          <w:t>.4</w:t>
        </w:r>
      </w:ins>
      <w:ins w:id="1740" w:author="ZTE, Fei Xue" w:date="2024-02-17T11:38:38Z">
        <w:r>
          <w:rPr>
            <w:rFonts w:ascii="Arial" w:hAnsi="Arial"/>
          </w:rPr>
          <w:tab/>
        </w:r>
      </w:ins>
      <w:ins w:id="1741" w:author="ZTE, Fei Xue" w:date="2024-02-17T11:38:38Z">
        <w:r>
          <w:rPr>
            <w:rFonts w:ascii="Arial" w:hAnsi="Arial"/>
          </w:rPr>
          <w:t>Method of test</w:t>
        </w:r>
      </w:ins>
    </w:p>
    <w:p>
      <w:pPr>
        <w:pStyle w:val="4"/>
        <w:rPr>
          <w:ins w:id="1742" w:author="ZTE, Fei Xue" w:date="2024-02-17T11:38:38Z"/>
          <w:rFonts w:ascii="Arial" w:hAnsi="Arial"/>
          <w:sz w:val="28"/>
        </w:rPr>
      </w:pPr>
      <w:ins w:id="1743" w:author="ZTE, Fei Xue" w:date="2024-02-17T11:38:38Z">
        <w:r>
          <w:rPr>
            <w:rFonts w:ascii="Arial" w:hAnsi="Arial"/>
            <w:sz w:val="28"/>
          </w:rPr>
          <w:t>6.1</w:t>
        </w:r>
      </w:ins>
      <w:ins w:id="1744" w:author="ZTE, Fei Xue" w:date="2024-02-17T11:38:51Z">
        <w:r>
          <w:rPr>
            <w:rFonts w:hint="eastAsia" w:ascii="Arial" w:hAnsi="Arial" w:eastAsia="宋体"/>
            <w:sz w:val="28"/>
            <w:lang w:val="en-US" w:eastAsia="zh-CN"/>
          </w:rPr>
          <w:t>2</w:t>
        </w:r>
      </w:ins>
      <w:ins w:id="1745" w:author="ZTE, Fei Xue" w:date="2024-02-17T11:38:38Z">
        <w:r>
          <w:rPr>
            <w:rFonts w:ascii="Arial" w:hAnsi="Arial"/>
            <w:sz w:val="28"/>
          </w:rPr>
          <w:t>.5</w:t>
        </w:r>
      </w:ins>
      <w:ins w:id="1746" w:author="ZTE, Fei Xue" w:date="2024-02-17T11:38:38Z">
        <w:r>
          <w:rPr>
            <w:rFonts w:ascii="Arial" w:hAnsi="Arial"/>
            <w:sz w:val="28"/>
          </w:rPr>
          <w:tab/>
        </w:r>
      </w:ins>
      <w:ins w:id="1747" w:author="ZTE, Fei Xue" w:date="2024-02-17T11:38:38Z">
        <w:r>
          <w:rPr>
            <w:rFonts w:ascii="Arial" w:hAnsi="Arial"/>
            <w:sz w:val="28"/>
          </w:rPr>
          <w:t>Test requirements</w:t>
        </w:r>
      </w:ins>
    </w:p>
    <w:p>
      <w:pPr>
        <w:rPr>
          <w:ins w:id="1748" w:author="ZTE, Fei Xue" w:date="2024-02-17T11:35:30Z"/>
          <w:rFonts w:hint="eastAsia"/>
          <w:lang w:val="en-US" w:eastAsia="zh-CN"/>
        </w:rPr>
      </w:pPr>
    </w:p>
    <w:p>
      <w:pPr>
        <w:pStyle w:val="3"/>
        <w:rPr>
          <w:ins w:id="1749" w:author="ZTE, Fei Xue" w:date="2024-02-17T11:39:00Z"/>
        </w:rPr>
      </w:pPr>
      <w:ins w:id="1750" w:author="ZTE, Fei Xue" w:date="2024-02-17T11:37:43Z">
        <w:bookmarkStart w:id="2969" w:name="_Toc155428282"/>
        <w:bookmarkStart w:id="2970" w:name="_Toc2083"/>
        <w:bookmarkStart w:id="2971" w:name="_Toc155781300"/>
        <w:r>
          <w:rPr>
            <w:rFonts w:hint="eastAsia" w:eastAsia="宋体"/>
            <w:lang w:val="en-US" w:eastAsia="zh-CN"/>
          </w:rPr>
          <w:t>6</w:t>
        </w:r>
      </w:ins>
      <w:ins w:id="1751" w:author="ZTE, Fei Xue" w:date="2024-02-17T11:35:43Z">
        <w:r>
          <w:rPr/>
          <w:t>.</w:t>
        </w:r>
      </w:ins>
      <w:ins w:id="1752" w:author="ZTE, Fei Xue" w:date="2024-02-17T11:35:43Z">
        <w:r>
          <w:rPr>
            <w:rFonts w:hint="eastAsia" w:eastAsia="宋体"/>
            <w:lang w:val="en-US" w:eastAsia="zh-CN"/>
          </w:rPr>
          <w:t>1</w:t>
        </w:r>
      </w:ins>
      <w:ins w:id="1753" w:author="ZTE, Fei Xue" w:date="2024-02-17T11:37:58Z">
        <w:r>
          <w:rPr>
            <w:rFonts w:hint="eastAsia" w:eastAsia="宋体"/>
            <w:lang w:val="en-US" w:eastAsia="zh-CN"/>
          </w:rPr>
          <w:t>3</w:t>
        </w:r>
      </w:ins>
      <w:ins w:id="1754" w:author="ZTE, Fei Xue" w:date="2024-02-17T11:35:43Z">
        <w:r>
          <w:rPr/>
          <w:tab/>
        </w:r>
      </w:ins>
      <w:ins w:id="1755" w:author="ZTE, Fei Xue" w:date="2024-02-17T11:35:43Z">
        <w:r>
          <w:rPr>
            <w:rFonts w:hint="eastAsia" w:eastAsia="宋体"/>
            <w:lang w:val="en-US" w:eastAsia="zh-CN"/>
          </w:rPr>
          <w:t>OTA m</w:t>
        </w:r>
      </w:ins>
      <w:ins w:id="1756" w:author="ZTE, Fei Xue" w:date="2024-02-17T11:35:43Z">
        <w:r>
          <w:rPr/>
          <w:t>aximum input level</w:t>
        </w:r>
        <w:bookmarkEnd w:id="2969"/>
        <w:bookmarkEnd w:id="2970"/>
        <w:bookmarkEnd w:id="2971"/>
      </w:ins>
    </w:p>
    <w:p>
      <w:pPr>
        <w:pStyle w:val="4"/>
        <w:rPr>
          <w:ins w:id="1757" w:author="ZTE, Fei Xue" w:date="2024-02-17T11:39:00Z"/>
        </w:rPr>
      </w:pPr>
      <w:ins w:id="1758" w:author="ZTE, Fei Xue" w:date="2024-02-17T11:39:00Z">
        <w:r>
          <w:rPr/>
          <w:t>6.</w:t>
        </w:r>
      </w:ins>
      <w:ins w:id="1759" w:author="ZTE, Fei Xue" w:date="2024-02-17T11:39:00Z">
        <w:r>
          <w:rPr>
            <w:rFonts w:hint="eastAsia" w:eastAsia="宋体"/>
            <w:lang w:val="en-US" w:eastAsia="zh-CN"/>
          </w:rPr>
          <w:t>1</w:t>
        </w:r>
      </w:ins>
      <w:ins w:id="1760" w:author="ZTE, Fei Xue" w:date="2024-02-17T11:39:06Z">
        <w:r>
          <w:rPr>
            <w:rFonts w:hint="eastAsia" w:eastAsia="宋体"/>
            <w:lang w:val="en-US" w:eastAsia="zh-CN"/>
          </w:rPr>
          <w:t>3</w:t>
        </w:r>
      </w:ins>
      <w:ins w:id="1761" w:author="ZTE, Fei Xue" w:date="2024-02-17T11:39:00Z">
        <w:r>
          <w:rPr/>
          <w:t>.1</w:t>
        </w:r>
      </w:ins>
      <w:ins w:id="1762" w:author="ZTE, Fei Xue" w:date="2024-02-17T11:39:00Z">
        <w:r>
          <w:rPr/>
          <w:tab/>
        </w:r>
      </w:ins>
      <w:ins w:id="1763" w:author="ZTE, Fei Xue" w:date="2024-02-17T11:39:00Z">
        <w:r>
          <w:rPr/>
          <w:t>Definition and applicability</w:t>
        </w:r>
      </w:ins>
    </w:p>
    <w:p>
      <w:pPr>
        <w:pStyle w:val="4"/>
        <w:rPr>
          <w:ins w:id="1764" w:author="ZTE, Fei Xue" w:date="2024-02-17T11:39:00Z"/>
        </w:rPr>
      </w:pPr>
      <w:ins w:id="1765" w:author="ZTE, Fei Xue" w:date="2024-02-17T11:39:00Z">
        <w:r>
          <w:rPr/>
          <w:t>6.</w:t>
        </w:r>
      </w:ins>
      <w:ins w:id="1766" w:author="ZTE, Fei Xue" w:date="2024-02-17T11:39:00Z">
        <w:r>
          <w:rPr>
            <w:rFonts w:hint="eastAsia" w:eastAsia="宋体"/>
            <w:lang w:val="en-US" w:eastAsia="zh-CN"/>
          </w:rPr>
          <w:t>1</w:t>
        </w:r>
      </w:ins>
      <w:ins w:id="1767" w:author="ZTE, Fei Xue" w:date="2024-02-17T11:39:07Z">
        <w:r>
          <w:rPr>
            <w:rFonts w:hint="eastAsia" w:eastAsia="宋体"/>
            <w:lang w:val="en-US" w:eastAsia="zh-CN"/>
          </w:rPr>
          <w:t>3</w:t>
        </w:r>
      </w:ins>
      <w:ins w:id="1768" w:author="ZTE, Fei Xue" w:date="2024-02-17T11:39:00Z">
        <w:r>
          <w:rPr/>
          <w:t>.</w:t>
        </w:r>
      </w:ins>
      <w:ins w:id="1769" w:author="ZTE, Fei Xue" w:date="2024-02-17T11:39:00Z">
        <w:r>
          <w:rPr>
            <w:rFonts w:hint="eastAsia" w:eastAsia="宋体"/>
            <w:lang w:val="en-US" w:eastAsia="zh-CN"/>
          </w:rPr>
          <w:t>2</w:t>
        </w:r>
      </w:ins>
      <w:ins w:id="1770" w:author="ZTE, Fei Xue" w:date="2024-02-17T11:39:00Z">
        <w:r>
          <w:rPr/>
          <w:tab/>
        </w:r>
      </w:ins>
      <w:ins w:id="1771" w:author="ZTE, Fei Xue" w:date="2024-02-17T11:39:00Z">
        <w:r>
          <w:rPr/>
          <w:t>Minimum requirement</w:t>
        </w:r>
      </w:ins>
    </w:p>
    <w:p>
      <w:pPr>
        <w:pStyle w:val="4"/>
        <w:rPr>
          <w:ins w:id="1772" w:author="ZTE, Fei Xue" w:date="2024-02-17T11:39:00Z"/>
          <w:rFonts w:ascii="Arial" w:hAnsi="Arial"/>
        </w:rPr>
      </w:pPr>
      <w:ins w:id="1773" w:author="ZTE, Fei Xue" w:date="2024-02-17T11:39:00Z">
        <w:r>
          <w:rPr>
            <w:rFonts w:ascii="Arial" w:hAnsi="Arial"/>
          </w:rPr>
          <w:t>6.1</w:t>
        </w:r>
      </w:ins>
      <w:ins w:id="1774" w:author="ZTE, Fei Xue" w:date="2024-02-17T11:39:09Z">
        <w:r>
          <w:rPr>
            <w:rFonts w:hint="eastAsia" w:ascii="Arial" w:hAnsi="Arial" w:eastAsia="宋体"/>
            <w:lang w:val="en-US" w:eastAsia="zh-CN"/>
          </w:rPr>
          <w:t>3</w:t>
        </w:r>
      </w:ins>
      <w:ins w:id="1775" w:author="ZTE, Fei Xue" w:date="2024-02-17T11:39:00Z">
        <w:r>
          <w:rPr>
            <w:rFonts w:ascii="Arial" w:hAnsi="Arial"/>
          </w:rPr>
          <w:t>.3</w:t>
        </w:r>
      </w:ins>
      <w:ins w:id="1776" w:author="ZTE, Fei Xue" w:date="2024-02-17T11:39:00Z">
        <w:r>
          <w:rPr>
            <w:rFonts w:ascii="Arial" w:hAnsi="Arial"/>
          </w:rPr>
          <w:tab/>
        </w:r>
      </w:ins>
      <w:ins w:id="1777" w:author="ZTE, Fei Xue" w:date="2024-02-17T11:39:00Z">
        <w:r>
          <w:rPr>
            <w:rFonts w:ascii="Arial" w:hAnsi="Arial"/>
          </w:rPr>
          <w:t>Test purpose</w:t>
        </w:r>
      </w:ins>
    </w:p>
    <w:p>
      <w:pPr>
        <w:pStyle w:val="4"/>
        <w:rPr>
          <w:ins w:id="1778" w:author="ZTE, Fei Xue" w:date="2024-02-17T11:39:00Z"/>
          <w:rFonts w:ascii="Arial" w:hAnsi="Arial"/>
        </w:rPr>
      </w:pPr>
      <w:ins w:id="1779" w:author="ZTE, Fei Xue" w:date="2024-02-17T11:39:00Z">
        <w:r>
          <w:rPr>
            <w:rFonts w:ascii="Arial" w:hAnsi="Arial"/>
          </w:rPr>
          <w:t>6.1</w:t>
        </w:r>
      </w:ins>
      <w:ins w:id="1780" w:author="ZTE, Fei Xue" w:date="2024-02-17T11:39:10Z">
        <w:r>
          <w:rPr>
            <w:rFonts w:hint="eastAsia" w:ascii="Arial" w:hAnsi="Arial" w:eastAsia="宋体"/>
            <w:lang w:val="en-US" w:eastAsia="zh-CN"/>
          </w:rPr>
          <w:t>3</w:t>
        </w:r>
      </w:ins>
      <w:ins w:id="1781" w:author="ZTE, Fei Xue" w:date="2024-02-17T11:39:00Z">
        <w:r>
          <w:rPr>
            <w:rFonts w:ascii="Arial" w:hAnsi="Arial"/>
          </w:rPr>
          <w:t>.4</w:t>
        </w:r>
      </w:ins>
      <w:ins w:id="1782" w:author="ZTE, Fei Xue" w:date="2024-02-17T11:39:00Z">
        <w:r>
          <w:rPr>
            <w:rFonts w:ascii="Arial" w:hAnsi="Arial"/>
          </w:rPr>
          <w:tab/>
        </w:r>
      </w:ins>
      <w:ins w:id="1783" w:author="ZTE, Fei Xue" w:date="2024-02-17T11:39:00Z">
        <w:r>
          <w:rPr>
            <w:rFonts w:ascii="Arial" w:hAnsi="Arial"/>
          </w:rPr>
          <w:t>Method of test</w:t>
        </w:r>
      </w:ins>
    </w:p>
    <w:p>
      <w:pPr>
        <w:pStyle w:val="4"/>
        <w:rPr>
          <w:ins w:id="1784" w:author="ZTE, Fei Xue" w:date="2024-02-17T11:39:00Z"/>
          <w:rFonts w:ascii="Arial" w:hAnsi="Arial"/>
          <w:sz w:val="28"/>
        </w:rPr>
      </w:pPr>
      <w:ins w:id="1785" w:author="ZTE, Fei Xue" w:date="2024-02-17T11:39:00Z">
        <w:r>
          <w:rPr>
            <w:rFonts w:ascii="Arial" w:hAnsi="Arial"/>
            <w:sz w:val="28"/>
          </w:rPr>
          <w:t>6.1</w:t>
        </w:r>
      </w:ins>
      <w:ins w:id="1786" w:author="ZTE, Fei Xue" w:date="2024-02-17T11:39:12Z">
        <w:r>
          <w:rPr>
            <w:rFonts w:hint="eastAsia" w:ascii="Arial" w:hAnsi="Arial" w:eastAsia="宋体"/>
            <w:sz w:val="28"/>
            <w:lang w:val="en-US" w:eastAsia="zh-CN"/>
          </w:rPr>
          <w:t>3</w:t>
        </w:r>
      </w:ins>
      <w:ins w:id="1787" w:author="ZTE, Fei Xue" w:date="2024-02-17T11:39:00Z">
        <w:r>
          <w:rPr>
            <w:rFonts w:ascii="Arial" w:hAnsi="Arial"/>
            <w:sz w:val="28"/>
          </w:rPr>
          <w:t>.5</w:t>
        </w:r>
      </w:ins>
      <w:ins w:id="1788" w:author="ZTE, Fei Xue" w:date="2024-02-17T11:39:00Z">
        <w:r>
          <w:rPr>
            <w:rFonts w:ascii="Arial" w:hAnsi="Arial"/>
            <w:sz w:val="28"/>
          </w:rPr>
          <w:tab/>
        </w:r>
      </w:ins>
      <w:ins w:id="1789" w:author="ZTE, Fei Xue" w:date="2024-02-17T11:39:00Z">
        <w:r>
          <w:rPr>
            <w:rFonts w:ascii="Arial" w:hAnsi="Arial"/>
            <w:sz w:val="28"/>
          </w:rPr>
          <w:t>Test requirements</w:t>
        </w:r>
      </w:ins>
    </w:p>
    <w:p>
      <w:pPr>
        <w:rPr>
          <w:ins w:id="1790" w:author="ZTE, Fei Xue" w:date="2024-02-17T11:35:43Z"/>
        </w:rPr>
      </w:pPr>
    </w:p>
    <w:p>
      <w:pPr>
        <w:pStyle w:val="3"/>
        <w:rPr>
          <w:ins w:id="1791" w:author="ZTE, Fei Xue" w:date="2024-02-17T11:39:17Z"/>
        </w:rPr>
      </w:pPr>
      <w:ins w:id="1792" w:author="ZTE, Fei Xue" w:date="2024-02-17T11:37:45Z">
        <w:bookmarkStart w:id="2972" w:name="_Toc18113"/>
        <w:bookmarkStart w:id="2973" w:name="_Toc155781303"/>
        <w:bookmarkStart w:id="2974" w:name="_Toc155428285"/>
        <w:r>
          <w:rPr>
            <w:rFonts w:hint="eastAsia" w:eastAsia="宋体"/>
            <w:lang w:val="en-US" w:eastAsia="zh-CN"/>
          </w:rPr>
          <w:t>6</w:t>
        </w:r>
      </w:ins>
      <w:ins w:id="1793" w:author="ZTE, Fei Xue" w:date="2024-02-17T11:35:59Z">
        <w:r>
          <w:rPr/>
          <w:t>.</w:t>
        </w:r>
      </w:ins>
      <w:ins w:id="1794" w:author="ZTE, Fei Xue" w:date="2024-02-17T11:35:59Z">
        <w:r>
          <w:rPr>
            <w:rFonts w:hint="eastAsia" w:eastAsia="宋体"/>
            <w:lang w:val="en-US" w:eastAsia="zh-CN"/>
          </w:rPr>
          <w:t>1</w:t>
        </w:r>
      </w:ins>
      <w:ins w:id="1795" w:author="ZTE, Fei Xue" w:date="2024-02-17T11:38:02Z">
        <w:r>
          <w:rPr>
            <w:rFonts w:hint="eastAsia" w:eastAsia="宋体"/>
            <w:lang w:val="en-US" w:eastAsia="zh-CN"/>
          </w:rPr>
          <w:t>4</w:t>
        </w:r>
      </w:ins>
      <w:ins w:id="1796" w:author="ZTE, Fei Xue" w:date="2024-02-17T11:35:59Z">
        <w:r>
          <w:rPr/>
          <w:tab/>
        </w:r>
      </w:ins>
      <w:ins w:id="1797" w:author="ZTE, Fei Xue" w:date="2024-02-17T11:35:59Z">
        <w:r>
          <w:rPr>
            <w:rFonts w:hint="eastAsia" w:eastAsia="宋体"/>
            <w:lang w:val="en-US" w:eastAsia="zh-CN"/>
          </w:rPr>
          <w:t>OTA a</w:t>
        </w:r>
      </w:ins>
      <w:ins w:id="1798" w:author="ZTE, Fei Xue" w:date="2024-02-17T11:35:59Z">
        <w:r>
          <w:rPr/>
          <w:t>djacent channel selectivity</w:t>
        </w:r>
        <w:bookmarkEnd w:id="2972"/>
        <w:bookmarkEnd w:id="2973"/>
        <w:bookmarkEnd w:id="2974"/>
      </w:ins>
    </w:p>
    <w:p>
      <w:pPr>
        <w:pStyle w:val="4"/>
        <w:rPr>
          <w:ins w:id="1799" w:author="ZTE, Fei Xue" w:date="2024-02-17T11:39:18Z"/>
        </w:rPr>
      </w:pPr>
      <w:ins w:id="1800" w:author="ZTE, Fei Xue" w:date="2024-02-17T11:39:18Z">
        <w:r>
          <w:rPr/>
          <w:t>6.</w:t>
        </w:r>
      </w:ins>
      <w:ins w:id="1801" w:author="ZTE, Fei Xue" w:date="2024-02-17T11:39:18Z">
        <w:r>
          <w:rPr>
            <w:rFonts w:hint="eastAsia" w:eastAsia="宋体"/>
            <w:lang w:val="en-US" w:eastAsia="zh-CN"/>
          </w:rPr>
          <w:t>1</w:t>
        </w:r>
      </w:ins>
      <w:ins w:id="1802" w:author="ZTE, Fei Xue" w:date="2024-02-17T11:39:23Z">
        <w:r>
          <w:rPr>
            <w:rFonts w:hint="eastAsia" w:eastAsia="宋体"/>
            <w:lang w:val="en-US" w:eastAsia="zh-CN"/>
          </w:rPr>
          <w:t>4</w:t>
        </w:r>
      </w:ins>
      <w:ins w:id="1803" w:author="ZTE, Fei Xue" w:date="2024-02-17T11:39:18Z">
        <w:r>
          <w:rPr/>
          <w:t>.1</w:t>
        </w:r>
      </w:ins>
      <w:ins w:id="1804" w:author="ZTE, Fei Xue" w:date="2024-02-17T11:39:18Z">
        <w:r>
          <w:rPr/>
          <w:tab/>
        </w:r>
      </w:ins>
      <w:ins w:id="1805" w:author="ZTE, Fei Xue" w:date="2024-02-17T11:39:18Z">
        <w:r>
          <w:rPr/>
          <w:t>Definition and applicability</w:t>
        </w:r>
      </w:ins>
    </w:p>
    <w:p>
      <w:pPr>
        <w:pStyle w:val="4"/>
        <w:rPr>
          <w:ins w:id="1806" w:author="ZTE, Fei Xue" w:date="2024-02-17T11:39:18Z"/>
        </w:rPr>
      </w:pPr>
      <w:ins w:id="1807" w:author="ZTE, Fei Xue" w:date="2024-02-17T11:39:18Z">
        <w:r>
          <w:rPr/>
          <w:t>6.</w:t>
        </w:r>
      </w:ins>
      <w:ins w:id="1808" w:author="ZTE, Fei Xue" w:date="2024-02-17T11:39:18Z">
        <w:r>
          <w:rPr>
            <w:rFonts w:hint="eastAsia" w:eastAsia="宋体"/>
            <w:lang w:val="en-US" w:eastAsia="zh-CN"/>
          </w:rPr>
          <w:t>1</w:t>
        </w:r>
      </w:ins>
      <w:ins w:id="1809" w:author="ZTE, Fei Xue" w:date="2024-02-17T11:39:25Z">
        <w:r>
          <w:rPr>
            <w:rFonts w:hint="eastAsia" w:eastAsia="宋体"/>
            <w:lang w:val="en-US" w:eastAsia="zh-CN"/>
          </w:rPr>
          <w:t>4</w:t>
        </w:r>
      </w:ins>
      <w:ins w:id="1810" w:author="ZTE, Fei Xue" w:date="2024-02-17T11:39:18Z">
        <w:r>
          <w:rPr/>
          <w:t>.</w:t>
        </w:r>
      </w:ins>
      <w:ins w:id="1811" w:author="ZTE, Fei Xue" w:date="2024-02-17T11:39:18Z">
        <w:r>
          <w:rPr>
            <w:rFonts w:hint="eastAsia" w:eastAsia="宋体"/>
            <w:lang w:val="en-US" w:eastAsia="zh-CN"/>
          </w:rPr>
          <w:t>2</w:t>
        </w:r>
      </w:ins>
      <w:ins w:id="1812" w:author="ZTE, Fei Xue" w:date="2024-02-17T11:39:18Z">
        <w:r>
          <w:rPr/>
          <w:tab/>
        </w:r>
      </w:ins>
      <w:ins w:id="1813" w:author="ZTE, Fei Xue" w:date="2024-02-17T11:39:18Z">
        <w:r>
          <w:rPr/>
          <w:t>Minimum requirement</w:t>
        </w:r>
      </w:ins>
    </w:p>
    <w:p>
      <w:pPr>
        <w:pStyle w:val="4"/>
        <w:rPr>
          <w:ins w:id="1814" w:author="ZTE, Fei Xue" w:date="2024-02-17T11:39:18Z"/>
          <w:rFonts w:ascii="Arial" w:hAnsi="Arial"/>
        </w:rPr>
      </w:pPr>
      <w:ins w:id="1815" w:author="ZTE, Fei Xue" w:date="2024-02-17T11:39:18Z">
        <w:r>
          <w:rPr>
            <w:rFonts w:ascii="Arial" w:hAnsi="Arial"/>
          </w:rPr>
          <w:t>6.1</w:t>
        </w:r>
      </w:ins>
      <w:ins w:id="1816" w:author="ZTE, Fei Xue" w:date="2024-02-17T11:39:26Z">
        <w:r>
          <w:rPr>
            <w:rFonts w:hint="eastAsia" w:ascii="Arial" w:hAnsi="Arial" w:eastAsia="宋体"/>
            <w:lang w:val="en-US" w:eastAsia="zh-CN"/>
          </w:rPr>
          <w:t>4</w:t>
        </w:r>
      </w:ins>
      <w:ins w:id="1817" w:author="ZTE, Fei Xue" w:date="2024-02-17T11:39:18Z">
        <w:r>
          <w:rPr>
            <w:rFonts w:ascii="Arial" w:hAnsi="Arial"/>
          </w:rPr>
          <w:t>.3</w:t>
        </w:r>
      </w:ins>
      <w:ins w:id="1818" w:author="ZTE, Fei Xue" w:date="2024-02-17T11:39:18Z">
        <w:r>
          <w:rPr>
            <w:rFonts w:ascii="Arial" w:hAnsi="Arial"/>
          </w:rPr>
          <w:tab/>
        </w:r>
      </w:ins>
      <w:ins w:id="1819" w:author="ZTE, Fei Xue" w:date="2024-02-17T11:39:18Z">
        <w:r>
          <w:rPr>
            <w:rFonts w:ascii="Arial" w:hAnsi="Arial"/>
          </w:rPr>
          <w:t>Test purpose</w:t>
        </w:r>
      </w:ins>
    </w:p>
    <w:p>
      <w:pPr>
        <w:pStyle w:val="4"/>
        <w:rPr>
          <w:ins w:id="1820" w:author="ZTE, Fei Xue" w:date="2024-02-17T11:39:18Z"/>
          <w:rFonts w:ascii="Arial" w:hAnsi="Arial"/>
        </w:rPr>
      </w:pPr>
      <w:ins w:id="1821" w:author="ZTE, Fei Xue" w:date="2024-02-17T11:39:18Z">
        <w:r>
          <w:rPr>
            <w:rFonts w:ascii="Arial" w:hAnsi="Arial"/>
          </w:rPr>
          <w:t>6.1</w:t>
        </w:r>
      </w:ins>
      <w:ins w:id="1822" w:author="ZTE, Fei Xue" w:date="2024-02-17T11:39:28Z">
        <w:r>
          <w:rPr>
            <w:rFonts w:hint="eastAsia" w:ascii="Arial" w:hAnsi="Arial" w:eastAsia="宋体"/>
            <w:lang w:val="en-US" w:eastAsia="zh-CN"/>
          </w:rPr>
          <w:t>4</w:t>
        </w:r>
      </w:ins>
      <w:ins w:id="1823" w:author="ZTE, Fei Xue" w:date="2024-02-17T11:39:18Z">
        <w:r>
          <w:rPr>
            <w:rFonts w:ascii="Arial" w:hAnsi="Arial"/>
          </w:rPr>
          <w:t>.4</w:t>
        </w:r>
      </w:ins>
      <w:ins w:id="1824" w:author="ZTE, Fei Xue" w:date="2024-02-17T11:39:18Z">
        <w:r>
          <w:rPr>
            <w:rFonts w:ascii="Arial" w:hAnsi="Arial"/>
          </w:rPr>
          <w:tab/>
        </w:r>
      </w:ins>
      <w:ins w:id="1825" w:author="ZTE, Fei Xue" w:date="2024-02-17T11:39:18Z">
        <w:r>
          <w:rPr>
            <w:rFonts w:ascii="Arial" w:hAnsi="Arial"/>
          </w:rPr>
          <w:t>Method of test</w:t>
        </w:r>
      </w:ins>
    </w:p>
    <w:p>
      <w:pPr>
        <w:pStyle w:val="4"/>
        <w:rPr>
          <w:ins w:id="1826" w:author="ZTE, Fei Xue" w:date="2024-02-17T11:39:18Z"/>
          <w:rFonts w:ascii="Arial" w:hAnsi="Arial"/>
          <w:sz w:val="28"/>
        </w:rPr>
      </w:pPr>
      <w:ins w:id="1827" w:author="ZTE, Fei Xue" w:date="2024-02-17T11:39:18Z">
        <w:r>
          <w:rPr>
            <w:rFonts w:ascii="Arial" w:hAnsi="Arial"/>
            <w:sz w:val="28"/>
          </w:rPr>
          <w:t>6.1</w:t>
        </w:r>
      </w:ins>
      <w:ins w:id="1828" w:author="ZTE, Fei Xue" w:date="2024-02-17T11:39:30Z">
        <w:r>
          <w:rPr>
            <w:rFonts w:hint="eastAsia" w:ascii="Arial" w:hAnsi="Arial" w:eastAsia="宋体"/>
            <w:sz w:val="28"/>
            <w:lang w:val="en-US" w:eastAsia="zh-CN"/>
          </w:rPr>
          <w:t>4</w:t>
        </w:r>
      </w:ins>
      <w:ins w:id="1829" w:author="ZTE, Fei Xue" w:date="2024-02-17T11:39:18Z">
        <w:r>
          <w:rPr>
            <w:rFonts w:ascii="Arial" w:hAnsi="Arial"/>
            <w:sz w:val="28"/>
          </w:rPr>
          <w:t>.5</w:t>
        </w:r>
      </w:ins>
      <w:ins w:id="1830" w:author="ZTE, Fei Xue" w:date="2024-02-17T11:39:18Z">
        <w:r>
          <w:rPr>
            <w:rFonts w:ascii="Arial" w:hAnsi="Arial"/>
            <w:sz w:val="28"/>
          </w:rPr>
          <w:tab/>
        </w:r>
      </w:ins>
      <w:ins w:id="1831" w:author="ZTE, Fei Xue" w:date="2024-02-17T11:39:18Z">
        <w:r>
          <w:rPr>
            <w:rFonts w:ascii="Arial" w:hAnsi="Arial"/>
            <w:sz w:val="28"/>
          </w:rPr>
          <w:t>Test requirements</w:t>
        </w:r>
      </w:ins>
    </w:p>
    <w:p>
      <w:pPr>
        <w:rPr>
          <w:ins w:id="1832" w:author="ZTE, Fei Xue" w:date="2024-02-17T11:35:59Z"/>
        </w:rPr>
      </w:pPr>
    </w:p>
    <w:p>
      <w:pPr>
        <w:pStyle w:val="3"/>
        <w:rPr>
          <w:ins w:id="1833" w:author="ZTE, Fei Xue" w:date="2024-02-17T11:39:35Z"/>
        </w:rPr>
      </w:pPr>
      <w:ins w:id="1834" w:author="ZTE, Fei Xue" w:date="2024-02-17T11:37:47Z">
        <w:bookmarkStart w:id="2975" w:name="_Toc28423"/>
        <w:bookmarkStart w:id="2976" w:name="_Toc155428288"/>
        <w:bookmarkStart w:id="2977" w:name="_Toc155781306"/>
        <w:r>
          <w:rPr>
            <w:rFonts w:hint="eastAsia" w:eastAsia="宋体"/>
            <w:lang w:val="en-US" w:eastAsia="zh-CN"/>
          </w:rPr>
          <w:t>6</w:t>
        </w:r>
      </w:ins>
      <w:ins w:id="1835" w:author="ZTE, Fei Xue" w:date="2024-02-17T11:36:11Z">
        <w:r>
          <w:rPr/>
          <w:t>.</w:t>
        </w:r>
      </w:ins>
      <w:ins w:id="1836" w:author="ZTE, Fei Xue" w:date="2024-02-17T11:36:11Z">
        <w:r>
          <w:rPr>
            <w:rFonts w:hint="eastAsia" w:eastAsia="宋体"/>
            <w:lang w:val="en-US" w:eastAsia="zh-CN"/>
          </w:rPr>
          <w:t>1</w:t>
        </w:r>
      </w:ins>
      <w:ins w:id="1837" w:author="ZTE, Fei Xue" w:date="2024-02-17T11:38:04Z">
        <w:r>
          <w:rPr>
            <w:rFonts w:hint="eastAsia" w:eastAsia="宋体"/>
            <w:lang w:val="en-US" w:eastAsia="zh-CN"/>
          </w:rPr>
          <w:t>5</w:t>
        </w:r>
      </w:ins>
      <w:ins w:id="1838" w:author="ZTE, Fei Xue" w:date="2024-02-17T11:36:11Z">
        <w:r>
          <w:rPr/>
          <w:tab/>
        </w:r>
      </w:ins>
      <w:ins w:id="1839" w:author="ZTE, Fei Xue" w:date="2024-02-17T11:36:11Z">
        <w:r>
          <w:rPr>
            <w:rFonts w:hint="eastAsia" w:eastAsia="宋体"/>
            <w:lang w:val="en-US" w:eastAsia="zh-CN"/>
          </w:rPr>
          <w:t>OTA b</w:t>
        </w:r>
      </w:ins>
      <w:ins w:id="1840" w:author="ZTE, Fei Xue" w:date="2024-02-17T11:36:11Z">
        <w:r>
          <w:rPr/>
          <w:t>locking characteristics</w:t>
        </w:r>
        <w:bookmarkEnd w:id="2975"/>
        <w:bookmarkEnd w:id="2976"/>
        <w:bookmarkEnd w:id="2977"/>
      </w:ins>
    </w:p>
    <w:p>
      <w:pPr>
        <w:pStyle w:val="4"/>
        <w:rPr>
          <w:ins w:id="1841" w:author="ZTE, Fei Xue" w:date="2024-02-17T11:39:35Z"/>
        </w:rPr>
      </w:pPr>
      <w:ins w:id="1842" w:author="ZTE, Fei Xue" w:date="2024-02-17T11:39:35Z">
        <w:r>
          <w:rPr/>
          <w:t>6.</w:t>
        </w:r>
      </w:ins>
      <w:ins w:id="1843" w:author="ZTE, Fei Xue" w:date="2024-02-17T11:39:35Z">
        <w:r>
          <w:rPr>
            <w:rFonts w:hint="eastAsia" w:eastAsia="宋体"/>
            <w:lang w:val="en-US" w:eastAsia="zh-CN"/>
          </w:rPr>
          <w:t>1</w:t>
        </w:r>
      </w:ins>
      <w:ins w:id="1844" w:author="ZTE, Fei Xue" w:date="2024-02-17T11:39:41Z">
        <w:r>
          <w:rPr>
            <w:rFonts w:hint="eastAsia" w:eastAsia="宋体"/>
            <w:lang w:val="en-US" w:eastAsia="zh-CN"/>
          </w:rPr>
          <w:t>5</w:t>
        </w:r>
      </w:ins>
      <w:ins w:id="1845" w:author="ZTE, Fei Xue" w:date="2024-02-17T11:39:35Z">
        <w:r>
          <w:rPr/>
          <w:t>.1</w:t>
        </w:r>
      </w:ins>
      <w:ins w:id="1846" w:author="ZTE, Fei Xue" w:date="2024-02-17T11:39:35Z">
        <w:r>
          <w:rPr/>
          <w:tab/>
        </w:r>
      </w:ins>
      <w:ins w:id="1847" w:author="ZTE, Fei Xue" w:date="2024-02-17T11:39:35Z">
        <w:r>
          <w:rPr/>
          <w:t>Definition and applicability</w:t>
        </w:r>
      </w:ins>
    </w:p>
    <w:p>
      <w:pPr>
        <w:pStyle w:val="4"/>
        <w:rPr>
          <w:ins w:id="1848" w:author="ZTE, Fei Xue" w:date="2024-02-17T11:39:35Z"/>
        </w:rPr>
      </w:pPr>
      <w:ins w:id="1849" w:author="ZTE, Fei Xue" w:date="2024-02-17T11:39:35Z">
        <w:r>
          <w:rPr/>
          <w:t>6.</w:t>
        </w:r>
      </w:ins>
      <w:ins w:id="1850" w:author="ZTE, Fei Xue" w:date="2024-02-17T11:39:35Z">
        <w:r>
          <w:rPr>
            <w:rFonts w:hint="eastAsia" w:eastAsia="宋体"/>
            <w:lang w:val="en-US" w:eastAsia="zh-CN"/>
          </w:rPr>
          <w:t>1</w:t>
        </w:r>
      </w:ins>
      <w:ins w:id="1851" w:author="ZTE, Fei Xue" w:date="2024-02-17T11:39:43Z">
        <w:r>
          <w:rPr>
            <w:rFonts w:hint="eastAsia" w:eastAsia="宋体"/>
            <w:lang w:val="en-US" w:eastAsia="zh-CN"/>
          </w:rPr>
          <w:t>5</w:t>
        </w:r>
      </w:ins>
      <w:ins w:id="1852" w:author="ZTE, Fei Xue" w:date="2024-02-17T11:39:35Z">
        <w:r>
          <w:rPr/>
          <w:t>.</w:t>
        </w:r>
      </w:ins>
      <w:ins w:id="1853" w:author="ZTE, Fei Xue" w:date="2024-02-17T11:39:35Z">
        <w:r>
          <w:rPr>
            <w:rFonts w:hint="eastAsia" w:eastAsia="宋体"/>
            <w:lang w:val="en-US" w:eastAsia="zh-CN"/>
          </w:rPr>
          <w:t>2</w:t>
        </w:r>
      </w:ins>
      <w:ins w:id="1854" w:author="ZTE, Fei Xue" w:date="2024-02-17T11:39:35Z">
        <w:r>
          <w:rPr/>
          <w:tab/>
        </w:r>
      </w:ins>
      <w:ins w:id="1855" w:author="ZTE, Fei Xue" w:date="2024-02-17T11:39:35Z">
        <w:r>
          <w:rPr/>
          <w:t>Minimum requirement</w:t>
        </w:r>
      </w:ins>
    </w:p>
    <w:p>
      <w:pPr>
        <w:pStyle w:val="4"/>
        <w:rPr>
          <w:ins w:id="1856" w:author="ZTE, Fei Xue" w:date="2024-02-17T11:39:35Z"/>
          <w:rFonts w:ascii="Arial" w:hAnsi="Arial"/>
        </w:rPr>
      </w:pPr>
      <w:ins w:id="1857" w:author="ZTE, Fei Xue" w:date="2024-02-17T11:39:35Z">
        <w:r>
          <w:rPr>
            <w:rFonts w:ascii="Arial" w:hAnsi="Arial"/>
          </w:rPr>
          <w:t>6.1</w:t>
        </w:r>
      </w:ins>
      <w:ins w:id="1858" w:author="ZTE, Fei Xue" w:date="2024-02-17T11:39:44Z">
        <w:r>
          <w:rPr>
            <w:rFonts w:hint="eastAsia" w:ascii="Arial" w:hAnsi="Arial" w:eastAsia="宋体"/>
            <w:lang w:val="en-US" w:eastAsia="zh-CN"/>
          </w:rPr>
          <w:t>5</w:t>
        </w:r>
      </w:ins>
      <w:ins w:id="1859" w:author="ZTE, Fei Xue" w:date="2024-02-17T11:39:35Z">
        <w:r>
          <w:rPr>
            <w:rFonts w:ascii="Arial" w:hAnsi="Arial"/>
          </w:rPr>
          <w:t>.3</w:t>
        </w:r>
      </w:ins>
      <w:ins w:id="1860" w:author="ZTE, Fei Xue" w:date="2024-02-17T11:39:35Z">
        <w:r>
          <w:rPr>
            <w:rFonts w:ascii="Arial" w:hAnsi="Arial"/>
          </w:rPr>
          <w:tab/>
        </w:r>
      </w:ins>
      <w:ins w:id="1861" w:author="ZTE, Fei Xue" w:date="2024-02-17T11:39:35Z">
        <w:r>
          <w:rPr>
            <w:rFonts w:ascii="Arial" w:hAnsi="Arial"/>
          </w:rPr>
          <w:t>Test purpose</w:t>
        </w:r>
      </w:ins>
    </w:p>
    <w:p>
      <w:pPr>
        <w:pStyle w:val="4"/>
        <w:rPr>
          <w:ins w:id="1862" w:author="ZTE, Fei Xue" w:date="2024-02-17T11:39:35Z"/>
          <w:rFonts w:ascii="Arial" w:hAnsi="Arial"/>
        </w:rPr>
      </w:pPr>
      <w:ins w:id="1863" w:author="ZTE, Fei Xue" w:date="2024-02-17T11:39:35Z">
        <w:r>
          <w:rPr>
            <w:rFonts w:ascii="Arial" w:hAnsi="Arial"/>
          </w:rPr>
          <w:t>6.1</w:t>
        </w:r>
      </w:ins>
      <w:ins w:id="1864" w:author="ZTE, Fei Xue" w:date="2024-02-17T11:39:46Z">
        <w:r>
          <w:rPr>
            <w:rFonts w:hint="eastAsia" w:ascii="Arial" w:hAnsi="Arial" w:eastAsia="宋体"/>
            <w:lang w:val="en-US" w:eastAsia="zh-CN"/>
          </w:rPr>
          <w:t>5</w:t>
        </w:r>
      </w:ins>
      <w:ins w:id="1865" w:author="ZTE, Fei Xue" w:date="2024-02-17T11:39:35Z">
        <w:r>
          <w:rPr>
            <w:rFonts w:ascii="Arial" w:hAnsi="Arial"/>
          </w:rPr>
          <w:t>.4</w:t>
        </w:r>
      </w:ins>
      <w:ins w:id="1866" w:author="ZTE, Fei Xue" w:date="2024-02-17T11:39:35Z">
        <w:r>
          <w:rPr>
            <w:rFonts w:ascii="Arial" w:hAnsi="Arial"/>
          </w:rPr>
          <w:tab/>
        </w:r>
      </w:ins>
      <w:ins w:id="1867" w:author="ZTE, Fei Xue" w:date="2024-02-17T11:39:35Z">
        <w:r>
          <w:rPr>
            <w:rFonts w:ascii="Arial" w:hAnsi="Arial"/>
          </w:rPr>
          <w:t>Method of test</w:t>
        </w:r>
      </w:ins>
    </w:p>
    <w:p>
      <w:pPr>
        <w:pStyle w:val="4"/>
        <w:rPr>
          <w:ins w:id="1868" w:author="ZTE, Fei Xue" w:date="2024-02-17T11:39:35Z"/>
          <w:rFonts w:ascii="Arial" w:hAnsi="Arial"/>
          <w:sz w:val="28"/>
        </w:rPr>
      </w:pPr>
      <w:ins w:id="1869" w:author="ZTE, Fei Xue" w:date="2024-02-17T11:39:35Z">
        <w:r>
          <w:rPr>
            <w:rFonts w:ascii="Arial" w:hAnsi="Arial"/>
            <w:sz w:val="28"/>
          </w:rPr>
          <w:t>6.1</w:t>
        </w:r>
      </w:ins>
      <w:ins w:id="1870" w:author="ZTE, Fei Xue" w:date="2024-02-17T11:39:48Z">
        <w:r>
          <w:rPr>
            <w:rFonts w:hint="eastAsia" w:ascii="Arial" w:hAnsi="Arial" w:eastAsia="宋体"/>
            <w:sz w:val="28"/>
            <w:lang w:val="en-US" w:eastAsia="zh-CN"/>
          </w:rPr>
          <w:t>5</w:t>
        </w:r>
      </w:ins>
      <w:ins w:id="1871" w:author="ZTE, Fei Xue" w:date="2024-02-17T11:39:35Z">
        <w:r>
          <w:rPr>
            <w:rFonts w:ascii="Arial" w:hAnsi="Arial"/>
            <w:sz w:val="28"/>
          </w:rPr>
          <w:t>.5</w:t>
        </w:r>
      </w:ins>
      <w:ins w:id="1872" w:author="ZTE, Fei Xue" w:date="2024-02-17T11:39:35Z">
        <w:r>
          <w:rPr>
            <w:rFonts w:ascii="Arial" w:hAnsi="Arial"/>
            <w:sz w:val="28"/>
          </w:rPr>
          <w:tab/>
        </w:r>
      </w:ins>
      <w:ins w:id="1873" w:author="ZTE, Fei Xue" w:date="2024-02-17T11:39:35Z">
        <w:r>
          <w:rPr>
            <w:rFonts w:ascii="Arial" w:hAnsi="Arial"/>
            <w:sz w:val="28"/>
          </w:rPr>
          <w:t>Test requirements</w:t>
        </w:r>
      </w:ins>
    </w:p>
    <w:p>
      <w:pPr>
        <w:rPr>
          <w:ins w:id="1874" w:author="ZTE, Fei Xue" w:date="2024-02-17T11:36:11Z"/>
        </w:rPr>
      </w:pPr>
    </w:p>
    <w:p>
      <w:pPr>
        <w:pStyle w:val="3"/>
        <w:rPr>
          <w:ins w:id="1875" w:author="ZTE, Fei Xue" w:date="2024-02-17T11:36:24Z"/>
        </w:rPr>
      </w:pPr>
      <w:ins w:id="1876" w:author="ZTE, Fei Xue" w:date="2024-02-17T11:38:08Z">
        <w:bookmarkStart w:id="2978" w:name="_Toc25566"/>
        <w:bookmarkStart w:id="2979" w:name="_Toc155781309"/>
        <w:bookmarkStart w:id="2980" w:name="_Toc155428291"/>
        <w:r>
          <w:rPr>
            <w:rFonts w:hint="eastAsia" w:eastAsia="宋体"/>
            <w:lang w:val="en-US" w:eastAsia="zh-CN"/>
          </w:rPr>
          <w:t>6</w:t>
        </w:r>
      </w:ins>
      <w:ins w:id="1877" w:author="ZTE, Fei Xue" w:date="2024-02-17T11:36:24Z">
        <w:r>
          <w:rPr>
            <w:rFonts w:hint="eastAsia" w:eastAsia="宋体"/>
            <w:lang w:val="en-US" w:eastAsia="zh-CN"/>
          </w:rPr>
          <w:t>.1</w:t>
        </w:r>
      </w:ins>
      <w:ins w:id="1878" w:author="ZTE, Fei Xue" w:date="2024-02-17T11:38:06Z">
        <w:r>
          <w:rPr>
            <w:rFonts w:hint="eastAsia" w:eastAsia="宋体"/>
            <w:lang w:val="en-US" w:eastAsia="zh-CN"/>
          </w:rPr>
          <w:t>6</w:t>
        </w:r>
      </w:ins>
      <w:ins w:id="1879" w:author="ZTE, Fei Xue" w:date="2024-02-17T11:36:24Z">
        <w:r>
          <w:rPr/>
          <w:tab/>
        </w:r>
      </w:ins>
      <w:ins w:id="1880" w:author="ZTE, Fei Xue" w:date="2024-02-17T11:36:24Z">
        <w:r>
          <w:rPr>
            <w:rFonts w:hint="eastAsia" w:eastAsia="宋体"/>
            <w:lang w:val="en-US" w:eastAsia="zh-CN"/>
          </w:rPr>
          <w:t>OTA s</w:t>
        </w:r>
      </w:ins>
      <w:ins w:id="1881" w:author="ZTE, Fei Xue" w:date="2024-02-17T11:36:24Z">
        <w:r>
          <w:rPr/>
          <w:t>purious emissions</w:t>
        </w:r>
        <w:bookmarkEnd w:id="2978"/>
        <w:bookmarkEnd w:id="2979"/>
        <w:bookmarkEnd w:id="2980"/>
      </w:ins>
    </w:p>
    <w:p>
      <w:pPr>
        <w:pStyle w:val="4"/>
        <w:rPr>
          <w:ins w:id="1882" w:author="ZTE, Fei Xue" w:date="2024-02-17T11:39:53Z"/>
        </w:rPr>
      </w:pPr>
      <w:ins w:id="1883" w:author="ZTE, Fei Xue" w:date="2024-02-17T11:39:53Z">
        <w:r>
          <w:rPr/>
          <w:t>6.</w:t>
        </w:r>
      </w:ins>
      <w:ins w:id="1884" w:author="ZTE, Fei Xue" w:date="2024-02-17T11:39:53Z">
        <w:r>
          <w:rPr>
            <w:rFonts w:hint="eastAsia" w:eastAsia="宋体"/>
            <w:lang w:val="en-US" w:eastAsia="zh-CN"/>
          </w:rPr>
          <w:t>1</w:t>
        </w:r>
      </w:ins>
      <w:ins w:id="1885" w:author="ZTE, Fei Xue" w:date="2024-02-17T11:39:58Z">
        <w:r>
          <w:rPr>
            <w:rFonts w:hint="eastAsia" w:eastAsia="宋体"/>
            <w:lang w:val="en-US" w:eastAsia="zh-CN"/>
          </w:rPr>
          <w:t>6</w:t>
        </w:r>
      </w:ins>
      <w:ins w:id="1886" w:author="ZTE, Fei Xue" w:date="2024-02-17T11:39:53Z">
        <w:r>
          <w:rPr/>
          <w:t>.1</w:t>
        </w:r>
      </w:ins>
      <w:ins w:id="1887" w:author="ZTE, Fei Xue" w:date="2024-02-17T11:39:53Z">
        <w:r>
          <w:rPr/>
          <w:tab/>
        </w:r>
      </w:ins>
      <w:ins w:id="1888" w:author="ZTE, Fei Xue" w:date="2024-02-17T11:39:53Z">
        <w:r>
          <w:rPr/>
          <w:t>Definition and applicability</w:t>
        </w:r>
      </w:ins>
    </w:p>
    <w:p>
      <w:pPr>
        <w:pStyle w:val="4"/>
        <w:rPr>
          <w:ins w:id="1889" w:author="ZTE, Fei Xue" w:date="2024-02-17T11:39:53Z"/>
        </w:rPr>
      </w:pPr>
      <w:ins w:id="1890" w:author="ZTE, Fei Xue" w:date="2024-02-17T11:39:53Z">
        <w:r>
          <w:rPr/>
          <w:t>6.</w:t>
        </w:r>
      </w:ins>
      <w:ins w:id="1891" w:author="ZTE, Fei Xue" w:date="2024-02-17T11:39:53Z">
        <w:r>
          <w:rPr>
            <w:rFonts w:hint="eastAsia" w:eastAsia="宋体"/>
            <w:lang w:val="en-US" w:eastAsia="zh-CN"/>
          </w:rPr>
          <w:t>1</w:t>
        </w:r>
      </w:ins>
      <w:ins w:id="1892" w:author="ZTE, Fei Xue" w:date="2024-02-17T11:39:59Z">
        <w:r>
          <w:rPr>
            <w:rFonts w:hint="eastAsia" w:eastAsia="宋体"/>
            <w:lang w:val="en-US" w:eastAsia="zh-CN"/>
          </w:rPr>
          <w:t>6</w:t>
        </w:r>
      </w:ins>
      <w:ins w:id="1893" w:author="ZTE, Fei Xue" w:date="2024-02-17T11:39:53Z">
        <w:r>
          <w:rPr/>
          <w:t>.</w:t>
        </w:r>
      </w:ins>
      <w:ins w:id="1894" w:author="ZTE, Fei Xue" w:date="2024-02-17T11:39:53Z">
        <w:r>
          <w:rPr>
            <w:rFonts w:hint="eastAsia" w:eastAsia="宋体"/>
            <w:lang w:val="en-US" w:eastAsia="zh-CN"/>
          </w:rPr>
          <w:t>2</w:t>
        </w:r>
      </w:ins>
      <w:ins w:id="1895" w:author="ZTE, Fei Xue" w:date="2024-02-17T11:39:53Z">
        <w:r>
          <w:rPr/>
          <w:tab/>
        </w:r>
      </w:ins>
      <w:ins w:id="1896" w:author="ZTE, Fei Xue" w:date="2024-02-17T11:39:53Z">
        <w:r>
          <w:rPr/>
          <w:t>Minimum requirement</w:t>
        </w:r>
      </w:ins>
    </w:p>
    <w:p>
      <w:pPr>
        <w:pStyle w:val="4"/>
        <w:rPr>
          <w:ins w:id="1897" w:author="ZTE, Fei Xue" w:date="2024-02-17T11:39:53Z"/>
          <w:rFonts w:ascii="Arial" w:hAnsi="Arial"/>
        </w:rPr>
      </w:pPr>
      <w:ins w:id="1898" w:author="ZTE, Fei Xue" w:date="2024-02-17T11:39:53Z">
        <w:r>
          <w:rPr>
            <w:rFonts w:ascii="Arial" w:hAnsi="Arial"/>
          </w:rPr>
          <w:t>6.1</w:t>
        </w:r>
      </w:ins>
      <w:ins w:id="1899" w:author="ZTE, Fei Xue" w:date="2024-02-17T11:40:02Z">
        <w:r>
          <w:rPr>
            <w:rFonts w:hint="eastAsia" w:ascii="Arial" w:hAnsi="Arial" w:eastAsia="宋体"/>
            <w:lang w:val="en-US" w:eastAsia="zh-CN"/>
          </w:rPr>
          <w:t>6</w:t>
        </w:r>
      </w:ins>
      <w:ins w:id="1900" w:author="ZTE, Fei Xue" w:date="2024-02-17T11:39:53Z">
        <w:r>
          <w:rPr>
            <w:rFonts w:ascii="Arial" w:hAnsi="Arial"/>
          </w:rPr>
          <w:t>.3</w:t>
        </w:r>
      </w:ins>
      <w:ins w:id="1901" w:author="ZTE, Fei Xue" w:date="2024-02-17T11:39:53Z">
        <w:r>
          <w:rPr>
            <w:rFonts w:ascii="Arial" w:hAnsi="Arial"/>
          </w:rPr>
          <w:tab/>
        </w:r>
      </w:ins>
      <w:ins w:id="1902" w:author="ZTE, Fei Xue" w:date="2024-02-17T11:39:53Z">
        <w:r>
          <w:rPr>
            <w:rFonts w:ascii="Arial" w:hAnsi="Arial"/>
          </w:rPr>
          <w:t>Test purpose</w:t>
        </w:r>
      </w:ins>
    </w:p>
    <w:p>
      <w:pPr>
        <w:pStyle w:val="4"/>
        <w:rPr>
          <w:ins w:id="1903" w:author="ZTE, Fei Xue" w:date="2024-02-17T11:39:53Z"/>
          <w:rFonts w:ascii="Arial" w:hAnsi="Arial"/>
        </w:rPr>
      </w:pPr>
      <w:ins w:id="1904" w:author="ZTE, Fei Xue" w:date="2024-02-17T11:39:53Z">
        <w:r>
          <w:rPr>
            <w:rFonts w:ascii="Arial" w:hAnsi="Arial"/>
          </w:rPr>
          <w:t>6.1</w:t>
        </w:r>
      </w:ins>
      <w:ins w:id="1905" w:author="ZTE, Fei Xue" w:date="2024-02-17T11:40:03Z">
        <w:r>
          <w:rPr>
            <w:rFonts w:hint="eastAsia" w:ascii="Arial" w:hAnsi="Arial" w:eastAsia="宋体"/>
            <w:lang w:val="en-US" w:eastAsia="zh-CN"/>
          </w:rPr>
          <w:t>6</w:t>
        </w:r>
      </w:ins>
      <w:ins w:id="1906" w:author="ZTE, Fei Xue" w:date="2024-02-17T11:39:53Z">
        <w:r>
          <w:rPr>
            <w:rFonts w:ascii="Arial" w:hAnsi="Arial"/>
          </w:rPr>
          <w:t>.4</w:t>
        </w:r>
      </w:ins>
      <w:ins w:id="1907" w:author="ZTE, Fei Xue" w:date="2024-02-17T11:39:53Z">
        <w:r>
          <w:rPr>
            <w:rFonts w:ascii="Arial" w:hAnsi="Arial"/>
          </w:rPr>
          <w:tab/>
        </w:r>
      </w:ins>
      <w:ins w:id="1908" w:author="ZTE, Fei Xue" w:date="2024-02-17T11:39:53Z">
        <w:r>
          <w:rPr>
            <w:rFonts w:ascii="Arial" w:hAnsi="Arial"/>
          </w:rPr>
          <w:t>Method of test</w:t>
        </w:r>
      </w:ins>
    </w:p>
    <w:p>
      <w:pPr>
        <w:pStyle w:val="4"/>
        <w:rPr>
          <w:ins w:id="1909" w:author="ZTE, Fei Xue" w:date="2024-02-17T11:39:53Z"/>
          <w:rFonts w:ascii="Arial" w:hAnsi="Arial"/>
          <w:sz w:val="28"/>
        </w:rPr>
      </w:pPr>
      <w:ins w:id="1910" w:author="ZTE, Fei Xue" w:date="2024-02-17T11:39:53Z">
        <w:r>
          <w:rPr>
            <w:rFonts w:ascii="Arial" w:hAnsi="Arial"/>
            <w:sz w:val="28"/>
          </w:rPr>
          <w:t>6.1</w:t>
        </w:r>
      </w:ins>
      <w:ins w:id="1911" w:author="ZTE, Fei Xue" w:date="2024-02-17T11:40:05Z">
        <w:r>
          <w:rPr>
            <w:rFonts w:hint="eastAsia" w:ascii="Arial" w:hAnsi="Arial" w:eastAsia="宋体"/>
            <w:sz w:val="28"/>
            <w:lang w:val="en-US" w:eastAsia="zh-CN"/>
          </w:rPr>
          <w:t>6</w:t>
        </w:r>
      </w:ins>
      <w:ins w:id="1912" w:author="ZTE, Fei Xue" w:date="2024-02-17T11:39:53Z">
        <w:r>
          <w:rPr>
            <w:rFonts w:ascii="Arial" w:hAnsi="Arial"/>
            <w:sz w:val="28"/>
          </w:rPr>
          <w:t>.5</w:t>
        </w:r>
      </w:ins>
      <w:ins w:id="1913" w:author="ZTE, Fei Xue" w:date="2024-02-17T11:39:53Z">
        <w:r>
          <w:rPr>
            <w:rFonts w:ascii="Arial" w:hAnsi="Arial"/>
            <w:sz w:val="28"/>
          </w:rPr>
          <w:tab/>
        </w:r>
      </w:ins>
      <w:ins w:id="1914" w:author="ZTE, Fei Xue" w:date="2024-02-17T11:39:53Z">
        <w:r>
          <w:rPr>
            <w:rFonts w:ascii="Arial" w:hAnsi="Arial"/>
            <w:sz w:val="28"/>
          </w:rPr>
          <w:t>Test requirements</w:t>
        </w:r>
      </w:ins>
    </w:p>
    <w:p>
      <w:pPr>
        <w:rPr>
          <w:lang w:eastAsia="zh-CN"/>
        </w:rPr>
      </w:pPr>
    </w:p>
    <w:sectPr>
      <w:headerReference r:id="rId5" w:type="default"/>
      <w:footerReference r:id="rId6"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Osaka">
    <w:altName w:val="MS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Nokia Pure Text">
    <w:altName w:val="Segoe Print"/>
    <w:panose1 w:val="00000000000000000000"/>
    <w:charset w:val="EE"/>
    <w:family w:val="swiss"/>
    <w:pitch w:val="default"/>
    <w:sig w:usb0="00000000" w:usb1="00000000" w:usb2="00010000" w:usb3="00000000" w:csb0="0000019F" w:csb1="00000000"/>
  </w:font>
  <w:font w:name="Calibri">
    <w:panose1 w:val="020F0502020204030204"/>
    <w:charset w:val="00"/>
    <w:family w:val="swiss"/>
    <w:pitch w:val="default"/>
    <w:sig w:usb0="E4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default"/>
    <w:sig w:usb0="E1002EFF" w:usb1="C000605B" w:usb2="00000029" w:usb3="00000000" w:csb0="200101FF" w:csb1="20280000"/>
  </w:font>
  <w:font w:name="Helvetica">
    <w:altName w:val="Arial"/>
    <w:panose1 w:val="020B0604020202020204"/>
    <w:charset w:val="00"/>
    <w:family w:val="swiss"/>
    <w:pitch w:val="default"/>
    <w:sig w:usb0="00000000" w:usb1="00000000" w:usb2="00000000" w:usb3="00000000" w:csb0="00000001" w:csb1="00000000"/>
  </w:font>
  <w:font w:name="Bookman">
    <w:altName w:val="Cambria"/>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v4.2.0">
    <w:altName w:val="Times New Roman"/>
    <w:panose1 w:val="00000000000000000000"/>
    <w:charset w:val="00"/>
    <w:family w:val="auto"/>
    <w:pitch w:val="default"/>
    <w:sig w:usb0="00000000" w:usb1="00000000" w:usb2="00000000" w:usb3="00000000" w:csb0="00040001"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NewRomanPSMT">
    <w:altName w:val="Times New Roman"/>
    <w:panose1 w:val="00000000000000000000"/>
    <w:charset w:val="00"/>
    <w:family w:val="roman"/>
    <w:pitch w:val="default"/>
    <w:sig w:usb0="00000000" w:usb1="00000000"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Microsoft JhengHei UI"/>
    <w:panose1 w:val="02010601000101010101"/>
    <w:charset w:val="88"/>
    <w:family w:val="roman"/>
    <w:pitch w:val="default"/>
    <w:sig w:usb0="00000000" w:usb1="00000000" w:usb2="00000016" w:usb3="00000000" w:csb0="00100001" w:csb1="00000000"/>
  </w:font>
  <w:font w:name="Tms Rmn">
    <w:altName w:val="Segoe Print"/>
    <w:panose1 w:val="02020603040505020304"/>
    <w:charset w:val="00"/>
    <w:family w:val="roman"/>
    <w:pitch w:val="default"/>
    <w:sig w:usb0="00000000" w:usb1="00000000" w:usb2="00000000" w:usb3="00000000" w:csb0="00000001" w:csb1="00000000"/>
  </w:font>
  <w:font w:name="CG Times (WN)">
    <w:altName w:val="Arial"/>
    <w:panose1 w:val="00000000000000000000"/>
    <w:charset w:val="00"/>
    <w:family w:val="roman"/>
    <w:pitch w:val="default"/>
    <w:sig w:usb0="00000000" w:usb1="00000000" w:usb2="00000000" w:usb3="00000000" w:csb0="00000001" w:csb1="00000000"/>
  </w:font>
  <w:font w:name="等线 Light">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MS P??">
    <w:altName w:val="Yu Gothic"/>
    <w:panose1 w:val="00000000000000000000"/>
    <w:charset w:val="80"/>
    <w:family w:val="roman"/>
    <w:pitch w:val="default"/>
    <w:sig w:usb0="00000000" w:usb1="00000000" w:usb2="00000010" w:usb3="00000000" w:csb0="00020000" w:csb1="00000000"/>
  </w:font>
  <w:font w:name="MS PMincho">
    <w:altName w:val="Yu Gothic"/>
    <w:panose1 w:val="00000000000000000000"/>
    <w:charset w:val="80"/>
    <w:family w:val="roma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v4.1.0">
    <w:altName w:val="Times New Roman"/>
    <w:panose1 w:val="00000000000000000000"/>
    <w:charset w:val="00"/>
    <w:family w:val="roman"/>
    <w:pitch w:val="default"/>
    <w:sig w:usb0="00000000" w:usb1="00000000" w:usb2="00000000" w:usb3="00000000" w:csb0="00000000" w:csb1="00000000"/>
  </w:font>
  <w:font w:name="Century">
    <w:panose1 w:val="02040604050505020304"/>
    <w:charset w:val="00"/>
    <w:family w:val="roman"/>
    <w:pitch w:val="default"/>
    <w:sig w:usb0="00000287" w:usb1="00000000" w:usb2="00000000" w:usb3="00000000" w:csb0="2000009F" w:csb1="DFD70000"/>
  </w:font>
  <w:font w:name="MS PGothic">
    <w:panose1 w:val="020B0600070205080204"/>
    <w:charset w:val="80"/>
    <w:family w:val="swiss"/>
    <w:pitch w:val="default"/>
    <w:sig w:usb0="E00002FF" w:usb1="6AC7FDFB" w:usb2="08000012" w:usb3="00000000" w:csb0="4002009F" w:csb1="DFD70000"/>
  </w:font>
  <w:font w:name="×–¾’©‘Ì">
    <w:altName w:val="Yu Gothic"/>
    <w:panose1 w:val="00000000000000000000"/>
    <w:charset w:val="80"/>
    <w:family w:val="auto"/>
    <w:pitch w:val="default"/>
    <w:sig w:usb0="00000000" w:usb1="00000000" w:usb2="00000010" w:usb3="00000000" w:csb0="0002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44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25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650"/>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9"/>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1913D55"/>
    <w:multiLevelType w:val="multilevel"/>
    <w:tmpl w:val="31913D55"/>
    <w:lvl w:ilvl="0" w:tentative="0">
      <w:start w:val="1"/>
      <w:numFmt w:val="decimal"/>
      <w:pStyle w:val="270"/>
      <w:lvlText w:val="%1"/>
      <w:lvlJc w:val="left"/>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3284E7E"/>
    <w:multiLevelType w:val="multilevel"/>
    <w:tmpl w:val="33284E7E"/>
    <w:lvl w:ilvl="0" w:tentative="0">
      <w:start w:val="1"/>
      <w:numFmt w:val="bullet"/>
      <w:pStyle w:val="148"/>
      <w:lvlText w:val=""/>
      <w:lvlJc w:val="left"/>
      <w:pPr>
        <w:tabs>
          <w:tab w:val="left" w:pos="720"/>
        </w:tabs>
        <w:ind w:left="720" w:hanging="360"/>
      </w:pPr>
      <w:rPr>
        <w:rFonts w:hint="default" w:ascii="Symbol" w:hAnsi="Symbol"/>
      </w:rPr>
    </w:lvl>
    <w:lvl w:ilvl="1" w:tentative="0">
      <w:start w:val="1"/>
      <w:numFmt w:val="bullet"/>
      <w:pStyle w:val="149"/>
      <w:lvlText w:val="o"/>
      <w:lvlJc w:val="left"/>
      <w:pPr>
        <w:tabs>
          <w:tab w:val="left" w:pos="1440"/>
        </w:tabs>
        <w:ind w:left="1440" w:hanging="360"/>
      </w:pPr>
      <w:rPr>
        <w:rFonts w:hint="default" w:ascii="Courier New" w:hAnsi="Courier New" w:cs="Courier New"/>
      </w:rPr>
    </w:lvl>
    <w:lvl w:ilvl="2" w:tentative="0">
      <w:start w:val="1"/>
      <w:numFmt w:val="bullet"/>
      <w:pStyle w:val="150"/>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A602CBD"/>
    <w:multiLevelType w:val="multilevel"/>
    <w:tmpl w:val="3A602CBD"/>
    <w:lvl w:ilvl="0" w:tentative="0">
      <w:start w:val="1"/>
      <w:numFmt w:val="decimal"/>
      <w:pStyle w:val="443"/>
      <w:lvlText w:val="Tabl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8">
    <w:nsid w:val="427E184A"/>
    <w:multiLevelType w:val="multilevel"/>
    <w:tmpl w:val="427E184A"/>
    <w:lvl w:ilvl="0" w:tentative="0">
      <w:start w:val="1"/>
      <w:numFmt w:val="bullet"/>
      <w:pStyle w:val="340"/>
      <w:lvlText w:val=""/>
      <w:lvlJc w:val="left"/>
      <w:pPr>
        <w:tabs>
          <w:tab w:val="left" w:pos="360"/>
        </w:tabs>
        <w:ind w:left="360" w:hanging="360"/>
      </w:pPr>
      <w:rPr>
        <w:rFonts w:hint="default" w:ascii="Wingdings" w:hAnsi="Wingdings"/>
        <w:color w:val="D2232A"/>
      </w:rPr>
    </w:lvl>
    <w:lvl w:ilvl="1" w:tentative="0">
      <w:start w:val="1"/>
      <w:numFmt w:val="bullet"/>
      <w:lvlText w:val="o"/>
      <w:lvlJc w:val="left"/>
      <w:pPr>
        <w:tabs>
          <w:tab w:val="left" w:pos="1440"/>
        </w:tabs>
        <w:ind w:left="1440" w:hanging="360"/>
      </w:pPr>
      <w:rPr>
        <w:rFonts w:hint="default" w:ascii="Courier New" w:hAnsi="Courier New" w:cs="Arial"/>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Arial"/>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Arial"/>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35F687E"/>
    <w:multiLevelType w:val="multilevel"/>
    <w:tmpl w:val="435F687E"/>
    <w:lvl w:ilvl="0" w:tentative="0">
      <w:start w:val="1"/>
      <w:numFmt w:val="decimal"/>
      <w:pStyle w:val="444"/>
      <w:lvlText w:val="Figur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10">
    <w:nsid w:val="5101505E"/>
    <w:multiLevelType w:val="multilevel"/>
    <w:tmpl w:val="5101505E"/>
    <w:lvl w:ilvl="0" w:tentative="0">
      <w:start w:val="1"/>
      <w:numFmt w:val="decimal"/>
      <w:pStyle w:val="874"/>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
    <w:nsid w:val="514D337A"/>
    <w:multiLevelType w:val="multilevel"/>
    <w:tmpl w:val="514D337A"/>
    <w:lvl w:ilvl="0" w:tentative="0">
      <w:start w:val="1"/>
      <w:numFmt w:val="decimal"/>
      <w:pStyle w:val="147"/>
      <w:lvlText w:val="[%1]"/>
      <w:lvlJc w:val="left"/>
      <w:pPr>
        <w:tabs>
          <w:tab w:val="left" w:pos="-1440"/>
        </w:tabs>
        <w:ind w:left="-1440" w:hanging="360"/>
      </w:pPr>
      <w:rPr>
        <w:rFonts w:hint="default"/>
      </w:rPr>
    </w:lvl>
    <w:lvl w:ilvl="1" w:tentative="0">
      <w:start w:val="1"/>
      <w:numFmt w:val="lowerLetter"/>
      <w:lvlText w:val="%2."/>
      <w:lvlJc w:val="left"/>
      <w:pPr>
        <w:tabs>
          <w:tab w:val="left" w:pos="-720"/>
        </w:tabs>
        <w:ind w:left="-720" w:hanging="360"/>
      </w:pPr>
    </w:lvl>
    <w:lvl w:ilvl="2" w:tentative="0">
      <w:start w:val="1"/>
      <w:numFmt w:val="lowerRoman"/>
      <w:lvlText w:val="%3."/>
      <w:lvlJc w:val="right"/>
      <w:pPr>
        <w:tabs>
          <w:tab w:val="left" w:pos="0"/>
        </w:tabs>
        <w:ind w:left="0" w:hanging="180"/>
      </w:pPr>
    </w:lvl>
    <w:lvl w:ilvl="3" w:tentative="0">
      <w:start w:val="1"/>
      <w:numFmt w:val="decimal"/>
      <w:lvlText w:val="%4."/>
      <w:lvlJc w:val="left"/>
      <w:pPr>
        <w:tabs>
          <w:tab w:val="left" w:pos="720"/>
        </w:tabs>
        <w:ind w:left="720" w:hanging="360"/>
      </w:pPr>
    </w:lvl>
    <w:lvl w:ilvl="4" w:tentative="0">
      <w:start w:val="1"/>
      <w:numFmt w:val="lowerLetter"/>
      <w:lvlText w:val="%5."/>
      <w:lvlJc w:val="left"/>
      <w:pPr>
        <w:tabs>
          <w:tab w:val="left" w:pos="1440"/>
        </w:tabs>
        <w:ind w:left="1440" w:hanging="360"/>
      </w:pPr>
    </w:lvl>
    <w:lvl w:ilvl="5" w:tentative="0">
      <w:start w:val="1"/>
      <w:numFmt w:val="lowerRoman"/>
      <w:lvlText w:val="%6."/>
      <w:lvlJc w:val="right"/>
      <w:pPr>
        <w:tabs>
          <w:tab w:val="left" w:pos="2160"/>
        </w:tabs>
        <w:ind w:left="2160" w:hanging="180"/>
      </w:pPr>
    </w:lvl>
    <w:lvl w:ilvl="6" w:tentative="0">
      <w:start w:val="1"/>
      <w:numFmt w:val="decimal"/>
      <w:lvlText w:val="%7."/>
      <w:lvlJc w:val="left"/>
      <w:pPr>
        <w:tabs>
          <w:tab w:val="left" w:pos="2880"/>
        </w:tabs>
        <w:ind w:left="2880" w:hanging="360"/>
      </w:pPr>
    </w:lvl>
    <w:lvl w:ilvl="7" w:tentative="0">
      <w:start w:val="1"/>
      <w:numFmt w:val="lowerLetter"/>
      <w:lvlText w:val="%8."/>
      <w:lvlJc w:val="left"/>
      <w:pPr>
        <w:tabs>
          <w:tab w:val="left" w:pos="3600"/>
        </w:tabs>
        <w:ind w:left="3600" w:hanging="360"/>
      </w:pPr>
    </w:lvl>
    <w:lvl w:ilvl="8" w:tentative="0">
      <w:start w:val="1"/>
      <w:numFmt w:val="lowerRoman"/>
      <w:lvlText w:val="%9."/>
      <w:lvlJc w:val="right"/>
      <w:pPr>
        <w:tabs>
          <w:tab w:val="left" w:pos="4320"/>
        </w:tabs>
        <w:ind w:left="4320" w:hanging="180"/>
      </w:pPr>
    </w:lvl>
  </w:abstractNum>
  <w:abstractNum w:abstractNumId="12">
    <w:nsid w:val="51E16AE6"/>
    <w:multiLevelType w:val="multilevel"/>
    <w:tmpl w:val="51E16AE6"/>
    <w:lvl w:ilvl="0" w:tentative="0">
      <w:start w:val="1"/>
      <w:numFmt w:val="bullet"/>
      <w:pStyle w:val="285"/>
      <w:lvlText w:val=""/>
      <w:lvlJc w:val="left"/>
      <w:pPr>
        <w:tabs>
          <w:tab w:val="left" w:pos="928"/>
        </w:tabs>
        <w:ind w:left="928"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576C0327"/>
    <w:multiLevelType w:val="multilevel"/>
    <w:tmpl w:val="576C0327"/>
    <w:lvl w:ilvl="0" w:tentative="0">
      <w:start w:val="1"/>
      <w:numFmt w:val="decimal"/>
      <w:pStyle w:val="260"/>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4">
    <w:nsid w:val="6CEA2025"/>
    <w:multiLevelType w:val="multilevel"/>
    <w:tmpl w:val="6CEA2025"/>
    <w:lvl w:ilvl="0" w:tentative="0">
      <w:start w:val="1"/>
      <w:numFmt w:val="decimal"/>
      <w:pStyle w:val="267"/>
      <w:lvlText w:val="%1."/>
      <w:lvlJc w:val="left"/>
      <w:rPr>
        <w:rFonts w:hint="default" w:ascii="Times New Roman" w:hAnsi="Times New Roman" w:cs="Times New Roman"/>
        <w:b/>
        <w:i w:val="0"/>
        <w:caps w:val="0"/>
        <w:strike w:val="0"/>
        <w:dstrike w:val="0"/>
        <w:color w:val="000000"/>
        <w:sz w:val="28"/>
      </w:rPr>
    </w:lvl>
    <w:lvl w:ilvl="1" w:tentative="0">
      <w:start w:val="1"/>
      <w:numFmt w:val="decimal"/>
      <w:lvlText w:val="%1.%2"/>
      <w:lvlJc w:val="left"/>
      <w:pPr>
        <w:tabs>
          <w:tab w:val="left" w:pos="0"/>
        </w:tabs>
        <w:ind w:left="0" w:firstLine="0"/>
      </w:pPr>
      <w:rPr>
        <w:rFonts w:hint="default" w:ascii="Times New Roman" w:hAnsi="Times New Roman" w:cs="Times New Roman"/>
        <w:b/>
        <w:i w:val="0"/>
        <w:sz w:val="24"/>
        <w:szCs w:val="24"/>
      </w:rPr>
    </w:lvl>
    <w:lvl w:ilvl="2" w:tentative="0">
      <w:start w:val="1"/>
      <w:numFmt w:val="decimal"/>
      <w:lvlText w:val="%1.%2.%3"/>
      <w:lvlJc w:val="left"/>
      <w:pPr>
        <w:tabs>
          <w:tab w:val="left" w:pos="0"/>
        </w:tabs>
        <w:ind w:left="0" w:firstLine="0"/>
      </w:pPr>
      <w:rPr>
        <w:rFonts w:hint="eastAsia"/>
        <w:b w:val="0"/>
        <w:i w:val="0"/>
        <w:sz w:val="21"/>
        <w:szCs w:val="21"/>
      </w:rPr>
    </w:lvl>
    <w:lvl w:ilvl="3" w:tentative="0">
      <w:start w:val="1"/>
      <w:numFmt w:val="decimal"/>
      <w:lvlText w:val="%1.%2.%3.%4"/>
      <w:lvlJc w:val="left"/>
      <w:pPr>
        <w:tabs>
          <w:tab w:val="left" w:pos="0"/>
        </w:tabs>
        <w:ind w:left="0" w:firstLine="0"/>
      </w:pPr>
      <w:rPr>
        <w:rFonts w:hint="default" w:ascii="Times New Roman" w:hAnsi="Times New Roman" w:cs="Times New Roman"/>
        <w:b w:val="0"/>
        <w:i w:val="0"/>
        <w:sz w:val="24"/>
        <w:szCs w:val="24"/>
      </w:rPr>
    </w:lvl>
    <w:lvl w:ilvl="4" w:tentative="0">
      <w:start w:val="1"/>
      <w:numFmt w:val="decimal"/>
      <w:lvlText w:val="%1.%2.%3.%4.%5"/>
      <w:lvlJc w:val="left"/>
      <w:pPr>
        <w:tabs>
          <w:tab w:val="left" w:pos="0"/>
        </w:tabs>
        <w:ind w:left="0" w:firstLine="0"/>
      </w:pPr>
      <w:rPr>
        <w:rFonts w:hint="eastAsia"/>
        <w:b w:val="0"/>
        <w:i w:val="0"/>
        <w:sz w:val="24"/>
        <w:szCs w:val="24"/>
      </w:rPr>
    </w:lvl>
    <w:lvl w:ilvl="5" w:tentative="0">
      <w:start w:val="1"/>
      <w:numFmt w:val="decimal"/>
      <w:lvlText w:val="%1.%2.%3.%4.%5.%6"/>
      <w:lvlJc w:val="left"/>
      <w:pPr>
        <w:tabs>
          <w:tab w:val="left" w:pos="0"/>
        </w:tabs>
        <w:ind w:left="0" w:firstLine="0"/>
      </w:pPr>
      <w:rPr>
        <w:rFonts w:hint="eastAsia"/>
        <w:b w:val="0"/>
        <w:i w:val="0"/>
        <w:sz w:val="21"/>
      </w:rPr>
    </w:lvl>
    <w:lvl w:ilvl="6" w:tentative="0">
      <w:start w:val="1"/>
      <w:numFmt w:val="decimal"/>
      <w:lvlText w:val="%1.%2.%3.%4.%5.%6.%7"/>
      <w:lvlJc w:val="left"/>
      <w:pPr>
        <w:tabs>
          <w:tab w:val="left" w:pos="0"/>
        </w:tabs>
        <w:ind w:left="0" w:firstLine="0"/>
      </w:pPr>
      <w:rPr>
        <w:rFonts w:hint="eastAsia"/>
        <w:b w:val="0"/>
        <w:i w:val="0"/>
        <w:sz w:val="21"/>
      </w:rPr>
    </w:lvl>
    <w:lvl w:ilvl="7" w:tentative="0">
      <w:start w:val="1"/>
      <w:numFmt w:val="decimal"/>
      <w:lvlText w:val="%1.%2.%3.%4.%5.%6.%7.%8"/>
      <w:lvlJc w:val="left"/>
      <w:pPr>
        <w:tabs>
          <w:tab w:val="left" w:pos="0"/>
        </w:tabs>
        <w:ind w:left="0" w:firstLine="0"/>
      </w:pPr>
      <w:rPr>
        <w:rFonts w:hint="eastAsia"/>
      </w:rPr>
    </w:lvl>
    <w:lvl w:ilvl="8" w:tentative="0">
      <w:start w:val="1"/>
      <w:numFmt w:val="decimal"/>
      <w:lvlText w:val="%1.%2.%3.%4.%5.%6.%7.%8.%9"/>
      <w:lvlJc w:val="left"/>
      <w:pPr>
        <w:tabs>
          <w:tab w:val="left" w:pos="0"/>
        </w:tabs>
        <w:ind w:left="0" w:firstLine="0"/>
      </w:pPr>
      <w:rPr>
        <w:rFonts w:hint="eastAsia"/>
      </w:rPr>
    </w:lvl>
  </w:abstractNum>
  <w:abstractNum w:abstractNumId="15">
    <w:nsid w:val="708858F6"/>
    <w:multiLevelType w:val="multilevel"/>
    <w:tmpl w:val="708858F6"/>
    <w:lvl w:ilvl="0" w:tentative="0">
      <w:start w:val="0"/>
      <w:numFmt w:val="bullet"/>
      <w:pStyle w:val="487"/>
      <w:lvlText w:val=""/>
      <w:lvlJc w:val="left"/>
      <w:pPr>
        <w:ind w:left="360" w:hanging="360"/>
      </w:pPr>
      <w:rPr>
        <w:rFonts w:ascii="Symbol" w:hAnsi="Symbol"/>
      </w:rPr>
    </w:lvl>
    <w:lvl w:ilvl="1" w:tentative="0">
      <w:start w:val="1"/>
      <w:numFmt w:val="none"/>
      <w:lvlText w:val=""/>
      <w:lvlJc w:val="left"/>
      <w:pPr>
        <w:ind w:left="0" w:firstLine="0"/>
      </w:pPr>
    </w:lvl>
    <w:lvl w:ilvl="2" w:tentative="0">
      <w:start w:val="1"/>
      <w:numFmt w:val="none"/>
      <w:lvlText w:val=""/>
      <w:lvlJc w:val="left"/>
      <w:pPr>
        <w:ind w:left="0" w:firstLine="0"/>
      </w:pPr>
    </w:lvl>
    <w:lvl w:ilvl="3" w:tentative="0">
      <w:start w:val="1"/>
      <w:numFmt w:val="none"/>
      <w:lvlText w:val=""/>
      <w:lvlJc w:val="left"/>
      <w:pPr>
        <w:ind w:left="0" w:firstLine="0"/>
      </w:pPr>
    </w:lvl>
    <w:lvl w:ilvl="4" w:tentative="0">
      <w:start w:val="1"/>
      <w:numFmt w:val="none"/>
      <w:lvlText w:val=""/>
      <w:lvlJc w:val="left"/>
      <w:pPr>
        <w:ind w:left="0" w:firstLine="0"/>
      </w:pPr>
    </w:lvl>
    <w:lvl w:ilvl="5" w:tentative="0">
      <w:start w:val="1"/>
      <w:numFmt w:val="none"/>
      <w:lvlText w:val=""/>
      <w:lvlJc w:val="left"/>
      <w:pPr>
        <w:ind w:left="0" w:firstLine="0"/>
      </w:pPr>
    </w:lvl>
    <w:lvl w:ilvl="6" w:tentative="0">
      <w:start w:val="1"/>
      <w:numFmt w:val="none"/>
      <w:lvlText w:val=""/>
      <w:lvlJc w:val="left"/>
      <w:pPr>
        <w:ind w:left="0" w:firstLine="0"/>
      </w:pPr>
    </w:lvl>
    <w:lvl w:ilvl="7" w:tentative="0">
      <w:start w:val="1"/>
      <w:numFmt w:val="none"/>
      <w:lvlText w:val=""/>
      <w:lvlJc w:val="left"/>
      <w:pPr>
        <w:ind w:left="0" w:firstLine="0"/>
      </w:pPr>
    </w:lvl>
    <w:lvl w:ilvl="8" w:tentative="0">
      <w:start w:val="1"/>
      <w:numFmt w:val="none"/>
      <w:lvlText w:val=""/>
      <w:lvlJc w:val="left"/>
      <w:pPr>
        <w:ind w:left="0" w:firstLine="0"/>
      </w:pPr>
    </w:lvl>
  </w:abstractNum>
  <w:abstractNum w:abstractNumId="16">
    <w:nsid w:val="70BD643C"/>
    <w:multiLevelType w:val="multilevel"/>
    <w:tmpl w:val="70BD643C"/>
    <w:lvl w:ilvl="0" w:tentative="0">
      <w:start w:val="1"/>
      <w:numFmt w:val="bullet"/>
      <w:pStyle w:val="471"/>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79156C54"/>
    <w:multiLevelType w:val="multilevel"/>
    <w:tmpl w:val="79156C54"/>
    <w:lvl w:ilvl="0" w:tentative="0">
      <w:start w:val="1"/>
      <w:numFmt w:val="bullet"/>
      <w:pStyle w:val="447"/>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92F5895"/>
    <w:multiLevelType w:val="multilevel"/>
    <w:tmpl w:val="792F5895"/>
    <w:lvl w:ilvl="0" w:tentative="0">
      <w:start w:val="1"/>
      <w:numFmt w:val="bullet"/>
      <w:pStyle w:val="472"/>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9">
    <w:nsid w:val="7BC330F5"/>
    <w:multiLevelType w:val="multilevel"/>
    <w:tmpl w:val="7BC330F5"/>
    <w:lvl w:ilvl="0" w:tentative="0">
      <w:start w:val="1"/>
      <w:numFmt w:val="bullet"/>
      <w:pStyle w:val="16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7FBC1D75"/>
    <w:multiLevelType w:val="multilevel"/>
    <w:tmpl w:val="7FBC1D75"/>
    <w:lvl w:ilvl="0" w:tentative="0">
      <w:start w:val="6"/>
      <w:numFmt w:val="decimal"/>
      <w:pStyle w:val="291"/>
      <w:lvlText w:val="%1"/>
      <w:lvlJc w:val="left"/>
      <w:pPr>
        <w:tabs>
          <w:tab w:val="left" w:pos="1980"/>
        </w:tabs>
        <w:ind w:left="1980" w:hanging="1980"/>
      </w:pPr>
      <w:rPr>
        <w:rFonts w:hint="default"/>
      </w:rPr>
    </w:lvl>
    <w:lvl w:ilvl="1" w:tentative="0">
      <w:start w:val="6"/>
      <w:numFmt w:val="decimal"/>
      <w:lvlText w:val="%1.%2"/>
      <w:lvlJc w:val="left"/>
      <w:pPr>
        <w:tabs>
          <w:tab w:val="left" w:pos="1980"/>
        </w:tabs>
        <w:ind w:left="1980" w:hanging="1980"/>
      </w:pPr>
      <w:rPr>
        <w:rFonts w:hint="default"/>
      </w:rPr>
    </w:lvl>
    <w:lvl w:ilvl="2" w:tentative="0">
      <w:start w:val="2"/>
      <w:numFmt w:val="decimal"/>
      <w:lvlText w:val="%1.%2.%3"/>
      <w:lvlJc w:val="left"/>
      <w:pPr>
        <w:tabs>
          <w:tab w:val="left" w:pos="1980"/>
        </w:tabs>
        <w:ind w:left="1980" w:hanging="1980"/>
      </w:pPr>
      <w:rPr>
        <w:rFonts w:hint="default"/>
      </w:rPr>
    </w:lvl>
    <w:lvl w:ilvl="3" w:tentative="0">
      <w:start w:val="2"/>
      <w:numFmt w:val="decimal"/>
      <w:lvlText w:val="%1.%2.%3.%4"/>
      <w:lvlJc w:val="left"/>
      <w:pPr>
        <w:tabs>
          <w:tab w:val="left" w:pos="1980"/>
        </w:tabs>
        <w:ind w:left="1980" w:hanging="1980"/>
      </w:pPr>
      <w:rPr>
        <w:rFonts w:hint="default"/>
      </w:rPr>
    </w:lvl>
    <w:lvl w:ilvl="4" w:tentative="0">
      <w:start w:val="5"/>
      <w:numFmt w:val="decimal"/>
      <w:lvlText w:val="%1.%2.%3.%4.%5"/>
      <w:lvlJc w:val="left"/>
      <w:pPr>
        <w:tabs>
          <w:tab w:val="left" w:pos="1980"/>
        </w:tabs>
        <w:ind w:left="1980" w:hanging="1980"/>
      </w:pPr>
      <w:rPr>
        <w:rFonts w:hint="default"/>
      </w:rPr>
    </w:lvl>
    <w:lvl w:ilvl="5" w:tentative="0">
      <w:start w:val="3"/>
      <w:numFmt w:val="decimal"/>
      <w:lvlText w:val="%1.%2.%3.%4.%5.%6"/>
      <w:lvlJc w:val="left"/>
      <w:pPr>
        <w:tabs>
          <w:tab w:val="left" w:pos="1980"/>
        </w:tabs>
        <w:ind w:left="1980" w:hanging="1980"/>
      </w:pPr>
      <w:rPr>
        <w:rFonts w:hint="default"/>
      </w:rPr>
    </w:lvl>
    <w:lvl w:ilvl="6" w:tentative="0">
      <w:start w:val="1"/>
      <w:numFmt w:val="decimal"/>
      <w:lvlText w:val="%1.%2.%3.%4.%5.%6.%7"/>
      <w:lvlJc w:val="left"/>
      <w:pPr>
        <w:tabs>
          <w:tab w:val="left" w:pos="1980"/>
        </w:tabs>
        <w:ind w:left="1980" w:hanging="1980"/>
      </w:pPr>
      <w:rPr>
        <w:rFonts w:hint="default"/>
      </w:rPr>
    </w:lvl>
    <w:lvl w:ilvl="7" w:tentative="0">
      <w:start w:val="1"/>
      <w:numFmt w:val="decimal"/>
      <w:lvlText w:val="%1.%2.%3.%4.%5.%6.%7.%8"/>
      <w:lvlJc w:val="left"/>
      <w:pPr>
        <w:tabs>
          <w:tab w:val="left" w:pos="1980"/>
        </w:tabs>
        <w:ind w:left="1980" w:hanging="1980"/>
      </w:pPr>
      <w:rPr>
        <w:rFonts w:hint="default"/>
      </w:rPr>
    </w:lvl>
    <w:lvl w:ilvl="8" w:tentative="0">
      <w:start w:val="1"/>
      <w:numFmt w:val="decimal"/>
      <w:lvlText w:val="%1.%2.%3.%4.%5.%6.%7.%8.%9"/>
      <w:lvlJc w:val="left"/>
      <w:pPr>
        <w:tabs>
          <w:tab w:val="left" w:pos="1980"/>
        </w:tabs>
        <w:ind w:left="1980" w:hanging="1980"/>
      </w:pPr>
      <w:rPr>
        <w:rFonts w:hint="default"/>
      </w:rPr>
    </w:lvl>
  </w:abstractNum>
  <w:num w:numId="1">
    <w:abstractNumId w:val="1"/>
  </w:num>
  <w:num w:numId="2">
    <w:abstractNumId w:val="4"/>
  </w:num>
  <w:num w:numId="3">
    <w:abstractNumId w:val="11"/>
  </w:num>
  <w:num w:numId="4">
    <w:abstractNumId w:val="6"/>
  </w:num>
  <w:num w:numId="5">
    <w:abstractNumId w:val="19"/>
  </w:num>
  <w:num w:numId="6">
    <w:abstractNumId w:val="2"/>
  </w:num>
  <w:num w:numId="7">
    <w:abstractNumId w:val="13"/>
  </w:num>
  <w:num w:numId="8">
    <w:abstractNumId w:val="14"/>
  </w:num>
  <w:num w:numId="9">
    <w:abstractNumId w:val="5"/>
  </w:num>
  <w:num w:numId="10">
    <w:abstractNumId w:val="12"/>
  </w:num>
  <w:num w:numId="11">
    <w:abstractNumId w:val="20"/>
  </w:num>
  <w:num w:numId="12">
    <w:abstractNumId w:val="8"/>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0"/>
  </w:num>
  <w:num w:numId="17">
    <w:abstractNumId w:val="16"/>
  </w:num>
  <w:num w:numId="18">
    <w:abstractNumId w:val="18"/>
  </w:num>
  <w:num w:numId="19">
    <w:abstractNumId w:val="15"/>
  </w:num>
  <w:num w:numId="20">
    <w:abstractNumId w:val="3"/>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97D"/>
    <w:rsid w:val="0001447E"/>
    <w:rsid w:val="00022511"/>
    <w:rsid w:val="00031EF0"/>
    <w:rsid w:val="00033397"/>
    <w:rsid w:val="000353B7"/>
    <w:rsid w:val="00040095"/>
    <w:rsid w:val="00041FDD"/>
    <w:rsid w:val="0005042A"/>
    <w:rsid w:val="00051834"/>
    <w:rsid w:val="00054A22"/>
    <w:rsid w:val="00062023"/>
    <w:rsid w:val="00062776"/>
    <w:rsid w:val="000655A6"/>
    <w:rsid w:val="00066B70"/>
    <w:rsid w:val="00071370"/>
    <w:rsid w:val="00072BA0"/>
    <w:rsid w:val="00080512"/>
    <w:rsid w:val="0008408B"/>
    <w:rsid w:val="00091273"/>
    <w:rsid w:val="000C10A9"/>
    <w:rsid w:val="000C243E"/>
    <w:rsid w:val="000C47C3"/>
    <w:rsid w:val="000C6882"/>
    <w:rsid w:val="000C7C5A"/>
    <w:rsid w:val="000C7F7D"/>
    <w:rsid w:val="000D51D6"/>
    <w:rsid w:val="000D58AB"/>
    <w:rsid w:val="000E0F8B"/>
    <w:rsid w:val="000F0DD4"/>
    <w:rsid w:val="00102DE9"/>
    <w:rsid w:val="0010522D"/>
    <w:rsid w:val="001057EF"/>
    <w:rsid w:val="00131C52"/>
    <w:rsid w:val="00133525"/>
    <w:rsid w:val="00144DDD"/>
    <w:rsid w:val="00146B7C"/>
    <w:rsid w:val="00150419"/>
    <w:rsid w:val="00155D67"/>
    <w:rsid w:val="00163FEB"/>
    <w:rsid w:val="00177095"/>
    <w:rsid w:val="001826D3"/>
    <w:rsid w:val="00182CE5"/>
    <w:rsid w:val="001A4C42"/>
    <w:rsid w:val="001A7420"/>
    <w:rsid w:val="001B6637"/>
    <w:rsid w:val="001B724E"/>
    <w:rsid w:val="001C21C3"/>
    <w:rsid w:val="001C2683"/>
    <w:rsid w:val="001C7E45"/>
    <w:rsid w:val="001D02C2"/>
    <w:rsid w:val="001D0D23"/>
    <w:rsid w:val="001D7A99"/>
    <w:rsid w:val="001E0749"/>
    <w:rsid w:val="001E0DEA"/>
    <w:rsid w:val="001E4E95"/>
    <w:rsid w:val="001F0C1D"/>
    <w:rsid w:val="001F1132"/>
    <w:rsid w:val="001F168B"/>
    <w:rsid w:val="001F5494"/>
    <w:rsid w:val="001F629C"/>
    <w:rsid w:val="00200684"/>
    <w:rsid w:val="00214047"/>
    <w:rsid w:val="002205A3"/>
    <w:rsid w:val="00224CEF"/>
    <w:rsid w:val="0023164E"/>
    <w:rsid w:val="002347A2"/>
    <w:rsid w:val="00234C10"/>
    <w:rsid w:val="00241BB1"/>
    <w:rsid w:val="00254EB5"/>
    <w:rsid w:val="0026478B"/>
    <w:rsid w:val="002675F0"/>
    <w:rsid w:val="00275618"/>
    <w:rsid w:val="002776C7"/>
    <w:rsid w:val="00281323"/>
    <w:rsid w:val="002843F3"/>
    <w:rsid w:val="00294C97"/>
    <w:rsid w:val="002A4394"/>
    <w:rsid w:val="002B0021"/>
    <w:rsid w:val="002B27AC"/>
    <w:rsid w:val="002B411B"/>
    <w:rsid w:val="002B6339"/>
    <w:rsid w:val="002D3A88"/>
    <w:rsid w:val="002D414E"/>
    <w:rsid w:val="002E00EE"/>
    <w:rsid w:val="002E16EA"/>
    <w:rsid w:val="00305D6B"/>
    <w:rsid w:val="003110C9"/>
    <w:rsid w:val="003138DE"/>
    <w:rsid w:val="003172DC"/>
    <w:rsid w:val="003178D5"/>
    <w:rsid w:val="00325BE3"/>
    <w:rsid w:val="00327D7A"/>
    <w:rsid w:val="003302A7"/>
    <w:rsid w:val="00335340"/>
    <w:rsid w:val="00335DCB"/>
    <w:rsid w:val="00337BB1"/>
    <w:rsid w:val="003465EE"/>
    <w:rsid w:val="00351B67"/>
    <w:rsid w:val="0035462D"/>
    <w:rsid w:val="003765B8"/>
    <w:rsid w:val="00376C5D"/>
    <w:rsid w:val="00384BA6"/>
    <w:rsid w:val="003903F4"/>
    <w:rsid w:val="00391406"/>
    <w:rsid w:val="00391C63"/>
    <w:rsid w:val="00397DA5"/>
    <w:rsid w:val="003C02A8"/>
    <w:rsid w:val="003C3971"/>
    <w:rsid w:val="003D2711"/>
    <w:rsid w:val="003F6B5D"/>
    <w:rsid w:val="004017EA"/>
    <w:rsid w:val="00402A79"/>
    <w:rsid w:val="004135F4"/>
    <w:rsid w:val="00423334"/>
    <w:rsid w:val="00424299"/>
    <w:rsid w:val="00430642"/>
    <w:rsid w:val="004345EC"/>
    <w:rsid w:val="0043494A"/>
    <w:rsid w:val="00440792"/>
    <w:rsid w:val="004417B5"/>
    <w:rsid w:val="004444B9"/>
    <w:rsid w:val="00452E29"/>
    <w:rsid w:val="00454843"/>
    <w:rsid w:val="00456446"/>
    <w:rsid w:val="004605DF"/>
    <w:rsid w:val="00465515"/>
    <w:rsid w:val="00466A6D"/>
    <w:rsid w:val="00470603"/>
    <w:rsid w:val="00470BBF"/>
    <w:rsid w:val="00471714"/>
    <w:rsid w:val="004764A9"/>
    <w:rsid w:val="004810AB"/>
    <w:rsid w:val="004822CD"/>
    <w:rsid w:val="004958D8"/>
    <w:rsid w:val="004A5083"/>
    <w:rsid w:val="004B2EDB"/>
    <w:rsid w:val="004B4505"/>
    <w:rsid w:val="004C6347"/>
    <w:rsid w:val="004D3578"/>
    <w:rsid w:val="004D3FFD"/>
    <w:rsid w:val="004D463B"/>
    <w:rsid w:val="004D76D4"/>
    <w:rsid w:val="004E213A"/>
    <w:rsid w:val="004E486F"/>
    <w:rsid w:val="004E61AE"/>
    <w:rsid w:val="004F0988"/>
    <w:rsid w:val="004F14DE"/>
    <w:rsid w:val="004F3340"/>
    <w:rsid w:val="004F61A1"/>
    <w:rsid w:val="00505567"/>
    <w:rsid w:val="00511D26"/>
    <w:rsid w:val="0053388B"/>
    <w:rsid w:val="00535773"/>
    <w:rsid w:val="00537F51"/>
    <w:rsid w:val="00543E6C"/>
    <w:rsid w:val="00544DB2"/>
    <w:rsid w:val="00545578"/>
    <w:rsid w:val="0054711F"/>
    <w:rsid w:val="00550045"/>
    <w:rsid w:val="00565087"/>
    <w:rsid w:val="00567904"/>
    <w:rsid w:val="00567AA6"/>
    <w:rsid w:val="00571CC9"/>
    <w:rsid w:val="00573DE3"/>
    <w:rsid w:val="00574E67"/>
    <w:rsid w:val="00587954"/>
    <w:rsid w:val="00590992"/>
    <w:rsid w:val="005922F0"/>
    <w:rsid w:val="00593E5F"/>
    <w:rsid w:val="00596361"/>
    <w:rsid w:val="00597B11"/>
    <w:rsid w:val="005B1AC4"/>
    <w:rsid w:val="005B6AE4"/>
    <w:rsid w:val="005C257E"/>
    <w:rsid w:val="005D0729"/>
    <w:rsid w:val="005D206B"/>
    <w:rsid w:val="005D2E01"/>
    <w:rsid w:val="005D3AFA"/>
    <w:rsid w:val="005D7526"/>
    <w:rsid w:val="005E4BB2"/>
    <w:rsid w:val="00600353"/>
    <w:rsid w:val="00602AEA"/>
    <w:rsid w:val="00607B16"/>
    <w:rsid w:val="00614FDF"/>
    <w:rsid w:val="00617D26"/>
    <w:rsid w:val="00620406"/>
    <w:rsid w:val="006222DB"/>
    <w:rsid w:val="00626476"/>
    <w:rsid w:val="00631E8A"/>
    <w:rsid w:val="00634E5F"/>
    <w:rsid w:val="0063543D"/>
    <w:rsid w:val="00636760"/>
    <w:rsid w:val="0063716C"/>
    <w:rsid w:val="00644095"/>
    <w:rsid w:val="00647114"/>
    <w:rsid w:val="00647458"/>
    <w:rsid w:val="006536AD"/>
    <w:rsid w:val="006568AD"/>
    <w:rsid w:val="0065715A"/>
    <w:rsid w:val="0067624A"/>
    <w:rsid w:val="00676C4B"/>
    <w:rsid w:val="00676F24"/>
    <w:rsid w:val="006834C1"/>
    <w:rsid w:val="006839ED"/>
    <w:rsid w:val="006922BF"/>
    <w:rsid w:val="006946BE"/>
    <w:rsid w:val="00694D92"/>
    <w:rsid w:val="006A0B92"/>
    <w:rsid w:val="006A323F"/>
    <w:rsid w:val="006B30D0"/>
    <w:rsid w:val="006C3D95"/>
    <w:rsid w:val="006D0DE0"/>
    <w:rsid w:val="006D761D"/>
    <w:rsid w:val="006E0196"/>
    <w:rsid w:val="006E2635"/>
    <w:rsid w:val="006E4F5F"/>
    <w:rsid w:val="006E5C86"/>
    <w:rsid w:val="006E7BB6"/>
    <w:rsid w:val="006E7DAA"/>
    <w:rsid w:val="006F25EC"/>
    <w:rsid w:val="007001BF"/>
    <w:rsid w:val="00701116"/>
    <w:rsid w:val="00702948"/>
    <w:rsid w:val="007111EC"/>
    <w:rsid w:val="00713C44"/>
    <w:rsid w:val="00716AB3"/>
    <w:rsid w:val="00726CCD"/>
    <w:rsid w:val="00726F53"/>
    <w:rsid w:val="00734A5B"/>
    <w:rsid w:val="007377CF"/>
    <w:rsid w:val="0074026F"/>
    <w:rsid w:val="007429F6"/>
    <w:rsid w:val="00744849"/>
    <w:rsid w:val="00744E76"/>
    <w:rsid w:val="00757A0B"/>
    <w:rsid w:val="007608E8"/>
    <w:rsid w:val="00770E04"/>
    <w:rsid w:val="007748C9"/>
    <w:rsid w:val="00774B1C"/>
    <w:rsid w:val="00774CAC"/>
    <w:rsid w:val="00774DA4"/>
    <w:rsid w:val="007759FF"/>
    <w:rsid w:val="00775B59"/>
    <w:rsid w:val="007779E0"/>
    <w:rsid w:val="00777D49"/>
    <w:rsid w:val="00780404"/>
    <w:rsid w:val="00781F0F"/>
    <w:rsid w:val="00787447"/>
    <w:rsid w:val="007912D7"/>
    <w:rsid w:val="00792366"/>
    <w:rsid w:val="007B5861"/>
    <w:rsid w:val="007B600E"/>
    <w:rsid w:val="007C3930"/>
    <w:rsid w:val="007C588A"/>
    <w:rsid w:val="007C5F97"/>
    <w:rsid w:val="007D2D4C"/>
    <w:rsid w:val="007D5256"/>
    <w:rsid w:val="007D619C"/>
    <w:rsid w:val="007D639E"/>
    <w:rsid w:val="007E0EBD"/>
    <w:rsid w:val="007E2E79"/>
    <w:rsid w:val="007E3625"/>
    <w:rsid w:val="007E3A77"/>
    <w:rsid w:val="007E5588"/>
    <w:rsid w:val="007F0F4A"/>
    <w:rsid w:val="007F3714"/>
    <w:rsid w:val="007F4B52"/>
    <w:rsid w:val="007F4C25"/>
    <w:rsid w:val="0080180E"/>
    <w:rsid w:val="008028A4"/>
    <w:rsid w:val="00803367"/>
    <w:rsid w:val="00811811"/>
    <w:rsid w:val="008305DC"/>
    <w:rsid w:val="00830747"/>
    <w:rsid w:val="00836988"/>
    <w:rsid w:val="00846BF2"/>
    <w:rsid w:val="00847DB7"/>
    <w:rsid w:val="008508AA"/>
    <w:rsid w:val="0085205E"/>
    <w:rsid w:val="00854944"/>
    <w:rsid w:val="00860028"/>
    <w:rsid w:val="00861277"/>
    <w:rsid w:val="00864A6F"/>
    <w:rsid w:val="00866113"/>
    <w:rsid w:val="00871D81"/>
    <w:rsid w:val="00875D39"/>
    <w:rsid w:val="008768CA"/>
    <w:rsid w:val="00876F06"/>
    <w:rsid w:val="0088361F"/>
    <w:rsid w:val="00891884"/>
    <w:rsid w:val="00895A5C"/>
    <w:rsid w:val="00897C5C"/>
    <w:rsid w:val="008A668C"/>
    <w:rsid w:val="008B02DB"/>
    <w:rsid w:val="008B0D97"/>
    <w:rsid w:val="008B4461"/>
    <w:rsid w:val="008B71EA"/>
    <w:rsid w:val="008C11A2"/>
    <w:rsid w:val="008C1258"/>
    <w:rsid w:val="008C384C"/>
    <w:rsid w:val="008C52B6"/>
    <w:rsid w:val="008D1FE1"/>
    <w:rsid w:val="008D2C6C"/>
    <w:rsid w:val="008E76DD"/>
    <w:rsid w:val="008F235A"/>
    <w:rsid w:val="008F27F4"/>
    <w:rsid w:val="008F3D68"/>
    <w:rsid w:val="008F5577"/>
    <w:rsid w:val="008F5B3E"/>
    <w:rsid w:val="0090271F"/>
    <w:rsid w:val="00902E23"/>
    <w:rsid w:val="00907FFA"/>
    <w:rsid w:val="009114D7"/>
    <w:rsid w:val="0091348E"/>
    <w:rsid w:val="00917CCB"/>
    <w:rsid w:val="0092326B"/>
    <w:rsid w:val="00924215"/>
    <w:rsid w:val="00927E34"/>
    <w:rsid w:val="00927F6F"/>
    <w:rsid w:val="00942EC2"/>
    <w:rsid w:val="009450CC"/>
    <w:rsid w:val="00945698"/>
    <w:rsid w:val="00951572"/>
    <w:rsid w:val="009547A2"/>
    <w:rsid w:val="00964333"/>
    <w:rsid w:val="00964C12"/>
    <w:rsid w:val="0097675B"/>
    <w:rsid w:val="0098094B"/>
    <w:rsid w:val="00990AEF"/>
    <w:rsid w:val="009A0B9B"/>
    <w:rsid w:val="009A388B"/>
    <w:rsid w:val="009B1FFE"/>
    <w:rsid w:val="009C2AF5"/>
    <w:rsid w:val="009C59B8"/>
    <w:rsid w:val="009C60BF"/>
    <w:rsid w:val="009F37B7"/>
    <w:rsid w:val="009F3877"/>
    <w:rsid w:val="00A035AF"/>
    <w:rsid w:val="00A04A31"/>
    <w:rsid w:val="00A10F02"/>
    <w:rsid w:val="00A11886"/>
    <w:rsid w:val="00A164B4"/>
    <w:rsid w:val="00A23B3A"/>
    <w:rsid w:val="00A26956"/>
    <w:rsid w:val="00A27486"/>
    <w:rsid w:val="00A3038F"/>
    <w:rsid w:val="00A32196"/>
    <w:rsid w:val="00A3240B"/>
    <w:rsid w:val="00A35F39"/>
    <w:rsid w:val="00A47F5D"/>
    <w:rsid w:val="00A53724"/>
    <w:rsid w:val="00A56066"/>
    <w:rsid w:val="00A71466"/>
    <w:rsid w:val="00A7218D"/>
    <w:rsid w:val="00A73129"/>
    <w:rsid w:val="00A73944"/>
    <w:rsid w:val="00A775F6"/>
    <w:rsid w:val="00A82346"/>
    <w:rsid w:val="00A846E7"/>
    <w:rsid w:val="00A8682C"/>
    <w:rsid w:val="00A9199B"/>
    <w:rsid w:val="00A92BA1"/>
    <w:rsid w:val="00AA30E7"/>
    <w:rsid w:val="00AA690A"/>
    <w:rsid w:val="00AB67DE"/>
    <w:rsid w:val="00AC3F87"/>
    <w:rsid w:val="00AC5916"/>
    <w:rsid w:val="00AC6BC6"/>
    <w:rsid w:val="00AD20D4"/>
    <w:rsid w:val="00AD41BE"/>
    <w:rsid w:val="00AE65E2"/>
    <w:rsid w:val="00AF3868"/>
    <w:rsid w:val="00AF462F"/>
    <w:rsid w:val="00AF6278"/>
    <w:rsid w:val="00B000C6"/>
    <w:rsid w:val="00B009A2"/>
    <w:rsid w:val="00B033C9"/>
    <w:rsid w:val="00B038B3"/>
    <w:rsid w:val="00B04FA4"/>
    <w:rsid w:val="00B11CC0"/>
    <w:rsid w:val="00B14AF4"/>
    <w:rsid w:val="00B15449"/>
    <w:rsid w:val="00B21493"/>
    <w:rsid w:val="00B214F9"/>
    <w:rsid w:val="00B23A2E"/>
    <w:rsid w:val="00B369F1"/>
    <w:rsid w:val="00B42325"/>
    <w:rsid w:val="00B54FAA"/>
    <w:rsid w:val="00B71800"/>
    <w:rsid w:val="00B925FB"/>
    <w:rsid w:val="00B93086"/>
    <w:rsid w:val="00B94AD1"/>
    <w:rsid w:val="00BA19ED"/>
    <w:rsid w:val="00BA4B8D"/>
    <w:rsid w:val="00BB0782"/>
    <w:rsid w:val="00BB0F5B"/>
    <w:rsid w:val="00BB2FD7"/>
    <w:rsid w:val="00BC0F7D"/>
    <w:rsid w:val="00BD2BA9"/>
    <w:rsid w:val="00BD3C69"/>
    <w:rsid w:val="00BD7485"/>
    <w:rsid w:val="00BD7D31"/>
    <w:rsid w:val="00BE3255"/>
    <w:rsid w:val="00BE6E9A"/>
    <w:rsid w:val="00BF128E"/>
    <w:rsid w:val="00BF6771"/>
    <w:rsid w:val="00C074DD"/>
    <w:rsid w:val="00C12336"/>
    <w:rsid w:val="00C13EB8"/>
    <w:rsid w:val="00C1496A"/>
    <w:rsid w:val="00C2149C"/>
    <w:rsid w:val="00C33079"/>
    <w:rsid w:val="00C403F9"/>
    <w:rsid w:val="00C45231"/>
    <w:rsid w:val="00C51D6E"/>
    <w:rsid w:val="00C5521C"/>
    <w:rsid w:val="00C56F97"/>
    <w:rsid w:val="00C65CBC"/>
    <w:rsid w:val="00C70424"/>
    <w:rsid w:val="00C72833"/>
    <w:rsid w:val="00C80F1D"/>
    <w:rsid w:val="00C84912"/>
    <w:rsid w:val="00C919B7"/>
    <w:rsid w:val="00C93F40"/>
    <w:rsid w:val="00C956CE"/>
    <w:rsid w:val="00CA3D0C"/>
    <w:rsid w:val="00CB2FBF"/>
    <w:rsid w:val="00CC6AB3"/>
    <w:rsid w:val="00CD6C48"/>
    <w:rsid w:val="00CD701A"/>
    <w:rsid w:val="00CD777E"/>
    <w:rsid w:val="00CE5B0B"/>
    <w:rsid w:val="00CF0BA0"/>
    <w:rsid w:val="00D11E8F"/>
    <w:rsid w:val="00D128D5"/>
    <w:rsid w:val="00D13A3B"/>
    <w:rsid w:val="00D13C5E"/>
    <w:rsid w:val="00D17F7F"/>
    <w:rsid w:val="00D27173"/>
    <w:rsid w:val="00D27996"/>
    <w:rsid w:val="00D3167F"/>
    <w:rsid w:val="00D571BD"/>
    <w:rsid w:val="00D57248"/>
    <w:rsid w:val="00D57972"/>
    <w:rsid w:val="00D675A9"/>
    <w:rsid w:val="00D67B29"/>
    <w:rsid w:val="00D738D6"/>
    <w:rsid w:val="00D755EB"/>
    <w:rsid w:val="00D76048"/>
    <w:rsid w:val="00D77AC1"/>
    <w:rsid w:val="00D80EA8"/>
    <w:rsid w:val="00D84D1E"/>
    <w:rsid w:val="00D87E00"/>
    <w:rsid w:val="00D9134D"/>
    <w:rsid w:val="00D923AB"/>
    <w:rsid w:val="00D95637"/>
    <w:rsid w:val="00DA7A03"/>
    <w:rsid w:val="00DB1818"/>
    <w:rsid w:val="00DB32B2"/>
    <w:rsid w:val="00DB3A93"/>
    <w:rsid w:val="00DC309B"/>
    <w:rsid w:val="00DC3B7F"/>
    <w:rsid w:val="00DC4DA2"/>
    <w:rsid w:val="00DC5617"/>
    <w:rsid w:val="00DD4A42"/>
    <w:rsid w:val="00DD4C17"/>
    <w:rsid w:val="00DD74A5"/>
    <w:rsid w:val="00DD7548"/>
    <w:rsid w:val="00DF02AE"/>
    <w:rsid w:val="00DF1749"/>
    <w:rsid w:val="00DF19AF"/>
    <w:rsid w:val="00DF2B1F"/>
    <w:rsid w:val="00DF2C96"/>
    <w:rsid w:val="00DF62CD"/>
    <w:rsid w:val="00DF756F"/>
    <w:rsid w:val="00E00B36"/>
    <w:rsid w:val="00E14C6B"/>
    <w:rsid w:val="00E16509"/>
    <w:rsid w:val="00E37579"/>
    <w:rsid w:val="00E4082C"/>
    <w:rsid w:val="00E44582"/>
    <w:rsid w:val="00E47AAC"/>
    <w:rsid w:val="00E77645"/>
    <w:rsid w:val="00E8045D"/>
    <w:rsid w:val="00E8409C"/>
    <w:rsid w:val="00E92BD5"/>
    <w:rsid w:val="00EA1126"/>
    <w:rsid w:val="00EA15B0"/>
    <w:rsid w:val="00EA5EA7"/>
    <w:rsid w:val="00EB21DC"/>
    <w:rsid w:val="00EB7040"/>
    <w:rsid w:val="00EB7CC8"/>
    <w:rsid w:val="00EC05F4"/>
    <w:rsid w:val="00EC4A25"/>
    <w:rsid w:val="00EC5AC4"/>
    <w:rsid w:val="00EC6893"/>
    <w:rsid w:val="00EC748C"/>
    <w:rsid w:val="00ED1353"/>
    <w:rsid w:val="00ED3ADD"/>
    <w:rsid w:val="00ED75DA"/>
    <w:rsid w:val="00EE5ED2"/>
    <w:rsid w:val="00EF060C"/>
    <w:rsid w:val="00EF5973"/>
    <w:rsid w:val="00EF6864"/>
    <w:rsid w:val="00EF6DA4"/>
    <w:rsid w:val="00F025A2"/>
    <w:rsid w:val="00F0460C"/>
    <w:rsid w:val="00F04712"/>
    <w:rsid w:val="00F07BA6"/>
    <w:rsid w:val="00F11484"/>
    <w:rsid w:val="00F13360"/>
    <w:rsid w:val="00F16D1B"/>
    <w:rsid w:val="00F200AF"/>
    <w:rsid w:val="00F2081F"/>
    <w:rsid w:val="00F22EC7"/>
    <w:rsid w:val="00F30372"/>
    <w:rsid w:val="00F325C8"/>
    <w:rsid w:val="00F3671C"/>
    <w:rsid w:val="00F37094"/>
    <w:rsid w:val="00F373DB"/>
    <w:rsid w:val="00F37F08"/>
    <w:rsid w:val="00F41FFB"/>
    <w:rsid w:val="00F57B28"/>
    <w:rsid w:val="00F57FA0"/>
    <w:rsid w:val="00F57FA1"/>
    <w:rsid w:val="00F63494"/>
    <w:rsid w:val="00F653B8"/>
    <w:rsid w:val="00F805FB"/>
    <w:rsid w:val="00F8257F"/>
    <w:rsid w:val="00F82B3A"/>
    <w:rsid w:val="00F9008D"/>
    <w:rsid w:val="00F93981"/>
    <w:rsid w:val="00FA1266"/>
    <w:rsid w:val="00FA14D6"/>
    <w:rsid w:val="00FB39BF"/>
    <w:rsid w:val="00FB7E75"/>
    <w:rsid w:val="00FC005A"/>
    <w:rsid w:val="00FC1192"/>
    <w:rsid w:val="00FC12DD"/>
    <w:rsid w:val="00FE0B56"/>
    <w:rsid w:val="00FE0C8B"/>
    <w:rsid w:val="00FF54A4"/>
    <w:rsid w:val="00FF6C5F"/>
    <w:rsid w:val="013C23B9"/>
    <w:rsid w:val="015C3E4E"/>
    <w:rsid w:val="016E141C"/>
    <w:rsid w:val="01747D1B"/>
    <w:rsid w:val="01983D71"/>
    <w:rsid w:val="01C964D9"/>
    <w:rsid w:val="01FA3F6D"/>
    <w:rsid w:val="02337956"/>
    <w:rsid w:val="02394B64"/>
    <w:rsid w:val="02B570F5"/>
    <w:rsid w:val="02EB5E25"/>
    <w:rsid w:val="03050E6D"/>
    <w:rsid w:val="031523CD"/>
    <w:rsid w:val="03446924"/>
    <w:rsid w:val="03856652"/>
    <w:rsid w:val="03B22B3D"/>
    <w:rsid w:val="03CA611B"/>
    <w:rsid w:val="03EF706F"/>
    <w:rsid w:val="04092461"/>
    <w:rsid w:val="040D1930"/>
    <w:rsid w:val="041E15B7"/>
    <w:rsid w:val="04277F13"/>
    <w:rsid w:val="04D91A59"/>
    <w:rsid w:val="05734734"/>
    <w:rsid w:val="05AF0372"/>
    <w:rsid w:val="05CF49CE"/>
    <w:rsid w:val="05EC485A"/>
    <w:rsid w:val="05F002B9"/>
    <w:rsid w:val="06302C04"/>
    <w:rsid w:val="0650387A"/>
    <w:rsid w:val="0662762F"/>
    <w:rsid w:val="069A24E9"/>
    <w:rsid w:val="06C22F73"/>
    <w:rsid w:val="06F737DE"/>
    <w:rsid w:val="07054998"/>
    <w:rsid w:val="0759117F"/>
    <w:rsid w:val="0773323D"/>
    <w:rsid w:val="07AE70A1"/>
    <w:rsid w:val="07F3444B"/>
    <w:rsid w:val="082C763B"/>
    <w:rsid w:val="085B668B"/>
    <w:rsid w:val="086115A2"/>
    <w:rsid w:val="08EC03FF"/>
    <w:rsid w:val="0924001B"/>
    <w:rsid w:val="0A170090"/>
    <w:rsid w:val="0A2614CA"/>
    <w:rsid w:val="0A2D1226"/>
    <w:rsid w:val="0A815B3E"/>
    <w:rsid w:val="0A8E464F"/>
    <w:rsid w:val="0AA47590"/>
    <w:rsid w:val="0ABB29EC"/>
    <w:rsid w:val="0AE315FD"/>
    <w:rsid w:val="0B0B4568"/>
    <w:rsid w:val="0B5A33A1"/>
    <w:rsid w:val="0B9A1EA5"/>
    <w:rsid w:val="0BC07F49"/>
    <w:rsid w:val="0C4F5B44"/>
    <w:rsid w:val="0C5F1C57"/>
    <w:rsid w:val="0C9F41FA"/>
    <w:rsid w:val="0CA30CD3"/>
    <w:rsid w:val="0CBD223C"/>
    <w:rsid w:val="0CE64733"/>
    <w:rsid w:val="0CE81DA0"/>
    <w:rsid w:val="0D321CCA"/>
    <w:rsid w:val="0D323C08"/>
    <w:rsid w:val="0D7B74FE"/>
    <w:rsid w:val="0D843299"/>
    <w:rsid w:val="0DB1023D"/>
    <w:rsid w:val="0DDA45D9"/>
    <w:rsid w:val="0E7643BC"/>
    <w:rsid w:val="0EC46C7B"/>
    <w:rsid w:val="0EE526B4"/>
    <w:rsid w:val="0EE6348E"/>
    <w:rsid w:val="0F3B7628"/>
    <w:rsid w:val="0F5F7581"/>
    <w:rsid w:val="0FA036CC"/>
    <w:rsid w:val="0FB565A5"/>
    <w:rsid w:val="0FC24C13"/>
    <w:rsid w:val="0FD16FD1"/>
    <w:rsid w:val="0FD72394"/>
    <w:rsid w:val="0FE26002"/>
    <w:rsid w:val="0FEB551A"/>
    <w:rsid w:val="10214FB2"/>
    <w:rsid w:val="10447D0B"/>
    <w:rsid w:val="108627AA"/>
    <w:rsid w:val="1097447C"/>
    <w:rsid w:val="10A97778"/>
    <w:rsid w:val="10BF3FAA"/>
    <w:rsid w:val="10E41F99"/>
    <w:rsid w:val="11095D21"/>
    <w:rsid w:val="11795021"/>
    <w:rsid w:val="119450F6"/>
    <w:rsid w:val="11B130DA"/>
    <w:rsid w:val="123556A3"/>
    <w:rsid w:val="123A2209"/>
    <w:rsid w:val="12574379"/>
    <w:rsid w:val="126C41DA"/>
    <w:rsid w:val="12B81435"/>
    <w:rsid w:val="12BD4AB0"/>
    <w:rsid w:val="12CA3DB9"/>
    <w:rsid w:val="13207F83"/>
    <w:rsid w:val="132C3C78"/>
    <w:rsid w:val="13922A64"/>
    <w:rsid w:val="13A44143"/>
    <w:rsid w:val="13AD0C9C"/>
    <w:rsid w:val="14093E9F"/>
    <w:rsid w:val="146F52B5"/>
    <w:rsid w:val="148F6FB6"/>
    <w:rsid w:val="14CC0825"/>
    <w:rsid w:val="151307D7"/>
    <w:rsid w:val="15585A9B"/>
    <w:rsid w:val="1563292F"/>
    <w:rsid w:val="156C461A"/>
    <w:rsid w:val="15832700"/>
    <w:rsid w:val="15861C60"/>
    <w:rsid w:val="15B11AE2"/>
    <w:rsid w:val="160B0A3D"/>
    <w:rsid w:val="168404BF"/>
    <w:rsid w:val="1734740C"/>
    <w:rsid w:val="178F6823"/>
    <w:rsid w:val="17960ADB"/>
    <w:rsid w:val="17CE500D"/>
    <w:rsid w:val="17D90013"/>
    <w:rsid w:val="181E24D5"/>
    <w:rsid w:val="18236F1F"/>
    <w:rsid w:val="1861501A"/>
    <w:rsid w:val="18C2161A"/>
    <w:rsid w:val="18D01521"/>
    <w:rsid w:val="191152BC"/>
    <w:rsid w:val="19732F08"/>
    <w:rsid w:val="19936E34"/>
    <w:rsid w:val="19A52363"/>
    <w:rsid w:val="19B1085F"/>
    <w:rsid w:val="19BC3C1C"/>
    <w:rsid w:val="19C45F20"/>
    <w:rsid w:val="19D13085"/>
    <w:rsid w:val="19D36748"/>
    <w:rsid w:val="19ED4DC9"/>
    <w:rsid w:val="1A143B89"/>
    <w:rsid w:val="1A33669C"/>
    <w:rsid w:val="1A4007B0"/>
    <w:rsid w:val="1A4B25F6"/>
    <w:rsid w:val="1A873F1D"/>
    <w:rsid w:val="1AAD6FC3"/>
    <w:rsid w:val="1AC22C5F"/>
    <w:rsid w:val="1B383B0D"/>
    <w:rsid w:val="1B401B4C"/>
    <w:rsid w:val="1B5C5D94"/>
    <w:rsid w:val="1BA2553D"/>
    <w:rsid w:val="1BA94421"/>
    <w:rsid w:val="1BCE20ED"/>
    <w:rsid w:val="1C4721F9"/>
    <w:rsid w:val="1C782B68"/>
    <w:rsid w:val="1C7D3FD5"/>
    <w:rsid w:val="1CAF2666"/>
    <w:rsid w:val="1CC528F7"/>
    <w:rsid w:val="1D0A057D"/>
    <w:rsid w:val="1D94563A"/>
    <w:rsid w:val="1DBB025C"/>
    <w:rsid w:val="1DC0211E"/>
    <w:rsid w:val="1DC074B1"/>
    <w:rsid w:val="1DE56D5A"/>
    <w:rsid w:val="1E27617D"/>
    <w:rsid w:val="1E3A6AB8"/>
    <w:rsid w:val="1E401A10"/>
    <w:rsid w:val="1E792A71"/>
    <w:rsid w:val="1EA80931"/>
    <w:rsid w:val="1EBB33A0"/>
    <w:rsid w:val="1EBC166C"/>
    <w:rsid w:val="1F4679E2"/>
    <w:rsid w:val="1F55638F"/>
    <w:rsid w:val="202624DF"/>
    <w:rsid w:val="20347B64"/>
    <w:rsid w:val="20830371"/>
    <w:rsid w:val="213B3DE5"/>
    <w:rsid w:val="214B20E5"/>
    <w:rsid w:val="215743E3"/>
    <w:rsid w:val="217E462A"/>
    <w:rsid w:val="21BB1D40"/>
    <w:rsid w:val="21EF490C"/>
    <w:rsid w:val="21FF5B5C"/>
    <w:rsid w:val="225B623B"/>
    <w:rsid w:val="22657602"/>
    <w:rsid w:val="22FB2738"/>
    <w:rsid w:val="23407509"/>
    <w:rsid w:val="238750EA"/>
    <w:rsid w:val="23BA4D55"/>
    <w:rsid w:val="23C1403B"/>
    <w:rsid w:val="23ED08B7"/>
    <w:rsid w:val="24337F77"/>
    <w:rsid w:val="243E52D3"/>
    <w:rsid w:val="246A73E3"/>
    <w:rsid w:val="24761AD8"/>
    <w:rsid w:val="24AE0BB5"/>
    <w:rsid w:val="24E4174E"/>
    <w:rsid w:val="24FB72A2"/>
    <w:rsid w:val="25782CB7"/>
    <w:rsid w:val="2593380B"/>
    <w:rsid w:val="25B63DD4"/>
    <w:rsid w:val="25B81915"/>
    <w:rsid w:val="25CA7510"/>
    <w:rsid w:val="25CD57A9"/>
    <w:rsid w:val="26043430"/>
    <w:rsid w:val="26156A54"/>
    <w:rsid w:val="261E1C1D"/>
    <w:rsid w:val="261F44D3"/>
    <w:rsid w:val="2669512C"/>
    <w:rsid w:val="2681222F"/>
    <w:rsid w:val="269D0E09"/>
    <w:rsid w:val="26A01A3C"/>
    <w:rsid w:val="26A27D6F"/>
    <w:rsid w:val="26C06CC9"/>
    <w:rsid w:val="26D4061E"/>
    <w:rsid w:val="26D9017D"/>
    <w:rsid w:val="2792767B"/>
    <w:rsid w:val="279A4174"/>
    <w:rsid w:val="27A33570"/>
    <w:rsid w:val="27B91898"/>
    <w:rsid w:val="283116B4"/>
    <w:rsid w:val="28395860"/>
    <w:rsid w:val="28655987"/>
    <w:rsid w:val="288B5694"/>
    <w:rsid w:val="289F1C01"/>
    <w:rsid w:val="28D247E9"/>
    <w:rsid w:val="290E780F"/>
    <w:rsid w:val="294B0568"/>
    <w:rsid w:val="29DF64CA"/>
    <w:rsid w:val="2A170EE3"/>
    <w:rsid w:val="2A1C2B11"/>
    <w:rsid w:val="2A4D4D96"/>
    <w:rsid w:val="2AE854C3"/>
    <w:rsid w:val="2B941A14"/>
    <w:rsid w:val="2BD95CF3"/>
    <w:rsid w:val="2BDD3F12"/>
    <w:rsid w:val="2C2F5C28"/>
    <w:rsid w:val="2C7502D7"/>
    <w:rsid w:val="2C971403"/>
    <w:rsid w:val="2CDD1012"/>
    <w:rsid w:val="2CE93023"/>
    <w:rsid w:val="2D006F48"/>
    <w:rsid w:val="2D6174C3"/>
    <w:rsid w:val="2D6B2DC0"/>
    <w:rsid w:val="2DB82A30"/>
    <w:rsid w:val="2DD24A7F"/>
    <w:rsid w:val="2DE95F89"/>
    <w:rsid w:val="2DEB351D"/>
    <w:rsid w:val="2E1B71FF"/>
    <w:rsid w:val="2E1E3111"/>
    <w:rsid w:val="2EA37E6B"/>
    <w:rsid w:val="2EDB0C2E"/>
    <w:rsid w:val="2F015227"/>
    <w:rsid w:val="2F5C7A03"/>
    <w:rsid w:val="2F804286"/>
    <w:rsid w:val="2F95672E"/>
    <w:rsid w:val="2FDD23D6"/>
    <w:rsid w:val="2FEE6382"/>
    <w:rsid w:val="30003ECB"/>
    <w:rsid w:val="300E2854"/>
    <w:rsid w:val="302E724D"/>
    <w:rsid w:val="304A0DC9"/>
    <w:rsid w:val="305538E6"/>
    <w:rsid w:val="30F3007B"/>
    <w:rsid w:val="31035626"/>
    <w:rsid w:val="317A3F34"/>
    <w:rsid w:val="31A236CB"/>
    <w:rsid w:val="329A7D01"/>
    <w:rsid w:val="3325581E"/>
    <w:rsid w:val="33537FAE"/>
    <w:rsid w:val="335E1D12"/>
    <w:rsid w:val="338E5DB3"/>
    <w:rsid w:val="339931ED"/>
    <w:rsid w:val="33B70718"/>
    <w:rsid w:val="33BD4F71"/>
    <w:rsid w:val="33E81365"/>
    <w:rsid w:val="33F33657"/>
    <w:rsid w:val="33FD228D"/>
    <w:rsid w:val="33FE1FCB"/>
    <w:rsid w:val="342305A8"/>
    <w:rsid w:val="343D4704"/>
    <w:rsid w:val="34642017"/>
    <w:rsid w:val="34966E5F"/>
    <w:rsid w:val="34C86523"/>
    <w:rsid w:val="34EF45A6"/>
    <w:rsid w:val="34FA2628"/>
    <w:rsid w:val="350B4C3A"/>
    <w:rsid w:val="350F27C8"/>
    <w:rsid w:val="3528025A"/>
    <w:rsid w:val="35320F4F"/>
    <w:rsid w:val="353F23AA"/>
    <w:rsid w:val="35530BB8"/>
    <w:rsid w:val="3583344D"/>
    <w:rsid w:val="358B066C"/>
    <w:rsid w:val="35E150D1"/>
    <w:rsid w:val="35FA1568"/>
    <w:rsid w:val="36183E56"/>
    <w:rsid w:val="36231B24"/>
    <w:rsid w:val="36265752"/>
    <w:rsid w:val="366501ED"/>
    <w:rsid w:val="36F63243"/>
    <w:rsid w:val="373E6B7B"/>
    <w:rsid w:val="37783633"/>
    <w:rsid w:val="37C25E74"/>
    <w:rsid w:val="37E20E98"/>
    <w:rsid w:val="383A6913"/>
    <w:rsid w:val="38450CBB"/>
    <w:rsid w:val="389F57CB"/>
    <w:rsid w:val="38B930C6"/>
    <w:rsid w:val="38E12848"/>
    <w:rsid w:val="39A32775"/>
    <w:rsid w:val="3A037C6F"/>
    <w:rsid w:val="3A272F55"/>
    <w:rsid w:val="3A50481E"/>
    <w:rsid w:val="3A5C4064"/>
    <w:rsid w:val="3A770FA5"/>
    <w:rsid w:val="3A8A44F5"/>
    <w:rsid w:val="3AFD7527"/>
    <w:rsid w:val="3B032A77"/>
    <w:rsid w:val="3B3F7EF5"/>
    <w:rsid w:val="3B6363FD"/>
    <w:rsid w:val="3BA945E0"/>
    <w:rsid w:val="3BC23643"/>
    <w:rsid w:val="3BCD516D"/>
    <w:rsid w:val="3C1C19AF"/>
    <w:rsid w:val="3C1E1CE2"/>
    <w:rsid w:val="3C2F723D"/>
    <w:rsid w:val="3C4630D9"/>
    <w:rsid w:val="3C6E4645"/>
    <w:rsid w:val="3CA96BC4"/>
    <w:rsid w:val="3D403A0E"/>
    <w:rsid w:val="3D5F7727"/>
    <w:rsid w:val="3DB41C74"/>
    <w:rsid w:val="3DC51863"/>
    <w:rsid w:val="3DEF6D45"/>
    <w:rsid w:val="3E1977FA"/>
    <w:rsid w:val="3E8B65D4"/>
    <w:rsid w:val="3EBC3E40"/>
    <w:rsid w:val="3EE60991"/>
    <w:rsid w:val="3F572EAC"/>
    <w:rsid w:val="3F7307F1"/>
    <w:rsid w:val="3F79335E"/>
    <w:rsid w:val="3FAF451F"/>
    <w:rsid w:val="3FD7516D"/>
    <w:rsid w:val="3FD902B1"/>
    <w:rsid w:val="3FDA3CA7"/>
    <w:rsid w:val="40045E73"/>
    <w:rsid w:val="400B5EE1"/>
    <w:rsid w:val="40501BBE"/>
    <w:rsid w:val="40A237C6"/>
    <w:rsid w:val="40CE02C2"/>
    <w:rsid w:val="40EE277C"/>
    <w:rsid w:val="4113235D"/>
    <w:rsid w:val="411501FB"/>
    <w:rsid w:val="41663C8C"/>
    <w:rsid w:val="41991249"/>
    <w:rsid w:val="41A066E3"/>
    <w:rsid w:val="41C5216E"/>
    <w:rsid w:val="423113C4"/>
    <w:rsid w:val="42997CEE"/>
    <w:rsid w:val="42A70AFE"/>
    <w:rsid w:val="42B077E5"/>
    <w:rsid w:val="42BB0DE1"/>
    <w:rsid w:val="42F41F16"/>
    <w:rsid w:val="430D65DB"/>
    <w:rsid w:val="431B4490"/>
    <w:rsid w:val="43366C32"/>
    <w:rsid w:val="4360255E"/>
    <w:rsid w:val="43AA0B2E"/>
    <w:rsid w:val="43D13FB2"/>
    <w:rsid w:val="43D17D5B"/>
    <w:rsid w:val="43DE7773"/>
    <w:rsid w:val="441458F7"/>
    <w:rsid w:val="442C28A3"/>
    <w:rsid w:val="44864CC5"/>
    <w:rsid w:val="44F53416"/>
    <w:rsid w:val="450F6D6F"/>
    <w:rsid w:val="45553743"/>
    <w:rsid w:val="457A6402"/>
    <w:rsid w:val="458C4343"/>
    <w:rsid w:val="459258E1"/>
    <w:rsid w:val="45A633BC"/>
    <w:rsid w:val="45BB2C86"/>
    <w:rsid w:val="45D26223"/>
    <w:rsid w:val="45D86994"/>
    <w:rsid w:val="46080C1D"/>
    <w:rsid w:val="462C3BC3"/>
    <w:rsid w:val="46330547"/>
    <w:rsid w:val="46C1338D"/>
    <w:rsid w:val="46F002FC"/>
    <w:rsid w:val="46F40AF2"/>
    <w:rsid w:val="46F9474C"/>
    <w:rsid w:val="47490E86"/>
    <w:rsid w:val="478C3240"/>
    <w:rsid w:val="47905F6B"/>
    <w:rsid w:val="479F2741"/>
    <w:rsid w:val="47AC7B59"/>
    <w:rsid w:val="47BB2C1B"/>
    <w:rsid w:val="47E57BFB"/>
    <w:rsid w:val="480538E6"/>
    <w:rsid w:val="48270486"/>
    <w:rsid w:val="4828070E"/>
    <w:rsid w:val="48335D83"/>
    <w:rsid w:val="48805686"/>
    <w:rsid w:val="48AC33A3"/>
    <w:rsid w:val="48D63D96"/>
    <w:rsid w:val="491F50DD"/>
    <w:rsid w:val="49797176"/>
    <w:rsid w:val="49803126"/>
    <w:rsid w:val="498069C7"/>
    <w:rsid w:val="499C3514"/>
    <w:rsid w:val="49A4610A"/>
    <w:rsid w:val="49BF2376"/>
    <w:rsid w:val="49CB2678"/>
    <w:rsid w:val="4A7C3D77"/>
    <w:rsid w:val="4A7E59E1"/>
    <w:rsid w:val="4A874C3D"/>
    <w:rsid w:val="4A9776C6"/>
    <w:rsid w:val="4AA929B3"/>
    <w:rsid w:val="4AAB218D"/>
    <w:rsid w:val="4AC2210A"/>
    <w:rsid w:val="4B2225DA"/>
    <w:rsid w:val="4B623623"/>
    <w:rsid w:val="4BF20621"/>
    <w:rsid w:val="4BFC02B9"/>
    <w:rsid w:val="4C224EA9"/>
    <w:rsid w:val="4C575034"/>
    <w:rsid w:val="4C84403F"/>
    <w:rsid w:val="4C9A55E5"/>
    <w:rsid w:val="4D05211F"/>
    <w:rsid w:val="4D092F30"/>
    <w:rsid w:val="4DAA27B4"/>
    <w:rsid w:val="4DC12C23"/>
    <w:rsid w:val="4DC9630A"/>
    <w:rsid w:val="4DD01DA1"/>
    <w:rsid w:val="4DFD0506"/>
    <w:rsid w:val="4E1203A3"/>
    <w:rsid w:val="4E337185"/>
    <w:rsid w:val="4E7164E6"/>
    <w:rsid w:val="4E796BBB"/>
    <w:rsid w:val="4EA95754"/>
    <w:rsid w:val="4EC53BFE"/>
    <w:rsid w:val="4EF670DC"/>
    <w:rsid w:val="4F0C03EE"/>
    <w:rsid w:val="4F2273F5"/>
    <w:rsid w:val="4F32714B"/>
    <w:rsid w:val="4F75452E"/>
    <w:rsid w:val="4FB8088E"/>
    <w:rsid w:val="4FD547C8"/>
    <w:rsid w:val="4FE679D7"/>
    <w:rsid w:val="50035917"/>
    <w:rsid w:val="502A0242"/>
    <w:rsid w:val="505802F7"/>
    <w:rsid w:val="505A78E5"/>
    <w:rsid w:val="506F26B8"/>
    <w:rsid w:val="50BA0278"/>
    <w:rsid w:val="50C41092"/>
    <w:rsid w:val="51632A75"/>
    <w:rsid w:val="51666CD6"/>
    <w:rsid w:val="516E6E25"/>
    <w:rsid w:val="51971925"/>
    <w:rsid w:val="519B52D9"/>
    <w:rsid w:val="519C1892"/>
    <w:rsid w:val="51AB68E4"/>
    <w:rsid w:val="52F65BFD"/>
    <w:rsid w:val="53077950"/>
    <w:rsid w:val="532379B3"/>
    <w:rsid w:val="533069EF"/>
    <w:rsid w:val="534A3E2C"/>
    <w:rsid w:val="53D007A3"/>
    <w:rsid w:val="545A0E35"/>
    <w:rsid w:val="549D1CBC"/>
    <w:rsid w:val="54A37E24"/>
    <w:rsid w:val="54CC2DDD"/>
    <w:rsid w:val="55131A4E"/>
    <w:rsid w:val="559C24DC"/>
    <w:rsid w:val="55C16B2B"/>
    <w:rsid w:val="561E29B8"/>
    <w:rsid w:val="56653ACD"/>
    <w:rsid w:val="56724A3C"/>
    <w:rsid w:val="56972BE2"/>
    <w:rsid w:val="57053F9F"/>
    <w:rsid w:val="574D4566"/>
    <w:rsid w:val="57F57B80"/>
    <w:rsid w:val="58117F7C"/>
    <w:rsid w:val="584C4CD3"/>
    <w:rsid w:val="589D1F80"/>
    <w:rsid w:val="59280E59"/>
    <w:rsid w:val="593828B9"/>
    <w:rsid w:val="59521699"/>
    <w:rsid w:val="59610AD8"/>
    <w:rsid w:val="59C14730"/>
    <w:rsid w:val="59EF23E2"/>
    <w:rsid w:val="5A15011D"/>
    <w:rsid w:val="5A3745FB"/>
    <w:rsid w:val="5AA1526F"/>
    <w:rsid w:val="5B0402A1"/>
    <w:rsid w:val="5B050299"/>
    <w:rsid w:val="5B1B6736"/>
    <w:rsid w:val="5B777708"/>
    <w:rsid w:val="5B845D61"/>
    <w:rsid w:val="5B8E7EAE"/>
    <w:rsid w:val="5BD10F01"/>
    <w:rsid w:val="5BEA5FCA"/>
    <w:rsid w:val="5C261DEE"/>
    <w:rsid w:val="5C350BB4"/>
    <w:rsid w:val="5CA56BAE"/>
    <w:rsid w:val="5CC30649"/>
    <w:rsid w:val="5CF75F8E"/>
    <w:rsid w:val="5E251FB0"/>
    <w:rsid w:val="5E3174EC"/>
    <w:rsid w:val="5E6D7E8B"/>
    <w:rsid w:val="5E7647BD"/>
    <w:rsid w:val="5E7F31F9"/>
    <w:rsid w:val="5E906907"/>
    <w:rsid w:val="5EB83307"/>
    <w:rsid w:val="5EE10671"/>
    <w:rsid w:val="5F756A00"/>
    <w:rsid w:val="5F952FF6"/>
    <w:rsid w:val="5FA31D7D"/>
    <w:rsid w:val="5FE872E5"/>
    <w:rsid w:val="5FF92053"/>
    <w:rsid w:val="600C0CDF"/>
    <w:rsid w:val="60371E60"/>
    <w:rsid w:val="60377DDC"/>
    <w:rsid w:val="604E16FA"/>
    <w:rsid w:val="607921AF"/>
    <w:rsid w:val="60823ED6"/>
    <w:rsid w:val="609E46FD"/>
    <w:rsid w:val="60E03C92"/>
    <w:rsid w:val="60F955C2"/>
    <w:rsid w:val="60FE516B"/>
    <w:rsid w:val="61226B36"/>
    <w:rsid w:val="612B4268"/>
    <w:rsid w:val="61622B34"/>
    <w:rsid w:val="61755EEF"/>
    <w:rsid w:val="61A03A81"/>
    <w:rsid w:val="61D46C76"/>
    <w:rsid w:val="62291CC2"/>
    <w:rsid w:val="622A279B"/>
    <w:rsid w:val="623A35AC"/>
    <w:rsid w:val="6257515A"/>
    <w:rsid w:val="628E2506"/>
    <w:rsid w:val="631D358B"/>
    <w:rsid w:val="63471B47"/>
    <w:rsid w:val="63657674"/>
    <w:rsid w:val="63DB4F0A"/>
    <w:rsid w:val="643B7B7F"/>
    <w:rsid w:val="6446373A"/>
    <w:rsid w:val="644756DE"/>
    <w:rsid w:val="64697977"/>
    <w:rsid w:val="64716774"/>
    <w:rsid w:val="64847F5F"/>
    <w:rsid w:val="64B5716A"/>
    <w:rsid w:val="64DB3512"/>
    <w:rsid w:val="64DD1B7B"/>
    <w:rsid w:val="64E773B9"/>
    <w:rsid w:val="652C0183"/>
    <w:rsid w:val="653354D3"/>
    <w:rsid w:val="65343B9E"/>
    <w:rsid w:val="653D5368"/>
    <w:rsid w:val="65660EF9"/>
    <w:rsid w:val="657037F7"/>
    <w:rsid w:val="65903E00"/>
    <w:rsid w:val="65C30AB0"/>
    <w:rsid w:val="65D65045"/>
    <w:rsid w:val="65DC4496"/>
    <w:rsid w:val="65F23440"/>
    <w:rsid w:val="66092563"/>
    <w:rsid w:val="66271503"/>
    <w:rsid w:val="66437C92"/>
    <w:rsid w:val="66676576"/>
    <w:rsid w:val="667D4821"/>
    <w:rsid w:val="66DA49A0"/>
    <w:rsid w:val="6779399C"/>
    <w:rsid w:val="68570F87"/>
    <w:rsid w:val="68717FC3"/>
    <w:rsid w:val="68872591"/>
    <w:rsid w:val="68B14387"/>
    <w:rsid w:val="68DB57AF"/>
    <w:rsid w:val="68DE603D"/>
    <w:rsid w:val="68EC2A3C"/>
    <w:rsid w:val="692839F6"/>
    <w:rsid w:val="69314699"/>
    <w:rsid w:val="694B2201"/>
    <w:rsid w:val="69DA2BD9"/>
    <w:rsid w:val="69DA6467"/>
    <w:rsid w:val="69E5387E"/>
    <w:rsid w:val="6A1D6CFC"/>
    <w:rsid w:val="6A267923"/>
    <w:rsid w:val="6A5E777D"/>
    <w:rsid w:val="6A8348BB"/>
    <w:rsid w:val="6ABA1E3B"/>
    <w:rsid w:val="6AE66545"/>
    <w:rsid w:val="6B014A07"/>
    <w:rsid w:val="6B1206DF"/>
    <w:rsid w:val="6B912A95"/>
    <w:rsid w:val="6BAF022D"/>
    <w:rsid w:val="6BBC77EC"/>
    <w:rsid w:val="6BFC6EC9"/>
    <w:rsid w:val="6C1F5D5C"/>
    <w:rsid w:val="6C755E36"/>
    <w:rsid w:val="6C971B4F"/>
    <w:rsid w:val="6CDE5368"/>
    <w:rsid w:val="6CEC650E"/>
    <w:rsid w:val="6D00107F"/>
    <w:rsid w:val="6D0B258E"/>
    <w:rsid w:val="6D34711F"/>
    <w:rsid w:val="6D3505BC"/>
    <w:rsid w:val="6D3767DA"/>
    <w:rsid w:val="6D3D6341"/>
    <w:rsid w:val="6D4E3356"/>
    <w:rsid w:val="6D6143C4"/>
    <w:rsid w:val="6D701ACF"/>
    <w:rsid w:val="6D9B3CC5"/>
    <w:rsid w:val="6DCC035B"/>
    <w:rsid w:val="6E1C55C1"/>
    <w:rsid w:val="6E2A4E51"/>
    <w:rsid w:val="6E2C265C"/>
    <w:rsid w:val="6E397FB2"/>
    <w:rsid w:val="6E562E77"/>
    <w:rsid w:val="6E9D555C"/>
    <w:rsid w:val="6EF01F91"/>
    <w:rsid w:val="6EF479AC"/>
    <w:rsid w:val="6F6100CC"/>
    <w:rsid w:val="6F627B41"/>
    <w:rsid w:val="6F94598E"/>
    <w:rsid w:val="6FDB1B58"/>
    <w:rsid w:val="6FF65D4A"/>
    <w:rsid w:val="6FFF3D22"/>
    <w:rsid w:val="70565DBB"/>
    <w:rsid w:val="70AC3746"/>
    <w:rsid w:val="70EC1566"/>
    <w:rsid w:val="712A4B08"/>
    <w:rsid w:val="713A651A"/>
    <w:rsid w:val="716C536E"/>
    <w:rsid w:val="718511C0"/>
    <w:rsid w:val="71CB1A98"/>
    <w:rsid w:val="71DB04FA"/>
    <w:rsid w:val="71F532CA"/>
    <w:rsid w:val="720F50E3"/>
    <w:rsid w:val="721D4C59"/>
    <w:rsid w:val="7221182B"/>
    <w:rsid w:val="728B214A"/>
    <w:rsid w:val="728F5892"/>
    <w:rsid w:val="729874E1"/>
    <w:rsid w:val="72A65292"/>
    <w:rsid w:val="72B5518D"/>
    <w:rsid w:val="730568C7"/>
    <w:rsid w:val="7327198D"/>
    <w:rsid w:val="733A0DE1"/>
    <w:rsid w:val="7445597F"/>
    <w:rsid w:val="74873851"/>
    <w:rsid w:val="748D524B"/>
    <w:rsid w:val="750A40A8"/>
    <w:rsid w:val="75312D9C"/>
    <w:rsid w:val="75693B50"/>
    <w:rsid w:val="75836B91"/>
    <w:rsid w:val="75852160"/>
    <w:rsid w:val="759F2AD3"/>
    <w:rsid w:val="75EA3542"/>
    <w:rsid w:val="75FF2A8F"/>
    <w:rsid w:val="75FF6D22"/>
    <w:rsid w:val="76905AAE"/>
    <w:rsid w:val="769A06B5"/>
    <w:rsid w:val="77387E16"/>
    <w:rsid w:val="779808FC"/>
    <w:rsid w:val="77C240D2"/>
    <w:rsid w:val="77C86C12"/>
    <w:rsid w:val="77D661E0"/>
    <w:rsid w:val="77E8198A"/>
    <w:rsid w:val="7856481C"/>
    <w:rsid w:val="78966351"/>
    <w:rsid w:val="792E2492"/>
    <w:rsid w:val="79324BAB"/>
    <w:rsid w:val="79414ACB"/>
    <w:rsid w:val="797A3EED"/>
    <w:rsid w:val="799E766F"/>
    <w:rsid w:val="79AF7D1F"/>
    <w:rsid w:val="7A014A4D"/>
    <w:rsid w:val="7A2C5AE3"/>
    <w:rsid w:val="7A4563BF"/>
    <w:rsid w:val="7ADA17F5"/>
    <w:rsid w:val="7AE36FDD"/>
    <w:rsid w:val="7B020DF6"/>
    <w:rsid w:val="7B0D5D1C"/>
    <w:rsid w:val="7B1654EB"/>
    <w:rsid w:val="7B87454A"/>
    <w:rsid w:val="7B954FBF"/>
    <w:rsid w:val="7BB60796"/>
    <w:rsid w:val="7BBA5DDB"/>
    <w:rsid w:val="7BD44B9D"/>
    <w:rsid w:val="7C0B0114"/>
    <w:rsid w:val="7C4624BC"/>
    <w:rsid w:val="7CBD1060"/>
    <w:rsid w:val="7CD639C8"/>
    <w:rsid w:val="7CDF45BF"/>
    <w:rsid w:val="7CFB1A48"/>
    <w:rsid w:val="7D013B04"/>
    <w:rsid w:val="7D0428E9"/>
    <w:rsid w:val="7D3D3C1D"/>
    <w:rsid w:val="7D3E7AD0"/>
    <w:rsid w:val="7DB7390E"/>
    <w:rsid w:val="7DC26E57"/>
    <w:rsid w:val="7DEF7523"/>
    <w:rsid w:val="7DF26266"/>
    <w:rsid w:val="7E0717EA"/>
    <w:rsid w:val="7EA635A1"/>
    <w:rsid w:val="7EA86D13"/>
    <w:rsid w:val="7EB03116"/>
    <w:rsid w:val="7F0311CF"/>
    <w:rsid w:val="7F3D4220"/>
    <w:rsid w:val="7F512512"/>
    <w:rsid w:val="7F68500A"/>
    <w:rsid w:val="7F7B05D6"/>
    <w:rsid w:val="7FC949F1"/>
    <w:rsid w:val="7FD360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nhideWhenUsed="0" w:uiPriority="0" w:semiHidden="0" w:name="table of authorities"/>
    <w:lsdException w:uiPriority="0" w:name="macro"/>
    <w:lsdException w:uiPriority="0" w:name="toa heading"/>
    <w:lsdException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unhideWhenUsed="0" w:uiPriority="0" w:name="Default Paragraph Font"/>
    <w:lsdException w:qFormat="1" w:unhideWhenUsed="0" w:uiPriority="99" w:semiHidden="0" w:name="Body Text"/>
    <w:lsdException w:qFormat="1" w:unhideWhenUsed="0" w:uiPriority="99"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11" w:semiHidden="0" w:name="Subtitle"/>
    <w:lsdException w:uiPriority="0" w:name="Salutation"/>
    <w:lsdException w:qFormat="1" w:unhideWhenUsed="0" w:uiPriority="99" w:semiHidden="0" w:name="Date"/>
    <w:lsdException w:uiPriority="0" w:name="Body Text First Indent"/>
    <w:lsdException w:uiPriority="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iPriority="99" w:semiHidden="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nhideWhenUsed="0"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qFormat="1"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40" w:lineRule="auto"/>
      <w:textAlignment w:val="baseline"/>
    </w:pPr>
    <w:rPr>
      <w:rFonts w:ascii="Times New Roman" w:hAnsi="Times New Roman" w:eastAsia="Times New Roman" w:cs="Times New Roman"/>
      <w:lang w:val="en-GB" w:eastAsia="en-GB" w:bidi="ar-SA"/>
    </w:rPr>
  </w:style>
  <w:style w:type="paragraph" w:styleId="2">
    <w:name w:val="heading 1"/>
    <w:next w:val="1"/>
    <w:link w:val="115"/>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6"/>
    <w:qFormat/>
    <w:uiPriority w:val="0"/>
    <w:pPr>
      <w:spacing w:before="120"/>
      <w:outlineLvl w:val="2"/>
    </w:pPr>
    <w:rPr>
      <w:sz w:val="28"/>
    </w:rPr>
  </w:style>
  <w:style w:type="paragraph" w:styleId="5">
    <w:name w:val="heading 4"/>
    <w:basedOn w:val="4"/>
    <w:next w:val="1"/>
    <w:link w:val="156"/>
    <w:qFormat/>
    <w:uiPriority w:val="0"/>
    <w:pPr>
      <w:ind w:left="1418" w:hanging="1418"/>
      <w:outlineLvl w:val="3"/>
    </w:pPr>
    <w:rPr>
      <w:sz w:val="24"/>
    </w:rPr>
  </w:style>
  <w:style w:type="paragraph" w:styleId="6">
    <w:name w:val="heading 5"/>
    <w:basedOn w:val="5"/>
    <w:next w:val="1"/>
    <w:link w:val="157"/>
    <w:qFormat/>
    <w:uiPriority w:val="0"/>
    <w:pPr>
      <w:ind w:left="1701" w:hanging="1701"/>
      <w:outlineLvl w:val="4"/>
    </w:pPr>
    <w:rPr>
      <w:sz w:val="22"/>
    </w:rPr>
  </w:style>
  <w:style w:type="paragraph" w:styleId="7">
    <w:name w:val="heading 6"/>
    <w:basedOn w:val="8"/>
    <w:next w:val="1"/>
    <w:link w:val="159"/>
    <w:qFormat/>
    <w:uiPriority w:val="0"/>
    <w:pPr>
      <w:outlineLvl w:val="5"/>
    </w:pPr>
  </w:style>
  <w:style w:type="paragraph" w:styleId="9">
    <w:name w:val="heading 7"/>
    <w:basedOn w:val="8"/>
    <w:next w:val="1"/>
    <w:link w:val="343"/>
    <w:qFormat/>
    <w:uiPriority w:val="0"/>
    <w:pPr>
      <w:outlineLvl w:val="6"/>
    </w:pPr>
  </w:style>
  <w:style w:type="paragraph" w:styleId="10">
    <w:name w:val="heading 8"/>
    <w:basedOn w:val="2"/>
    <w:next w:val="1"/>
    <w:link w:val="226"/>
    <w:qFormat/>
    <w:uiPriority w:val="0"/>
    <w:pPr>
      <w:ind w:left="0" w:firstLine="0"/>
      <w:outlineLvl w:val="7"/>
    </w:pPr>
  </w:style>
  <w:style w:type="paragraph" w:styleId="11">
    <w:name w:val="heading 9"/>
    <w:basedOn w:val="10"/>
    <w:next w:val="1"/>
    <w:link w:val="344"/>
    <w:qFormat/>
    <w:uiPriority w:val="0"/>
    <w:pPr>
      <w:outlineLvl w:val="8"/>
    </w:pPr>
  </w:style>
  <w:style w:type="character" w:default="1" w:styleId="65">
    <w:name w:val="Default Paragraph Font"/>
    <w:semiHidden/>
    <w:uiPriority w:val="0"/>
  </w:style>
  <w:style w:type="table" w:default="1" w:styleId="6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58"/>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648"/>
    <w:uiPriority w:val="0"/>
    <w:pPr>
      <w:ind w:left="851"/>
    </w:pPr>
  </w:style>
  <w:style w:type="paragraph" w:styleId="14">
    <w:name w:val="List"/>
    <w:basedOn w:val="1"/>
    <w:link w:val="227"/>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387"/>
    <w:qFormat/>
    <w:uiPriority w:val="99"/>
    <w:rPr>
      <w:rFonts w:eastAsia="MS Mincho"/>
    </w:rPr>
  </w:style>
  <w:style w:type="paragraph" w:styleId="25">
    <w:name w:val="List Bullet 4"/>
    <w:basedOn w:val="26"/>
    <w:qFormat/>
    <w:uiPriority w:val="0"/>
    <w:pPr>
      <w:ind w:left="1418"/>
    </w:pPr>
  </w:style>
  <w:style w:type="paragraph" w:styleId="26">
    <w:name w:val="List Bullet 3"/>
    <w:basedOn w:val="27"/>
    <w:link w:val="230"/>
    <w:qFormat/>
    <w:uiPriority w:val="0"/>
    <w:pPr>
      <w:ind w:left="1135"/>
    </w:pPr>
  </w:style>
  <w:style w:type="paragraph" w:styleId="27">
    <w:name w:val="List Bullet 2"/>
    <w:basedOn w:val="28"/>
    <w:link w:val="229"/>
    <w:qFormat/>
    <w:uiPriority w:val="0"/>
    <w:pPr>
      <w:ind w:left="851"/>
    </w:pPr>
  </w:style>
  <w:style w:type="paragraph" w:styleId="28">
    <w:name w:val="List Bullet"/>
    <w:basedOn w:val="14"/>
    <w:link w:val="228"/>
    <w:qFormat/>
    <w:uiPriority w:val="0"/>
  </w:style>
  <w:style w:type="paragraph" w:styleId="29">
    <w:name w:val="Normal Indent"/>
    <w:basedOn w:val="1"/>
    <w:qFormat/>
    <w:uiPriority w:val="99"/>
    <w:pPr>
      <w:spacing w:after="0"/>
      <w:ind w:left="851"/>
    </w:pPr>
    <w:rPr>
      <w:rFonts w:eastAsia="MS Mincho"/>
      <w:lang w:val="it-IT"/>
    </w:rPr>
  </w:style>
  <w:style w:type="paragraph" w:styleId="30">
    <w:name w:val="caption"/>
    <w:basedOn w:val="1"/>
    <w:next w:val="1"/>
    <w:link w:val="146"/>
    <w:qFormat/>
    <w:uiPriority w:val="0"/>
    <w:pPr>
      <w:spacing w:before="120" w:after="120"/>
    </w:pPr>
    <w:rPr>
      <w:rFonts w:eastAsia="Yu Mincho"/>
      <w:b/>
    </w:rPr>
  </w:style>
  <w:style w:type="paragraph" w:styleId="31">
    <w:name w:val="Document Map"/>
    <w:basedOn w:val="1"/>
    <w:link w:val="113"/>
    <w:qFormat/>
    <w:uiPriority w:val="0"/>
    <w:rPr>
      <w:rFonts w:ascii="宋体" w:eastAsia="宋体"/>
      <w:sz w:val="18"/>
      <w:szCs w:val="18"/>
    </w:rPr>
  </w:style>
  <w:style w:type="paragraph" w:styleId="32">
    <w:name w:val="annotation text"/>
    <w:basedOn w:val="1"/>
    <w:link w:val="118"/>
    <w:qFormat/>
    <w:uiPriority w:val="0"/>
  </w:style>
  <w:style w:type="paragraph" w:styleId="33">
    <w:name w:val="Body Text 3"/>
    <w:basedOn w:val="1"/>
    <w:link w:val="163"/>
    <w:qFormat/>
    <w:uiPriority w:val="99"/>
    <w:pPr>
      <w:keepNext/>
      <w:keepLines/>
    </w:pPr>
    <w:rPr>
      <w:rFonts w:eastAsia="Osaka"/>
      <w:color w:val="000000"/>
    </w:rPr>
  </w:style>
  <w:style w:type="paragraph" w:styleId="34">
    <w:name w:val="Body Text"/>
    <w:basedOn w:val="1"/>
    <w:link w:val="139"/>
    <w:qFormat/>
    <w:uiPriority w:val="99"/>
    <w:rPr>
      <w:rFonts w:eastAsia="Yu Mincho"/>
    </w:rPr>
  </w:style>
  <w:style w:type="paragraph" w:styleId="35">
    <w:name w:val="Body Text Indent"/>
    <w:basedOn w:val="1"/>
    <w:link w:val="152"/>
    <w:qFormat/>
    <w:uiPriority w:val="99"/>
    <w:pPr>
      <w:spacing w:after="120"/>
      <w:ind w:left="283"/>
    </w:pPr>
    <w:rPr>
      <w:rFonts w:eastAsia="Yu Mincho"/>
    </w:rPr>
  </w:style>
  <w:style w:type="paragraph" w:styleId="36">
    <w:name w:val="List Number 3"/>
    <w:basedOn w:val="1"/>
    <w:qFormat/>
    <w:uiPriority w:val="99"/>
    <w:pPr>
      <w:numPr>
        <w:ilvl w:val="0"/>
        <w:numId w:val="1"/>
      </w:numPr>
      <w:tabs>
        <w:tab w:val="left" w:pos="926"/>
      </w:tabs>
      <w:ind w:left="926"/>
    </w:pPr>
    <w:rPr>
      <w:rFonts w:eastAsia="MS Mincho"/>
    </w:rPr>
  </w:style>
  <w:style w:type="paragraph" w:styleId="37">
    <w:name w:val="Plain Text"/>
    <w:basedOn w:val="1"/>
    <w:link w:val="138"/>
    <w:qFormat/>
    <w:uiPriority w:val="99"/>
    <w:rPr>
      <w:rFonts w:ascii="Courier New" w:hAnsi="Courier New" w:eastAsia="Yu Mincho"/>
      <w:lang w:val="nb-NO"/>
    </w:rPr>
  </w:style>
  <w:style w:type="paragraph" w:styleId="38">
    <w:name w:val="List Bullet 5"/>
    <w:basedOn w:val="25"/>
    <w:qFormat/>
    <w:uiPriority w:val="0"/>
    <w:pPr>
      <w:ind w:left="1702"/>
    </w:pPr>
  </w:style>
  <w:style w:type="paragraph" w:styleId="39">
    <w:name w:val="List Number 4"/>
    <w:basedOn w:val="1"/>
    <w:qFormat/>
    <w:uiPriority w:val="99"/>
    <w:pPr>
      <w:numPr>
        <w:ilvl w:val="0"/>
        <w:numId w:val="2"/>
      </w:numPr>
      <w:tabs>
        <w:tab w:val="left" w:pos="1209"/>
      </w:tabs>
      <w:ind w:left="1209"/>
    </w:pPr>
    <w:rPr>
      <w:rFonts w:eastAsia="MS Mincho"/>
    </w:rPr>
  </w:style>
  <w:style w:type="paragraph" w:styleId="40">
    <w:name w:val="toc 8"/>
    <w:basedOn w:val="21"/>
    <w:next w:val="1"/>
    <w:qFormat/>
    <w:uiPriority w:val="0"/>
    <w:pPr>
      <w:spacing w:before="180"/>
      <w:ind w:left="2693" w:hanging="2693"/>
    </w:pPr>
    <w:rPr>
      <w:b/>
    </w:rPr>
  </w:style>
  <w:style w:type="paragraph" w:styleId="41">
    <w:name w:val="Date"/>
    <w:basedOn w:val="1"/>
    <w:next w:val="1"/>
    <w:link w:val="222"/>
    <w:qFormat/>
    <w:uiPriority w:val="99"/>
    <w:rPr>
      <w:rFonts w:eastAsia="Yu Mincho"/>
    </w:rPr>
  </w:style>
  <w:style w:type="paragraph" w:styleId="42">
    <w:name w:val="Body Text Indent 2"/>
    <w:basedOn w:val="1"/>
    <w:link w:val="211"/>
    <w:qFormat/>
    <w:uiPriority w:val="99"/>
    <w:pPr>
      <w:ind w:left="400" w:leftChars="100" w:hanging="200" w:hangingChars="100"/>
    </w:pPr>
    <w:rPr>
      <w:rFonts w:eastAsia="MS Mincho"/>
    </w:rPr>
  </w:style>
  <w:style w:type="paragraph" w:styleId="43">
    <w:name w:val="endnote text"/>
    <w:basedOn w:val="1"/>
    <w:link w:val="218"/>
    <w:qFormat/>
    <w:uiPriority w:val="99"/>
    <w:pPr>
      <w:snapToGrid w:val="0"/>
    </w:pPr>
    <w:rPr>
      <w:rFonts w:eastAsia="宋体"/>
    </w:rPr>
  </w:style>
  <w:style w:type="paragraph" w:styleId="44">
    <w:name w:val="Balloon Text"/>
    <w:basedOn w:val="1"/>
    <w:link w:val="111"/>
    <w:qFormat/>
    <w:uiPriority w:val="0"/>
    <w:pPr>
      <w:spacing w:after="0"/>
    </w:pPr>
    <w:rPr>
      <w:rFonts w:ascii="Segoe UI" w:hAnsi="Segoe UI" w:cs="Segoe UI"/>
      <w:sz w:val="18"/>
      <w:szCs w:val="18"/>
    </w:rPr>
  </w:style>
  <w:style w:type="paragraph" w:styleId="45">
    <w:name w:val="footer"/>
    <w:basedOn w:val="46"/>
    <w:link w:val="256"/>
    <w:qFormat/>
    <w:uiPriority w:val="0"/>
    <w:pPr>
      <w:jc w:val="center"/>
    </w:pPr>
    <w:rPr>
      <w:i/>
    </w:rPr>
  </w:style>
  <w:style w:type="paragraph" w:styleId="46">
    <w:name w:val="header"/>
    <w:link w:val="154"/>
    <w:qFormat/>
    <w:uiPriority w:val="0"/>
    <w:pPr>
      <w:widowControl w:val="0"/>
      <w:overflowPunct w:val="0"/>
      <w:autoSpaceDE w:val="0"/>
      <w:autoSpaceDN w:val="0"/>
      <w:adjustRightInd w:val="0"/>
      <w:spacing w:after="0" w:line="240" w:lineRule="auto"/>
      <w:textAlignment w:val="baseline"/>
    </w:pPr>
    <w:rPr>
      <w:rFonts w:ascii="Arial" w:hAnsi="Arial" w:eastAsia="Times New Roman" w:cs="Times New Roman"/>
      <w:b/>
      <w:sz w:val="18"/>
      <w:lang w:val="en-GB" w:eastAsia="en-GB" w:bidi="ar-SA"/>
    </w:rPr>
  </w:style>
  <w:style w:type="paragraph" w:styleId="47">
    <w:name w:val="index heading"/>
    <w:basedOn w:val="1"/>
    <w:next w:val="1"/>
    <w:qFormat/>
    <w:uiPriority w:val="99"/>
    <w:pPr>
      <w:pBdr>
        <w:top w:val="single" w:color="auto" w:sz="12" w:space="0"/>
      </w:pBdr>
      <w:spacing w:before="360" w:after="240"/>
    </w:pPr>
    <w:rPr>
      <w:rFonts w:eastAsia="Yu Mincho"/>
      <w:b/>
      <w:i/>
      <w:sz w:val="26"/>
    </w:rPr>
  </w:style>
  <w:style w:type="paragraph" w:styleId="48">
    <w:name w:val="Subtitle"/>
    <w:basedOn w:val="1"/>
    <w:next w:val="1"/>
    <w:link w:val="666"/>
    <w:qFormat/>
    <w:uiPriority w:val="11"/>
    <w:pPr>
      <w:spacing w:before="240" w:after="60" w:line="312" w:lineRule="auto"/>
      <w:jc w:val="center"/>
      <w:outlineLvl w:val="1"/>
    </w:pPr>
    <w:rPr>
      <w:rFonts w:ascii="Calibri Light" w:hAnsi="Calibri Light" w:eastAsia="Yu Mincho"/>
      <w:b/>
      <w:bCs/>
      <w:kern w:val="28"/>
      <w:sz w:val="32"/>
      <w:szCs w:val="32"/>
      <w:lang w:eastAsia="ko-KR"/>
    </w:rPr>
  </w:style>
  <w:style w:type="paragraph" w:styleId="49">
    <w:name w:val="List Number 5"/>
    <w:basedOn w:val="1"/>
    <w:qFormat/>
    <w:uiPriority w:val="99"/>
    <w:pPr>
      <w:tabs>
        <w:tab w:val="left" w:pos="851"/>
        <w:tab w:val="left" w:pos="1800"/>
      </w:tabs>
      <w:ind w:left="1800" w:hanging="851"/>
    </w:pPr>
    <w:rPr>
      <w:rFonts w:eastAsia="MS Mincho"/>
    </w:rPr>
  </w:style>
  <w:style w:type="paragraph" w:styleId="50">
    <w:name w:val="footnote text"/>
    <w:basedOn w:val="1"/>
    <w:link w:val="130"/>
    <w:qFormat/>
    <w:uiPriority w:val="0"/>
    <w:pPr>
      <w:keepLines/>
      <w:spacing w:after="0"/>
      <w:ind w:left="454" w:hanging="454"/>
    </w:pPr>
    <w:rPr>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411"/>
    <w:unhideWhenUsed/>
    <w:qFormat/>
    <w:uiPriority w:val="99"/>
    <w:pPr>
      <w:ind w:left="1080"/>
    </w:pPr>
    <w:rPr>
      <w:rFonts w:eastAsia="Yu Mincho"/>
    </w:rPr>
  </w:style>
  <w:style w:type="paragraph" w:styleId="54">
    <w:name w:val="table of figures"/>
    <w:basedOn w:val="1"/>
    <w:next w:val="1"/>
    <w:unhideWhenUsed/>
    <w:qFormat/>
    <w:uiPriority w:val="99"/>
    <w:pPr>
      <w:ind w:left="400" w:hanging="400"/>
      <w:jc w:val="center"/>
    </w:pPr>
    <w:rPr>
      <w:rFonts w:eastAsia="Yu Mincho"/>
      <w:b/>
    </w:rPr>
  </w:style>
  <w:style w:type="paragraph" w:styleId="55">
    <w:name w:val="toc 9"/>
    <w:basedOn w:val="40"/>
    <w:next w:val="1"/>
    <w:qFormat/>
    <w:uiPriority w:val="0"/>
    <w:pPr>
      <w:ind w:left="1418" w:hanging="1418"/>
    </w:pPr>
  </w:style>
  <w:style w:type="paragraph" w:styleId="56">
    <w:name w:val="Body Text 2"/>
    <w:basedOn w:val="1"/>
    <w:link w:val="162"/>
    <w:qFormat/>
    <w:uiPriority w:val="99"/>
    <w:rPr>
      <w:rFonts w:eastAsia="Yu Mincho"/>
      <w:i/>
    </w:rPr>
  </w:style>
  <w:style w:type="paragraph" w:styleId="57">
    <w:name w:val="HTML Preformatted"/>
    <w:basedOn w:val="1"/>
    <w:link w:val="480"/>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eastAsia="MS Mincho"/>
    </w:rPr>
  </w:style>
  <w:style w:type="paragraph" w:styleId="58">
    <w:name w:val="Normal (Web)"/>
    <w:basedOn w:val="1"/>
    <w:qFormat/>
    <w:uiPriority w:val="99"/>
    <w:pPr>
      <w:spacing w:before="100" w:beforeAutospacing="1" w:after="100" w:afterAutospacing="1"/>
    </w:pPr>
    <w:rPr>
      <w:rFonts w:eastAsia="宋体"/>
      <w:sz w:val="24"/>
      <w:szCs w:val="24"/>
      <w:lang w:val="en-US"/>
    </w:rPr>
  </w:style>
  <w:style w:type="paragraph" w:styleId="59">
    <w:name w:val="index 1"/>
    <w:basedOn w:val="1"/>
    <w:next w:val="1"/>
    <w:qFormat/>
    <w:uiPriority w:val="0"/>
    <w:pPr>
      <w:keepLines/>
      <w:spacing w:after="0"/>
    </w:pPr>
  </w:style>
  <w:style w:type="paragraph" w:styleId="60">
    <w:name w:val="index 2"/>
    <w:basedOn w:val="59"/>
    <w:next w:val="1"/>
    <w:qFormat/>
    <w:uiPriority w:val="0"/>
    <w:pPr>
      <w:ind w:left="284"/>
    </w:pPr>
  </w:style>
  <w:style w:type="paragraph" w:styleId="61">
    <w:name w:val="Title"/>
    <w:basedOn w:val="1"/>
    <w:next w:val="1"/>
    <w:link w:val="155"/>
    <w:qFormat/>
    <w:uiPriority w:val="99"/>
    <w:pPr>
      <w:spacing w:before="240" w:after="60"/>
      <w:outlineLvl w:val="0"/>
    </w:pPr>
    <w:rPr>
      <w:rFonts w:ascii="Arial" w:hAnsi="Arial" w:eastAsia="Yu Mincho"/>
      <w:b/>
      <w:bCs/>
      <w:kern w:val="28"/>
      <w:sz w:val="28"/>
      <w:szCs w:val="32"/>
    </w:rPr>
  </w:style>
  <w:style w:type="paragraph" w:styleId="62">
    <w:name w:val="annotation subject"/>
    <w:basedOn w:val="32"/>
    <w:next w:val="32"/>
    <w:link w:val="119"/>
    <w:qFormat/>
    <w:uiPriority w:val="0"/>
    <w:rPr>
      <w:b/>
      <w:bCs/>
    </w:rPr>
  </w:style>
  <w:style w:type="table" w:styleId="64">
    <w:name w:val="Table Grid"/>
    <w:basedOn w:val="6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basedOn w:val="65"/>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HTML Typewriter"/>
    <w:unhideWhenUsed/>
    <w:qFormat/>
    <w:uiPriority w:val="0"/>
    <w:rPr>
      <w:rFonts w:hint="default" w:ascii="Courier New" w:hAnsi="Courier New" w:eastAsia="Times New Roman" w:cs="Courier New"/>
      <w:sz w:val="24"/>
      <w:szCs w:val="24"/>
    </w:rPr>
  </w:style>
  <w:style w:type="character" w:styleId="72">
    <w:name w:val="HTML Acronym"/>
    <w:unhideWhenUsed/>
    <w:qFormat/>
    <w:uiPriority w:val="99"/>
  </w:style>
  <w:style w:type="character" w:styleId="73">
    <w:name w:val="Hyperlink"/>
    <w:basedOn w:val="65"/>
    <w:qFormat/>
    <w:uiPriority w:val="0"/>
    <w:rPr>
      <w:color w:val="0563C1" w:themeColor="hyperlink"/>
      <w:u w:val="single"/>
      <w14:textFill>
        <w14:solidFill>
          <w14:schemeClr w14:val="hlink"/>
        </w14:solidFill>
      </w14:textFill>
    </w:rPr>
  </w:style>
  <w:style w:type="character" w:styleId="74">
    <w:name w:val="annotation reference"/>
    <w:basedOn w:val="65"/>
    <w:qFormat/>
    <w:uiPriority w:val="0"/>
    <w:rPr>
      <w:sz w:val="21"/>
      <w:szCs w:val="21"/>
    </w:rPr>
  </w:style>
  <w:style w:type="character" w:styleId="75">
    <w:name w:val="footnote reference"/>
    <w:basedOn w:val="65"/>
    <w:qFormat/>
    <w:uiPriority w:val="0"/>
    <w:rPr>
      <w:b/>
      <w:position w:val="6"/>
      <w:sz w:val="16"/>
    </w:rPr>
  </w:style>
  <w:style w:type="paragraph" w:customStyle="1" w:styleId="76">
    <w:name w:val="EQ"/>
    <w:basedOn w:val="1"/>
    <w:next w:val="1"/>
    <w:link w:val="346"/>
    <w:qFormat/>
    <w:uiPriority w:val="0"/>
    <w:pPr>
      <w:keepLines/>
      <w:tabs>
        <w:tab w:val="center" w:pos="4536"/>
        <w:tab w:val="right" w:pos="9072"/>
      </w:tabs>
    </w:pPr>
  </w:style>
  <w:style w:type="character" w:customStyle="1" w:styleId="77">
    <w:name w:val="ZGSM"/>
    <w:uiPriority w:val="0"/>
  </w:style>
  <w:style w:type="paragraph" w:customStyle="1" w:styleId="78">
    <w:name w:val="ZD"/>
    <w:qFormat/>
    <w:uiPriority w:val="0"/>
    <w:pPr>
      <w:framePr w:wrap="notBeside" w:vAnchor="page" w:hAnchor="margin" w:y="15764"/>
      <w:widowControl w:val="0"/>
      <w:overflowPunct w:val="0"/>
      <w:autoSpaceDE w:val="0"/>
      <w:autoSpaceDN w:val="0"/>
      <w:adjustRightInd w:val="0"/>
      <w:spacing w:after="0" w:line="240" w:lineRule="auto"/>
      <w:textAlignment w:val="baseline"/>
    </w:pPr>
    <w:rPr>
      <w:rFonts w:ascii="Arial" w:hAnsi="Arial" w:eastAsia="Times New Roman" w:cs="Times New Roman"/>
      <w:sz w:val="32"/>
      <w:lang w:val="en-GB" w:eastAsia="en-GB" w:bidi="ar-SA"/>
    </w:rPr>
  </w:style>
  <w:style w:type="paragraph" w:customStyle="1" w:styleId="79">
    <w:name w:val="TT"/>
    <w:basedOn w:val="2"/>
    <w:next w:val="1"/>
    <w:qFormat/>
    <w:uiPriority w:val="0"/>
    <w:pPr>
      <w:outlineLvl w:val="9"/>
    </w:pPr>
  </w:style>
  <w:style w:type="paragraph" w:customStyle="1" w:styleId="80">
    <w:name w:val="NF"/>
    <w:basedOn w:val="81"/>
    <w:qFormat/>
    <w:uiPriority w:val="0"/>
    <w:pPr>
      <w:keepNext/>
      <w:spacing w:after="0"/>
    </w:pPr>
    <w:rPr>
      <w:rFonts w:ascii="Arial" w:hAnsi="Arial"/>
      <w:sz w:val="18"/>
    </w:rPr>
  </w:style>
  <w:style w:type="paragraph" w:customStyle="1" w:styleId="81">
    <w:name w:val="NO"/>
    <w:basedOn w:val="1"/>
    <w:link w:val="129"/>
    <w:qFormat/>
    <w:uiPriority w:val="0"/>
    <w:pPr>
      <w:keepLines/>
      <w:ind w:left="1135" w:hanging="851"/>
    </w:pPr>
  </w:style>
  <w:style w:type="paragraph" w:customStyle="1" w:styleId="82">
    <w:name w:val="PL"/>
    <w:link w:val="36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eastAsia="Times New Roman" w:cs="Times New Roman"/>
      <w:sz w:val="16"/>
      <w:lang w:val="en-GB" w:eastAsia="en-GB" w:bidi="ar-SA"/>
    </w:rPr>
  </w:style>
  <w:style w:type="paragraph" w:customStyle="1" w:styleId="83">
    <w:name w:val="TAR"/>
    <w:basedOn w:val="84"/>
    <w:qFormat/>
    <w:uiPriority w:val="0"/>
    <w:pPr>
      <w:jc w:val="right"/>
    </w:pPr>
  </w:style>
  <w:style w:type="paragraph" w:customStyle="1" w:styleId="84">
    <w:name w:val="TAL"/>
    <w:basedOn w:val="1"/>
    <w:link w:val="120"/>
    <w:qFormat/>
    <w:uiPriority w:val="0"/>
    <w:pPr>
      <w:keepNext/>
      <w:keepLines/>
      <w:spacing w:after="0"/>
    </w:pPr>
    <w:rPr>
      <w:rFonts w:ascii="Arial" w:hAnsi="Arial"/>
      <w:sz w:val="18"/>
    </w:rPr>
  </w:style>
  <w:style w:type="paragraph" w:customStyle="1" w:styleId="85">
    <w:name w:val="TAH"/>
    <w:basedOn w:val="86"/>
    <w:link w:val="122"/>
    <w:qFormat/>
    <w:uiPriority w:val="0"/>
    <w:rPr>
      <w:b/>
    </w:rPr>
  </w:style>
  <w:style w:type="paragraph" w:customStyle="1" w:styleId="86">
    <w:name w:val="TAC"/>
    <w:basedOn w:val="84"/>
    <w:link w:val="121"/>
    <w:qFormat/>
    <w:uiPriority w:val="0"/>
    <w:pPr>
      <w:jc w:val="center"/>
    </w:pPr>
  </w:style>
  <w:style w:type="paragraph" w:customStyle="1" w:styleId="87">
    <w:name w:val="LD"/>
    <w:qFormat/>
    <w:uiPriority w:val="0"/>
    <w:pPr>
      <w:keepNext/>
      <w:keepLines/>
      <w:overflowPunct w:val="0"/>
      <w:autoSpaceDE w:val="0"/>
      <w:autoSpaceDN w:val="0"/>
      <w:adjustRightInd w:val="0"/>
      <w:spacing w:after="0" w:line="180" w:lineRule="exact"/>
      <w:textAlignment w:val="baseline"/>
    </w:pPr>
    <w:rPr>
      <w:rFonts w:ascii="Courier New" w:hAnsi="Courier New" w:eastAsia="Times New Roman" w:cs="Times New Roman"/>
      <w:lang w:val="en-GB" w:eastAsia="en-GB" w:bidi="ar-SA"/>
    </w:rPr>
  </w:style>
  <w:style w:type="paragraph" w:customStyle="1" w:styleId="88">
    <w:name w:val="EX"/>
    <w:basedOn w:val="1"/>
    <w:link w:val="128"/>
    <w:qFormat/>
    <w:uiPriority w:val="0"/>
    <w:pPr>
      <w:keepLines/>
      <w:ind w:left="1702" w:hanging="1418"/>
    </w:pPr>
  </w:style>
  <w:style w:type="paragraph" w:customStyle="1" w:styleId="89">
    <w:name w:val="FP"/>
    <w:basedOn w:val="1"/>
    <w:qFormat/>
    <w:uiPriority w:val="0"/>
    <w:pPr>
      <w:spacing w:after="0"/>
    </w:pPr>
  </w:style>
  <w:style w:type="paragraph" w:customStyle="1" w:styleId="90">
    <w:name w:val="NW"/>
    <w:basedOn w:val="81"/>
    <w:qFormat/>
    <w:uiPriority w:val="0"/>
    <w:pPr>
      <w:spacing w:after="0"/>
    </w:pPr>
  </w:style>
  <w:style w:type="paragraph" w:customStyle="1" w:styleId="91">
    <w:name w:val="EW"/>
    <w:basedOn w:val="88"/>
    <w:qFormat/>
    <w:uiPriority w:val="0"/>
    <w:pPr>
      <w:spacing w:after="0"/>
    </w:pPr>
  </w:style>
  <w:style w:type="paragraph" w:customStyle="1" w:styleId="92">
    <w:name w:val="B1"/>
    <w:basedOn w:val="14"/>
    <w:link w:val="127"/>
    <w:qFormat/>
    <w:uiPriority w:val="0"/>
  </w:style>
  <w:style w:type="paragraph" w:customStyle="1" w:styleId="93">
    <w:name w:val="Editor's Note"/>
    <w:basedOn w:val="81"/>
    <w:link w:val="362"/>
    <w:qFormat/>
    <w:uiPriority w:val="0"/>
    <w:rPr>
      <w:color w:val="FF0000"/>
    </w:rPr>
  </w:style>
  <w:style w:type="paragraph" w:customStyle="1" w:styleId="94">
    <w:name w:val="TH"/>
    <w:basedOn w:val="1"/>
    <w:link w:val="123"/>
    <w:qFormat/>
    <w:uiPriority w:val="0"/>
    <w:pPr>
      <w:keepNext/>
      <w:keepLines/>
      <w:spacing w:before="60"/>
      <w:jc w:val="center"/>
    </w:pPr>
    <w:rPr>
      <w:rFonts w:ascii="Arial" w:hAnsi="Arial"/>
      <w:b/>
    </w:rPr>
  </w:style>
  <w:style w:type="paragraph" w:customStyle="1" w:styleId="9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0" w:line="240" w:lineRule="auto"/>
      <w:jc w:val="right"/>
      <w:textAlignment w:val="baseline"/>
    </w:pPr>
    <w:rPr>
      <w:rFonts w:ascii="Arial" w:hAnsi="Arial" w:eastAsia="Times New Roman" w:cs="Times New Roman"/>
      <w:sz w:val="40"/>
      <w:lang w:val="en-GB" w:eastAsia="en-GB" w:bidi="ar-SA"/>
    </w:rPr>
  </w:style>
  <w:style w:type="paragraph" w:customStyle="1" w:styleId="96">
    <w:name w:val="ZB"/>
    <w:uiPriority w:val="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eastAsia="Times New Roman" w:cs="Times New Roman"/>
      <w:i/>
      <w:lang w:val="en-GB" w:eastAsia="en-GB" w:bidi="ar-SA"/>
    </w:rPr>
  </w:style>
  <w:style w:type="paragraph" w:customStyle="1" w:styleId="97">
    <w:name w:val="ZT"/>
    <w:qFormat/>
    <w:uiPriority w:val="0"/>
    <w:pPr>
      <w:framePr w:wrap="notBeside" w:vAnchor="margin" w:hAnchor="margin" w:yAlign="center"/>
      <w:widowControl w:val="0"/>
      <w:overflowPunct w:val="0"/>
      <w:autoSpaceDE w:val="0"/>
      <w:autoSpaceDN w:val="0"/>
      <w:adjustRightInd w:val="0"/>
      <w:spacing w:after="0" w:line="240" w:lineRule="atLeast"/>
      <w:jc w:val="right"/>
      <w:textAlignment w:val="baseline"/>
    </w:pPr>
    <w:rPr>
      <w:rFonts w:ascii="Arial" w:hAnsi="Arial" w:eastAsia="Times New Roman" w:cs="Times New Roman"/>
      <w:b/>
      <w:sz w:val="34"/>
      <w:lang w:val="en-GB" w:eastAsia="en-GB" w:bidi="ar-SA"/>
    </w:rPr>
  </w:style>
  <w:style w:type="paragraph" w:customStyle="1" w:styleId="98">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0" w:line="240" w:lineRule="auto"/>
      <w:jc w:val="right"/>
      <w:textAlignment w:val="baseline"/>
    </w:pPr>
    <w:rPr>
      <w:rFonts w:ascii="Arial" w:hAnsi="Arial" w:eastAsia="Times New Roman" w:cs="Times New Roman"/>
      <w:lang w:val="en-GB" w:eastAsia="en-GB" w:bidi="ar-SA"/>
    </w:rPr>
  </w:style>
  <w:style w:type="paragraph" w:customStyle="1" w:styleId="99">
    <w:name w:val="TAN"/>
    <w:basedOn w:val="84"/>
    <w:link w:val="126"/>
    <w:qFormat/>
    <w:uiPriority w:val="0"/>
    <w:pPr>
      <w:ind w:left="851" w:hanging="851"/>
    </w:pPr>
  </w:style>
  <w:style w:type="paragraph" w:customStyle="1" w:styleId="100">
    <w:name w:val="ZH"/>
    <w:qFormat/>
    <w:uiPriority w:val="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eastAsia="Times New Roman" w:cs="Times New Roman"/>
      <w:lang w:val="en-GB" w:eastAsia="en-GB" w:bidi="ar-SA"/>
    </w:rPr>
  </w:style>
  <w:style w:type="paragraph" w:customStyle="1" w:styleId="101">
    <w:name w:val="TF"/>
    <w:basedOn w:val="94"/>
    <w:link w:val="124"/>
    <w:qFormat/>
    <w:uiPriority w:val="0"/>
    <w:pPr>
      <w:keepNext w:val="0"/>
      <w:spacing w:before="0" w:after="240"/>
    </w:pPr>
  </w:style>
  <w:style w:type="paragraph" w:customStyle="1" w:styleId="102">
    <w:name w:val="ZG"/>
    <w:qFormat/>
    <w:uiPriority w:val="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eastAsia="Times New Roman" w:cs="Times New Roman"/>
      <w:lang w:val="en-GB" w:eastAsia="en-GB" w:bidi="ar-SA"/>
    </w:rPr>
  </w:style>
  <w:style w:type="paragraph" w:customStyle="1" w:styleId="103">
    <w:name w:val="B2"/>
    <w:basedOn w:val="13"/>
    <w:link w:val="255"/>
    <w:qFormat/>
    <w:uiPriority w:val="0"/>
  </w:style>
  <w:style w:type="paragraph" w:customStyle="1" w:styleId="104">
    <w:name w:val="B3"/>
    <w:basedOn w:val="12"/>
    <w:link w:val="347"/>
    <w:qFormat/>
    <w:uiPriority w:val="0"/>
  </w:style>
  <w:style w:type="paragraph" w:customStyle="1" w:styleId="105">
    <w:name w:val="B4"/>
    <w:basedOn w:val="52"/>
    <w:link w:val="351"/>
    <w:qFormat/>
    <w:uiPriority w:val="0"/>
  </w:style>
  <w:style w:type="paragraph" w:customStyle="1" w:styleId="106">
    <w:name w:val="B5"/>
    <w:basedOn w:val="51"/>
    <w:link w:val="363"/>
    <w:qFormat/>
    <w:uiPriority w:val="0"/>
  </w:style>
  <w:style w:type="paragraph" w:customStyle="1" w:styleId="107">
    <w:name w:val="ZTD"/>
    <w:basedOn w:val="96"/>
    <w:qFormat/>
    <w:uiPriority w:val="0"/>
    <w:pPr>
      <w:framePr w:hRule="auto" w:y="852"/>
    </w:pPr>
    <w:rPr>
      <w:i w:val="0"/>
      <w:sz w:val="40"/>
    </w:rPr>
  </w:style>
  <w:style w:type="paragraph" w:customStyle="1" w:styleId="108">
    <w:name w:val="ZV"/>
    <w:basedOn w:val="98"/>
    <w:qFormat/>
    <w:uiPriority w:val="0"/>
    <w:pPr>
      <w:framePr w:y="16161"/>
    </w:pPr>
  </w:style>
  <w:style w:type="paragraph" w:customStyle="1" w:styleId="109">
    <w:name w:val="TAJ"/>
    <w:basedOn w:val="94"/>
    <w:qFormat/>
    <w:uiPriority w:val="99"/>
  </w:style>
  <w:style w:type="paragraph" w:customStyle="1" w:styleId="110">
    <w:name w:val="Guidance"/>
    <w:basedOn w:val="1"/>
    <w:link w:val="117"/>
    <w:qFormat/>
    <w:uiPriority w:val="0"/>
    <w:rPr>
      <w:i/>
      <w:color w:val="0000FF"/>
    </w:rPr>
  </w:style>
  <w:style w:type="character" w:customStyle="1" w:styleId="111">
    <w:name w:val="Balloon Text Char"/>
    <w:link w:val="44"/>
    <w:qFormat/>
    <w:uiPriority w:val="99"/>
    <w:rPr>
      <w:rFonts w:ascii="Segoe UI" w:hAnsi="Segoe UI" w:cs="Segoe UI"/>
      <w:sz w:val="18"/>
      <w:szCs w:val="18"/>
      <w:lang w:eastAsia="en-US"/>
    </w:rPr>
  </w:style>
  <w:style w:type="character" w:customStyle="1" w:styleId="112">
    <w:name w:val="Unresolved Mention1"/>
    <w:basedOn w:val="65"/>
    <w:unhideWhenUsed/>
    <w:qFormat/>
    <w:uiPriority w:val="99"/>
    <w:rPr>
      <w:color w:val="605E5C"/>
      <w:shd w:val="clear" w:color="auto" w:fill="E1DFDD"/>
    </w:rPr>
  </w:style>
  <w:style w:type="character" w:customStyle="1" w:styleId="113">
    <w:name w:val="Document Map Char"/>
    <w:basedOn w:val="65"/>
    <w:link w:val="31"/>
    <w:qFormat/>
    <w:uiPriority w:val="99"/>
    <w:rPr>
      <w:rFonts w:ascii="宋体" w:eastAsia="宋体"/>
      <w:sz w:val="18"/>
      <w:szCs w:val="18"/>
      <w:lang w:eastAsia="en-US"/>
    </w:rPr>
  </w:style>
  <w:style w:type="character" w:customStyle="1" w:styleId="114">
    <w:name w:val="Heading 2 Char"/>
    <w:basedOn w:val="65"/>
    <w:link w:val="3"/>
    <w:qFormat/>
    <w:uiPriority w:val="0"/>
    <w:rPr>
      <w:rFonts w:ascii="Arial" w:hAnsi="Arial" w:eastAsia="Times New Roman"/>
      <w:sz w:val="32"/>
    </w:rPr>
  </w:style>
  <w:style w:type="character" w:customStyle="1" w:styleId="115">
    <w:name w:val="Heading 1 Char2"/>
    <w:basedOn w:val="65"/>
    <w:link w:val="2"/>
    <w:qFormat/>
    <w:uiPriority w:val="0"/>
    <w:rPr>
      <w:rFonts w:ascii="Arial" w:hAnsi="Arial" w:eastAsia="Times New Roman"/>
      <w:sz w:val="36"/>
    </w:rPr>
  </w:style>
  <w:style w:type="character" w:customStyle="1" w:styleId="116">
    <w:name w:val="Heading 3 Char"/>
    <w:basedOn w:val="114"/>
    <w:link w:val="4"/>
    <w:qFormat/>
    <w:uiPriority w:val="0"/>
    <w:rPr>
      <w:rFonts w:ascii="Arial" w:hAnsi="Arial" w:eastAsia="Times New Roman"/>
      <w:sz w:val="28"/>
    </w:rPr>
  </w:style>
  <w:style w:type="character" w:customStyle="1" w:styleId="117">
    <w:name w:val="Guidance Char"/>
    <w:link w:val="110"/>
    <w:qFormat/>
    <w:uiPriority w:val="0"/>
    <w:rPr>
      <w:i/>
      <w:color w:val="0000FF"/>
      <w:lang w:eastAsia="en-US"/>
    </w:rPr>
  </w:style>
  <w:style w:type="character" w:customStyle="1" w:styleId="118">
    <w:name w:val="Comment Text Char"/>
    <w:basedOn w:val="65"/>
    <w:link w:val="32"/>
    <w:qFormat/>
    <w:uiPriority w:val="0"/>
    <w:rPr>
      <w:lang w:eastAsia="en-US"/>
    </w:rPr>
  </w:style>
  <w:style w:type="character" w:customStyle="1" w:styleId="119">
    <w:name w:val="Comment Subject Char"/>
    <w:basedOn w:val="118"/>
    <w:link w:val="62"/>
    <w:qFormat/>
    <w:uiPriority w:val="99"/>
    <w:rPr>
      <w:b/>
      <w:bCs/>
      <w:lang w:eastAsia="en-US"/>
    </w:rPr>
  </w:style>
  <w:style w:type="character" w:customStyle="1" w:styleId="120">
    <w:name w:val="TAL Car"/>
    <w:link w:val="84"/>
    <w:qFormat/>
    <w:uiPriority w:val="0"/>
    <w:rPr>
      <w:rFonts w:ascii="Arial" w:hAnsi="Arial" w:eastAsia="Times New Roman"/>
      <w:sz w:val="18"/>
    </w:rPr>
  </w:style>
  <w:style w:type="character" w:customStyle="1" w:styleId="121">
    <w:name w:val="TAC Char"/>
    <w:link w:val="86"/>
    <w:qFormat/>
    <w:uiPriority w:val="0"/>
    <w:rPr>
      <w:rFonts w:ascii="Arial" w:hAnsi="Arial" w:eastAsia="Times New Roman"/>
      <w:sz w:val="18"/>
    </w:rPr>
  </w:style>
  <w:style w:type="character" w:customStyle="1" w:styleId="122">
    <w:name w:val="TAH Car"/>
    <w:link w:val="85"/>
    <w:qFormat/>
    <w:uiPriority w:val="0"/>
    <w:rPr>
      <w:rFonts w:ascii="Arial" w:hAnsi="Arial" w:eastAsia="Times New Roman"/>
      <w:b/>
      <w:sz w:val="18"/>
    </w:rPr>
  </w:style>
  <w:style w:type="character" w:customStyle="1" w:styleId="123">
    <w:name w:val="TH Char"/>
    <w:link w:val="94"/>
    <w:qFormat/>
    <w:uiPriority w:val="0"/>
    <w:rPr>
      <w:rFonts w:ascii="Arial" w:hAnsi="Arial" w:eastAsia="Times New Roman"/>
      <w:b/>
    </w:rPr>
  </w:style>
  <w:style w:type="character" w:customStyle="1" w:styleId="124">
    <w:name w:val="TF Char"/>
    <w:link w:val="101"/>
    <w:qFormat/>
    <w:uiPriority w:val="0"/>
    <w:rPr>
      <w:rFonts w:ascii="Arial" w:hAnsi="Arial" w:eastAsia="Times New Roman"/>
      <w:b/>
    </w:rPr>
  </w:style>
  <w:style w:type="character" w:customStyle="1" w:styleId="125">
    <w:name w:val="TAL Char"/>
    <w:qFormat/>
    <w:uiPriority w:val="0"/>
    <w:rPr>
      <w:rFonts w:ascii="Arial" w:hAnsi="Arial"/>
      <w:sz w:val="18"/>
      <w:lang w:val="en-GB" w:eastAsia="en-US"/>
    </w:rPr>
  </w:style>
  <w:style w:type="character" w:customStyle="1" w:styleId="126">
    <w:name w:val="TAN Char"/>
    <w:link w:val="99"/>
    <w:qFormat/>
    <w:uiPriority w:val="0"/>
    <w:rPr>
      <w:rFonts w:ascii="Arial" w:hAnsi="Arial" w:eastAsia="Times New Roman"/>
      <w:sz w:val="18"/>
    </w:rPr>
  </w:style>
  <w:style w:type="character" w:customStyle="1" w:styleId="127">
    <w:name w:val="B1 Char1"/>
    <w:link w:val="92"/>
    <w:qFormat/>
    <w:uiPriority w:val="0"/>
    <w:rPr>
      <w:rFonts w:eastAsia="Times New Roman"/>
    </w:rPr>
  </w:style>
  <w:style w:type="character" w:customStyle="1" w:styleId="128">
    <w:name w:val="EX Char"/>
    <w:link w:val="88"/>
    <w:qFormat/>
    <w:uiPriority w:val="0"/>
    <w:rPr>
      <w:rFonts w:eastAsia="Times New Roman"/>
    </w:rPr>
  </w:style>
  <w:style w:type="character" w:customStyle="1" w:styleId="129">
    <w:name w:val="NO Char"/>
    <w:link w:val="81"/>
    <w:qFormat/>
    <w:uiPriority w:val="0"/>
    <w:rPr>
      <w:rFonts w:eastAsia="Times New Roman"/>
    </w:rPr>
  </w:style>
  <w:style w:type="character" w:customStyle="1" w:styleId="130">
    <w:name w:val="Footnote Text Char"/>
    <w:basedOn w:val="65"/>
    <w:link w:val="50"/>
    <w:qFormat/>
    <w:uiPriority w:val="0"/>
    <w:rPr>
      <w:rFonts w:eastAsia="Times New Roman"/>
      <w:sz w:val="16"/>
    </w:rPr>
  </w:style>
  <w:style w:type="paragraph" w:customStyle="1" w:styleId="131">
    <w:name w:val="INDENT1"/>
    <w:basedOn w:val="1"/>
    <w:qFormat/>
    <w:uiPriority w:val="99"/>
    <w:pPr>
      <w:ind w:left="851"/>
    </w:pPr>
    <w:rPr>
      <w:rFonts w:eastAsia="Yu Mincho"/>
    </w:rPr>
  </w:style>
  <w:style w:type="paragraph" w:customStyle="1" w:styleId="132">
    <w:name w:val="INDENT2"/>
    <w:basedOn w:val="1"/>
    <w:qFormat/>
    <w:uiPriority w:val="99"/>
    <w:pPr>
      <w:ind w:left="1135" w:hanging="284"/>
    </w:pPr>
    <w:rPr>
      <w:rFonts w:eastAsia="Yu Mincho"/>
    </w:rPr>
  </w:style>
  <w:style w:type="paragraph" w:customStyle="1" w:styleId="133">
    <w:name w:val="INDENT3"/>
    <w:basedOn w:val="1"/>
    <w:qFormat/>
    <w:uiPriority w:val="99"/>
    <w:pPr>
      <w:ind w:left="1701" w:hanging="567"/>
    </w:pPr>
    <w:rPr>
      <w:rFonts w:eastAsia="Yu Mincho"/>
    </w:rPr>
  </w:style>
  <w:style w:type="paragraph" w:customStyle="1" w:styleId="134">
    <w:name w:val="Figure_Title"/>
    <w:basedOn w:val="1"/>
    <w:next w:val="1"/>
    <w:qFormat/>
    <w:uiPriority w:val="99"/>
    <w:pPr>
      <w:keepLines/>
      <w:tabs>
        <w:tab w:val="left" w:pos="794"/>
        <w:tab w:val="left" w:pos="1191"/>
        <w:tab w:val="left" w:pos="1588"/>
        <w:tab w:val="left" w:pos="1985"/>
      </w:tabs>
      <w:spacing w:before="120" w:after="480"/>
      <w:jc w:val="center"/>
    </w:pPr>
    <w:rPr>
      <w:rFonts w:eastAsia="Yu Mincho"/>
      <w:b/>
      <w:sz w:val="24"/>
    </w:rPr>
  </w:style>
  <w:style w:type="paragraph" w:customStyle="1" w:styleId="135">
    <w:name w:val="Rec_CCITT_#"/>
    <w:basedOn w:val="1"/>
    <w:qFormat/>
    <w:uiPriority w:val="99"/>
    <w:pPr>
      <w:keepNext/>
      <w:keepLines/>
    </w:pPr>
    <w:rPr>
      <w:rFonts w:eastAsia="Yu Mincho"/>
      <w:b/>
    </w:rPr>
  </w:style>
  <w:style w:type="paragraph" w:customStyle="1" w:styleId="136">
    <w:name w:val="enumlev2"/>
    <w:basedOn w:val="1"/>
    <w:qFormat/>
    <w:uiPriority w:val="99"/>
    <w:pPr>
      <w:tabs>
        <w:tab w:val="left" w:pos="794"/>
        <w:tab w:val="left" w:pos="1191"/>
        <w:tab w:val="left" w:pos="1588"/>
        <w:tab w:val="left" w:pos="1985"/>
      </w:tabs>
      <w:spacing w:before="86"/>
      <w:ind w:left="1588" w:hanging="397"/>
      <w:jc w:val="both"/>
    </w:pPr>
    <w:rPr>
      <w:rFonts w:eastAsia="Yu Mincho"/>
      <w:lang w:val="en-US"/>
    </w:rPr>
  </w:style>
  <w:style w:type="paragraph" w:customStyle="1" w:styleId="137">
    <w:name w:val="Couv Rec Title"/>
    <w:basedOn w:val="1"/>
    <w:qFormat/>
    <w:uiPriority w:val="99"/>
    <w:pPr>
      <w:keepNext/>
      <w:keepLines/>
      <w:spacing w:before="240"/>
      <w:ind w:left="1418"/>
    </w:pPr>
    <w:rPr>
      <w:rFonts w:ascii="Arial" w:hAnsi="Arial" w:eastAsia="Yu Mincho"/>
      <w:b/>
      <w:sz w:val="36"/>
      <w:lang w:val="en-US"/>
    </w:rPr>
  </w:style>
  <w:style w:type="character" w:customStyle="1" w:styleId="138">
    <w:name w:val="Plain Text Char"/>
    <w:basedOn w:val="65"/>
    <w:link w:val="37"/>
    <w:qFormat/>
    <w:uiPriority w:val="99"/>
    <w:rPr>
      <w:rFonts w:ascii="Courier New" w:hAnsi="Courier New" w:eastAsia="Yu Mincho"/>
      <w:lang w:val="nb-NO" w:eastAsia="en-US"/>
    </w:rPr>
  </w:style>
  <w:style w:type="character" w:customStyle="1" w:styleId="139">
    <w:name w:val="Body Text Char"/>
    <w:basedOn w:val="65"/>
    <w:link w:val="34"/>
    <w:qFormat/>
    <w:uiPriority w:val="0"/>
    <w:rPr>
      <w:rFonts w:eastAsia="Yu Mincho"/>
      <w:lang w:eastAsia="en-US"/>
    </w:rPr>
  </w:style>
  <w:style w:type="character" w:customStyle="1" w:styleId="140">
    <w:name w:val="Figure Title Char"/>
    <w:qFormat/>
    <w:uiPriority w:val="0"/>
    <w:rPr>
      <w:rFonts w:ascii="Arial" w:hAnsi="Arial"/>
      <w:lang w:val="en-GB" w:eastAsia="en-US" w:bidi="ar-SA"/>
    </w:rPr>
  </w:style>
  <w:style w:type="paragraph" w:customStyle="1" w:styleId="141">
    <w:name w:val="StandardText"/>
    <w:basedOn w:val="1"/>
    <w:qFormat/>
    <w:uiPriority w:val="0"/>
    <w:pPr>
      <w:spacing w:after="120"/>
      <w:jc w:val="both"/>
    </w:pPr>
    <w:rPr>
      <w:rFonts w:eastAsia="Yu Mincho"/>
      <w:sz w:val="22"/>
      <w:lang w:val="en-US"/>
    </w:rPr>
  </w:style>
  <w:style w:type="character" w:customStyle="1" w:styleId="142">
    <w:name w:val="B1 Char"/>
    <w:qFormat/>
    <w:uiPriority w:val="0"/>
    <w:rPr>
      <w:lang w:val="en-GB" w:eastAsia="en-US" w:bidi="ar-SA"/>
    </w:rPr>
  </w:style>
  <w:style w:type="paragraph" w:customStyle="1" w:styleId="143">
    <w:name w:val="Car C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44">
    <w:name w:val="p1"/>
    <w:qFormat/>
    <w:uiPriority w:val="0"/>
  </w:style>
  <w:style w:type="character" w:customStyle="1" w:styleId="145">
    <w:name w:val="e-031"/>
    <w:qFormat/>
    <w:uiPriority w:val="0"/>
    <w:rPr>
      <w:i/>
      <w:iCs/>
    </w:rPr>
  </w:style>
  <w:style w:type="character" w:customStyle="1" w:styleId="146">
    <w:name w:val="Caption Char"/>
    <w:link w:val="30"/>
    <w:qFormat/>
    <w:uiPriority w:val="0"/>
    <w:rPr>
      <w:rFonts w:eastAsia="Yu Mincho"/>
      <w:b/>
      <w:lang w:eastAsia="en-US"/>
    </w:rPr>
  </w:style>
  <w:style w:type="paragraph" w:customStyle="1" w:styleId="147">
    <w:name w:val="myReference"/>
    <w:basedOn w:val="1"/>
    <w:next w:val="1"/>
    <w:qFormat/>
    <w:uiPriority w:val="0"/>
    <w:pPr>
      <w:keepNext/>
      <w:numPr>
        <w:ilvl w:val="0"/>
        <w:numId w:val="3"/>
      </w:numPr>
      <w:tabs>
        <w:tab w:val="left" w:pos="540"/>
        <w:tab w:val="clear" w:pos="-1440"/>
      </w:tabs>
      <w:spacing w:after="40"/>
      <w:ind w:left="547" w:hanging="547"/>
      <w:jc w:val="both"/>
    </w:pPr>
    <w:rPr>
      <w:rFonts w:eastAsia="Yu Mincho"/>
      <w:sz w:val="22"/>
      <w:lang w:val="en-US"/>
    </w:rPr>
  </w:style>
  <w:style w:type="paragraph" w:customStyle="1" w:styleId="148">
    <w:name w:val="Head1Mine"/>
    <w:basedOn w:val="2"/>
    <w:next w:val="141"/>
    <w:qFormat/>
    <w:uiPriority w:val="0"/>
    <w:pPr>
      <w:keepLines w:val="0"/>
      <w:numPr>
        <w:ilvl w:val="0"/>
        <w:numId w:val="4"/>
      </w:numPr>
      <w:pBdr>
        <w:top w:val="none" w:color="auto" w:sz="0" w:space="0"/>
      </w:pBdr>
      <w:spacing w:after="120"/>
    </w:pPr>
    <w:rPr>
      <w:rFonts w:ascii="Times New Roman" w:hAnsi="Times New Roman" w:eastAsia="Yu Mincho"/>
      <w:b/>
      <w:bCs/>
      <w:sz w:val="28"/>
      <w:szCs w:val="28"/>
    </w:rPr>
  </w:style>
  <w:style w:type="paragraph" w:customStyle="1" w:styleId="149">
    <w:name w:val="Head2Mine"/>
    <w:basedOn w:val="148"/>
    <w:next w:val="141"/>
    <w:qFormat/>
    <w:uiPriority w:val="0"/>
    <w:pPr>
      <w:numPr>
        <w:ilvl w:val="1"/>
      </w:numPr>
    </w:pPr>
  </w:style>
  <w:style w:type="paragraph" w:customStyle="1" w:styleId="150">
    <w:name w:val="Head3Mine"/>
    <w:basedOn w:val="149"/>
    <w:next w:val="141"/>
    <w:qFormat/>
    <w:uiPriority w:val="0"/>
    <w:pPr>
      <w:numPr>
        <w:ilvl w:val="2"/>
      </w:numPr>
    </w:pPr>
  </w:style>
  <w:style w:type="paragraph" w:customStyle="1" w:styleId="151">
    <w:name w:val="TableText"/>
    <w:basedOn w:val="35"/>
    <w:qFormat/>
    <w:uiPriority w:val="99"/>
    <w:pPr>
      <w:keepNext/>
      <w:keepLines/>
      <w:spacing w:after="180"/>
      <w:ind w:left="0"/>
      <w:jc w:val="center"/>
    </w:pPr>
    <w:rPr>
      <w:snapToGrid w:val="0"/>
      <w:kern w:val="2"/>
    </w:rPr>
  </w:style>
  <w:style w:type="character" w:customStyle="1" w:styleId="152">
    <w:name w:val="Body Text Indent Char"/>
    <w:basedOn w:val="65"/>
    <w:link w:val="35"/>
    <w:qFormat/>
    <w:uiPriority w:val="99"/>
    <w:rPr>
      <w:rFonts w:eastAsia="Yu Mincho"/>
      <w:lang w:eastAsia="en-US"/>
    </w:rPr>
  </w:style>
  <w:style w:type="paragraph" w:customStyle="1" w:styleId="153">
    <w:name w:val="Default"/>
    <w:qFormat/>
    <w:uiPriority w:val="99"/>
    <w:pPr>
      <w:autoSpaceDE w:val="0"/>
      <w:autoSpaceDN w:val="0"/>
      <w:adjustRightInd w:val="0"/>
      <w:spacing w:after="160" w:line="259" w:lineRule="auto"/>
    </w:pPr>
    <w:rPr>
      <w:rFonts w:ascii="Nokia Pure Text" w:hAnsi="Nokia Pure Text" w:eastAsia="Calibri" w:cs="Nokia Pure Text"/>
      <w:color w:val="000000"/>
      <w:sz w:val="24"/>
      <w:szCs w:val="24"/>
      <w:lang w:val="en-US" w:eastAsia="en-US" w:bidi="ar-SA"/>
    </w:rPr>
  </w:style>
  <w:style w:type="character" w:customStyle="1" w:styleId="154">
    <w:name w:val="Header Char"/>
    <w:link w:val="46"/>
    <w:qFormat/>
    <w:uiPriority w:val="0"/>
    <w:rPr>
      <w:rFonts w:ascii="Arial" w:hAnsi="Arial" w:eastAsia="Times New Roman"/>
      <w:b/>
      <w:sz w:val="18"/>
    </w:rPr>
  </w:style>
  <w:style w:type="character" w:customStyle="1" w:styleId="155">
    <w:name w:val="Title Char"/>
    <w:basedOn w:val="65"/>
    <w:link w:val="61"/>
    <w:qFormat/>
    <w:uiPriority w:val="99"/>
    <w:rPr>
      <w:rFonts w:ascii="Arial" w:hAnsi="Arial" w:eastAsia="Yu Mincho"/>
      <w:b/>
      <w:bCs/>
      <w:kern w:val="28"/>
      <w:sz w:val="28"/>
      <w:szCs w:val="32"/>
      <w:lang w:eastAsia="en-US"/>
    </w:rPr>
  </w:style>
  <w:style w:type="character" w:customStyle="1" w:styleId="156">
    <w:name w:val="Heading 4 Char"/>
    <w:link w:val="5"/>
    <w:qFormat/>
    <w:uiPriority w:val="0"/>
    <w:rPr>
      <w:rFonts w:ascii="Arial" w:hAnsi="Arial" w:eastAsia="Times New Roman"/>
      <w:sz w:val="24"/>
    </w:rPr>
  </w:style>
  <w:style w:type="character" w:customStyle="1" w:styleId="157">
    <w:name w:val="Heading 5 Char"/>
    <w:link w:val="6"/>
    <w:qFormat/>
    <w:uiPriority w:val="0"/>
    <w:rPr>
      <w:rFonts w:ascii="Arial" w:hAnsi="Arial" w:eastAsia="Times New Roman"/>
      <w:sz w:val="22"/>
    </w:rPr>
  </w:style>
  <w:style w:type="character" w:customStyle="1" w:styleId="158">
    <w:name w:val="H6 Char"/>
    <w:link w:val="8"/>
    <w:qFormat/>
    <w:uiPriority w:val="0"/>
    <w:rPr>
      <w:rFonts w:ascii="Arial" w:hAnsi="Arial" w:eastAsia="Times New Roman"/>
    </w:rPr>
  </w:style>
  <w:style w:type="character" w:customStyle="1" w:styleId="159">
    <w:name w:val="Heading 6 Char"/>
    <w:basedOn w:val="158"/>
    <w:link w:val="7"/>
    <w:qFormat/>
    <w:uiPriority w:val="0"/>
    <w:rPr>
      <w:rFonts w:ascii="Arial" w:hAnsi="Arial" w:eastAsia="Times New Roman"/>
    </w:rPr>
  </w:style>
  <w:style w:type="character" w:customStyle="1" w:styleId="160">
    <w:name w:val="Char Char12"/>
    <w:qFormat/>
    <w:uiPriority w:val="0"/>
    <w:rPr>
      <w:rFonts w:ascii="Arial" w:hAnsi="Arial"/>
      <w:b/>
      <w:sz w:val="18"/>
      <w:lang w:val="en-GB" w:bidi="ar-SA"/>
    </w:rPr>
  </w:style>
  <w:style w:type="character" w:customStyle="1" w:styleId="161">
    <w:name w:val="Char Char5"/>
    <w:qFormat/>
    <w:uiPriority w:val="0"/>
    <w:rPr>
      <w:lang w:val="en-GB" w:eastAsia="ja-JP" w:bidi="ar-SA"/>
    </w:rPr>
  </w:style>
  <w:style w:type="character" w:customStyle="1" w:styleId="162">
    <w:name w:val="Body Text 2 Char"/>
    <w:basedOn w:val="65"/>
    <w:link w:val="56"/>
    <w:qFormat/>
    <w:uiPriority w:val="99"/>
    <w:rPr>
      <w:rFonts w:eastAsia="Yu Mincho"/>
      <w:i/>
      <w:lang w:eastAsia="en-US"/>
    </w:rPr>
  </w:style>
  <w:style w:type="character" w:customStyle="1" w:styleId="163">
    <w:name w:val="Body Text 3 Char"/>
    <w:basedOn w:val="65"/>
    <w:link w:val="33"/>
    <w:qFormat/>
    <w:uiPriority w:val="99"/>
    <w:rPr>
      <w:rFonts w:eastAsia="Osaka"/>
      <w:color w:val="000000"/>
      <w:lang w:eastAsia="en-US"/>
    </w:rPr>
  </w:style>
  <w:style w:type="paragraph" w:customStyle="1" w:styleId="164">
    <w:name w:val="Char Char Char Char Char"/>
    <w:semiHidden/>
    <w:qFormat/>
    <w:uiPriority w:val="0"/>
    <w:pPr>
      <w:keepNext/>
      <w:numPr>
        <w:ilvl w:val="0"/>
        <w:numId w:val="5"/>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character" w:customStyle="1" w:styleId="165">
    <w:name w:val="msoins"/>
    <w:basedOn w:val="65"/>
    <w:qFormat/>
    <w:uiPriority w:val="0"/>
  </w:style>
  <w:style w:type="paragraph" w:customStyle="1" w:styleId="166">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67">
    <w:name w:val="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68">
    <w:name w:val="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69">
    <w:name w:val="Char Char1"/>
    <w:qFormat/>
    <w:uiPriority w:val="0"/>
    <w:rPr>
      <w:lang w:val="en-GB" w:eastAsia="ja-JP" w:bidi="ar-SA"/>
    </w:rPr>
  </w:style>
  <w:style w:type="paragraph" w:customStyle="1" w:styleId="170">
    <w:name w:val="(文字) (文字)1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71">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72">
    <w:name w:val="(文字) (文字)1 Char (文字) (文字) Char (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73">
    <w:name w:val="bt Char"/>
    <w:qFormat/>
    <w:uiPriority w:val="0"/>
    <w:rPr>
      <w:rFonts w:eastAsia="MS Mincho"/>
      <w:lang w:val="en-GB" w:eastAsia="en-US" w:bidi="ar-SA"/>
    </w:rPr>
  </w:style>
  <w:style w:type="paragraph" w:customStyle="1" w:styleId="174">
    <w:name w:val="(文字) (文字)1 Char (文字) (文字)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75">
    <w:name w:val="(文字) (文字)1 Char (文字) (文字) Char (文字) (文字)1 Char (文字) (文字)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76">
    <w:name w:val="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77">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78">
    <w:name w:val="bt Char1"/>
    <w:qFormat/>
    <w:uiPriority w:val="0"/>
    <w:rPr>
      <w:lang w:val="en-GB" w:eastAsia="ja-JP" w:bidi="ar-SA"/>
    </w:rPr>
  </w:style>
  <w:style w:type="paragraph" w:styleId="179">
    <w:name w:val="List Paragraph"/>
    <w:basedOn w:val="1"/>
    <w:link w:val="401"/>
    <w:qFormat/>
    <w:uiPriority w:val="34"/>
    <w:pPr>
      <w:ind w:left="720"/>
      <w:contextualSpacing/>
    </w:pPr>
    <w:rPr>
      <w:rFonts w:eastAsia="Yu Mincho"/>
    </w:rPr>
  </w:style>
  <w:style w:type="character" w:customStyle="1" w:styleId="180">
    <w:name w:val="bt Char2"/>
    <w:qFormat/>
    <w:uiPriority w:val="0"/>
    <w:rPr>
      <w:lang w:val="en-GB" w:eastAsia="ja-JP" w:bidi="ar-SA"/>
    </w:rPr>
  </w:style>
  <w:style w:type="character" w:customStyle="1" w:styleId="181">
    <w:name w:val="Head2A Char4"/>
    <w:qFormat/>
    <w:uiPriority w:val="0"/>
    <w:rPr>
      <w:rFonts w:ascii="Arial" w:hAnsi="Arial"/>
      <w:sz w:val="32"/>
      <w:lang w:val="en-GB" w:eastAsia="ja-JP" w:bidi="ar-SA"/>
    </w:rPr>
  </w:style>
  <w:style w:type="character" w:customStyle="1" w:styleId="182">
    <w:name w:val="Char Char4"/>
    <w:qFormat/>
    <w:uiPriority w:val="0"/>
    <w:rPr>
      <w:rFonts w:ascii="Courier New" w:hAnsi="Courier New"/>
      <w:lang w:val="nb-NO" w:eastAsia="ja-JP" w:bidi="ar-SA"/>
    </w:rPr>
  </w:style>
  <w:style w:type="character" w:customStyle="1" w:styleId="183">
    <w:name w:val="Andrea Leonardi"/>
    <w:semiHidden/>
    <w:qFormat/>
    <w:uiPriority w:val="0"/>
    <w:rPr>
      <w:rFonts w:ascii="Arial" w:hAnsi="Arial" w:cs="Arial"/>
      <w:color w:val="auto"/>
      <w:sz w:val="20"/>
      <w:szCs w:val="20"/>
    </w:rPr>
  </w:style>
  <w:style w:type="character" w:customStyle="1" w:styleId="184">
    <w:name w:val="NO Char Char"/>
    <w:qFormat/>
    <w:uiPriority w:val="0"/>
    <w:rPr>
      <w:lang w:val="en-GB" w:eastAsia="en-US" w:bidi="ar-SA"/>
    </w:rPr>
  </w:style>
  <w:style w:type="character" w:customStyle="1" w:styleId="185">
    <w:name w:val="NO Zchn"/>
    <w:qFormat/>
    <w:uiPriority w:val="0"/>
    <w:rPr>
      <w:lang w:val="en-GB" w:eastAsia="en-US" w:bidi="ar-SA"/>
    </w:rPr>
  </w:style>
  <w:style w:type="character" w:customStyle="1" w:styleId="186">
    <w:name w:val="Heading 1 Char"/>
    <w:qFormat/>
    <w:uiPriority w:val="0"/>
    <w:rPr>
      <w:rFonts w:ascii="Arial" w:hAnsi="Arial"/>
      <w:sz w:val="36"/>
      <w:lang w:val="en-GB" w:eastAsia="en-US" w:bidi="ar-SA"/>
    </w:rPr>
  </w:style>
  <w:style w:type="character" w:customStyle="1" w:styleId="187">
    <w:name w:val="TAC Car"/>
    <w:qFormat/>
    <w:uiPriority w:val="0"/>
    <w:rPr>
      <w:rFonts w:ascii="Arial" w:hAnsi="Arial"/>
      <w:sz w:val="18"/>
      <w:lang w:val="en-GB" w:eastAsia="ja-JP" w:bidi="ar-SA"/>
    </w:rPr>
  </w:style>
  <w:style w:type="character" w:customStyle="1" w:styleId="188">
    <w:name w:val="TAL (文字)"/>
    <w:qFormat/>
    <w:uiPriority w:val="0"/>
    <w:rPr>
      <w:rFonts w:ascii="Arial" w:hAnsi="Arial"/>
      <w:sz w:val="18"/>
      <w:lang w:val="en-GB" w:eastAsia="ja-JP" w:bidi="ar-SA"/>
    </w:rPr>
  </w:style>
  <w:style w:type="paragraph" w:customStyle="1" w:styleId="189">
    <w:name w:val="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190">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91">
    <w:name w:val="T1 Char"/>
    <w:basedOn w:val="158"/>
    <w:qFormat/>
    <w:uiPriority w:val="0"/>
    <w:rPr>
      <w:rFonts w:ascii="Arial" w:hAnsi="Arial" w:eastAsia="Times New Roman"/>
      <w:lang w:eastAsia="en-US"/>
    </w:rPr>
  </w:style>
  <w:style w:type="character" w:customStyle="1" w:styleId="192">
    <w:name w:val="T1 Char1"/>
    <w:basedOn w:val="158"/>
    <w:qFormat/>
    <w:uiPriority w:val="0"/>
    <w:rPr>
      <w:rFonts w:ascii="Arial" w:hAnsi="Arial" w:eastAsia="Times New Roman"/>
      <w:lang w:eastAsia="en-US"/>
    </w:rPr>
  </w:style>
  <w:style w:type="character" w:customStyle="1" w:styleId="193">
    <w:name w:val="h4 Char"/>
    <w:qFormat/>
    <w:uiPriority w:val="0"/>
    <w:rPr>
      <w:rFonts w:ascii="Arial" w:hAnsi="Arial" w:eastAsia="MS Mincho"/>
      <w:sz w:val="24"/>
      <w:lang w:val="en-GB" w:eastAsia="en-US" w:bidi="ar-SA"/>
    </w:rPr>
  </w:style>
  <w:style w:type="character" w:customStyle="1" w:styleId="194">
    <w:name w:val="h5 Char"/>
    <w:qFormat/>
    <w:uiPriority w:val="0"/>
    <w:rPr>
      <w:rFonts w:ascii="Arial" w:hAnsi="Arial" w:eastAsia="MS Mincho"/>
      <w:sz w:val="22"/>
      <w:lang w:val="en-GB" w:eastAsia="en-US" w:bidi="ar-SA"/>
    </w:rPr>
  </w:style>
  <w:style w:type="character" w:customStyle="1" w:styleId="195">
    <w:name w:val="Head2A Char1"/>
    <w:qFormat/>
    <w:uiPriority w:val="0"/>
    <w:rPr>
      <w:rFonts w:ascii="Arial" w:hAnsi="Arial"/>
      <w:sz w:val="32"/>
      <w:lang w:val="en-GB" w:eastAsia="en-US" w:bidi="ar-SA"/>
    </w:rPr>
  </w:style>
  <w:style w:type="character" w:customStyle="1" w:styleId="196">
    <w:name w:val="NMP Heading 1 Char"/>
    <w:qFormat/>
    <w:uiPriority w:val="0"/>
    <w:rPr>
      <w:rFonts w:ascii="Arial" w:hAnsi="Arial"/>
      <w:sz w:val="36"/>
      <w:lang w:val="en-GB" w:eastAsia="en-US" w:bidi="ar-SA"/>
    </w:rPr>
  </w:style>
  <w:style w:type="paragraph" w:customStyle="1" w:styleId="197">
    <w:name w:val="Zchn Zchn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98">
    <w:name w:val="NMP Heading 1 Char1"/>
    <w:qFormat/>
    <w:uiPriority w:val="0"/>
    <w:rPr>
      <w:rFonts w:ascii="Arial" w:hAnsi="Arial"/>
      <w:sz w:val="36"/>
      <w:lang w:val="en-GB" w:eastAsia="en-US" w:bidi="ar-SA"/>
    </w:rPr>
  </w:style>
  <w:style w:type="character" w:customStyle="1" w:styleId="199">
    <w:name w:val="Head2A Char2"/>
    <w:qFormat/>
    <w:uiPriority w:val="0"/>
    <w:rPr>
      <w:rFonts w:ascii="Arial" w:hAnsi="Arial"/>
      <w:sz w:val="32"/>
      <w:lang w:val="en-GB" w:eastAsia="en-US" w:bidi="ar-SA"/>
    </w:rPr>
  </w:style>
  <w:style w:type="paragraph" w:customStyle="1" w:styleId="200">
    <w:name w:val="(文字) (文字)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01">
    <w:name w:val="Head2A Char3"/>
    <w:qFormat/>
    <w:uiPriority w:val="0"/>
    <w:rPr>
      <w:rFonts w:ascii="Arial" w:hAnsi="Arial"/>
      <w:sz w:val="32"/>
      <w:lang w:val="en-GB" w:eastAsia="en-US" w:bidi="ar-SA"/>
    </w:rPr>
  </w:style>
  <w:style w:type="character" w:customStyle="1" w:styleId="202">
    <w:name w:val="h4 Char1"/>
    <w:qFormat/>
    <w:uiPriority w:val="0"/>
    <w:rPr>
      <w:rFonts w:ascii="Arial" w:hAnsi="Arial" w:eastAsia="MS Mincho"/>
      <w:sz w:val="24"/>
      <w:lang w:val="en-GB" w:eastAsia="en-US" w:bidi="ar-SA"/>
    </w:rPr>
  </w:style>
  <w:style w:type="character" w:customStyle="1" w:styleId="203">
    <w:name w:val="h5 Char1"/>
    <w:qFormat/>
    <w:uiPriority w:val="0"/>
    <w:rPr>
      <w:rFonts w:ascii="Arial" w:hAnsi="Arial" w:eastAsia="MS Mincho"/>
      <w:sz w:val="22"/>
      <w:lang w:val="en-GB" w:eastAsia="en-US" w:bidi="ar-SA"/>
    </w:rPr>
  </w:style>
  <w:style w:type="character" w:customStyle="1" w:styleId="204">
    <w:name w:val="Underrubrik2 Char1"/>
    <w:qFormat/>
    <w:uiPriority w:val="0"/>
    <w:rPr>
      <w:rFonts w:ascii="Arial" w:hAnsi="Arial" w:eastAsia="Batang" w:cs="Times New Roman"/>
      <w:b/>
      <w:bCs/>
      <w:i/>
      <w:iCs/>
      <w:sz w:val="28"/>
      <w:szCs w:val="28"/>
      <w:lang w:val="en-GB" w:eastAsia="en-US" w:bidi="ar-SA"/>
    </w:rPr>
  </w:style>
  <w:style w:type="paragraph" w:customStyle="1" w:styleId="205">
    <w:name w:val="(文字) (文字)3"/>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06">
    <w:name w:val="Zchn Zchn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07">
    <w:name w:val="(文字) (文字)4"/>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08">
    <w:name w:val="T1 Char2"/>
    <w:basedOn w:val="158"/>
    <w:qFormat/>
    <w:uiPriority w:val="0"/>
    <w:rPr>
      <w:rFonts w:ascii="Arial" w:hAnsi="Arial" w:eastAsia="Times New Roman"/>
      <w:lang w:eastAsia="en-US"/>
    </w:rPr>
  </w:style>
  <w:style w:type="paragraph" w:customStyle="1" w:styleId="209">
    <w:name w:val="(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10">
    <w:name w:val="Revision1"/>
    <w:hidden/>
    <w:semiHidden/>
    <w:qFormat/>
    <w:uiPriority w:val="99"/>
    <w:pPr>
      <w:spacing w:after="160" w:line="259" w:lineRule="auto"/>
    </w:pPr>
    <w:rPr>
      <w:rFonts w:ascii="Times New Roman" w:hAnsi="Times New Roman" w:eastAsia="Batang" w:cs="Times New Roman"/>
      <w:lang w:val="en-GB" w:eastAsia="en-US" w:bidi="ar-SA"/>
    </w:rPr>
  </w:style>
  <w:style w:type="character" w:customStyle="1" w:styleId="211">
    <w:name w:val="Body Text Indent 2 Char"/>
    <w:basedOn w:val="65"/>
    <w:link w:val="42"/>
    <w:qFormat/>
    <w:uiPriority w:val="99"/>
    <w:rPr>
      <w:rFonts w:eastAsia="MS Mincho"/>
    </w:rPr>
  </w:style>
  <w:style w:type="character" w:customStyle="1" w:styleId="212">
    <w:name w:val="Char Char7"/>
    <w:semiHidden/>
    <w:qFormat/>
    <w:uiPriority w:val="0"/>
    <w:rPr>
      <w:rFonts w:ascii="Tahoma" w:hAnsi="Tahoma" w:cs="Tahoma"/>
      <w:shd w:val="clear" w:color="auto" w:fill="000080"/>
      <w:lang w:val="en-GB" w:eastAsia="en-US"/>
    </w:rPr>
  </w:style>
  <w:style w:type="character" w:customStyle="1" w:styleId="213">
    <w:name w:val="Zchn Zchn5"/>
    <w:qFormat/>
    <w:uiPriority w:val="0"/>
    <w:rPr>
      <w:rFonts w:ascii="Courier New" w:hAnsi="Courier New" w:eastAsia="Batang"/>
      <w:lang w:val="nb-NO" w:eastAsia="en-US" w:bidi="ar-SA"/>
    </w:rPr>
  </w:style>
  <w:style w:type="character" w:customStyle="1" w:styleId="214">
    <w:name w:val="Char Char10"/>
    <w:semiHidden/>
    <w:qFormat/>
    <w:uiPriority w:val="0"/>
    <w:rPr>
      <w:rFonts w:ascii="Times New Roman" w:hAnsi="Times New Roman"/>
      <w:lang w:val="en-GB" w:eastAsia="en-US"/>
    </w:rPr>
  </w:style>
  <w:style w:type="character" w:customStyle="1" w:styleId="215">
    <w:name w:val="Char Char9"/>
    <w:semiHidden/>
    <w:qFormat/>
    <w:uiPriority w:val="0"/>
    <w:rPr>
      <w:rFonts w:ascii="Tahoma" w:hAnsi="Tahoma" w:cs="Tahoma"/>
      <w:sz w:val="16"/>
      <w:szCs w:val="16"/>
      <w:lang w:val="en-GB" w:eastAsia="en-US"/>
    </w:rPr>
  </w:style>
  <w:style w:type="character" w:customStyle="1" w:styleId="216">
    <w:name w:val="Char Char8"/>
    <w:semiHidden/>
    <w:qFormat/>
    <w:uiPriority w:val="0"/>
    <w:rPr>
      <w:rFonts w:ascii="Times New Roman" w:hAnsi="Times New Roman"/>
      <w:b/>
      <w:bCs/>
      <w:lang w:val="en-GB" w:eastAsia="en-US"/>
    </w:rPr>
  </w:style>
  <w:style w:type="paragraph" w:customStyle="1" w:styleId="217">
    <w:name w:val="修订5"/>
    <w:hidden/>
    <w:semiHidden/>
    <w:qFormat/>
    <w:uiPriority w:val="0"/>
    <w:pPr>
      <w:spacing w:after="160" w:line="259" w:lineRule="auto"/>
    </w:pPr>
    <w:rPr>
      <w:rFonts w:ascii="Times New Roman" w:hAnsi="Times New Roman" w:eastAsia="Batang" w:cs="Times New Roman"/>
      <w:lang w:val="en-GB" w:eastAsia="en-US" w:bidi="ar-SA"/>
    </w:rPr>
  </w:style>
  <w:style w:type="character" w:customStyle="1" w:styleId="218">
    <w:name w:val="Endnote Text Char"/>
    <w:basedOn w:val="65"/>
    <w:link w:val="43"/>
    <w:qFormat/>
    <w:uiPriority w:val="99"/>
    <w:rPr>
      <w:rFonts w:eastAsia="宋体"/>
      <w:lang w:eastAsia="en-US"/>
    </w:rPr>
  </w:style>
  <w:style w:type="character" w:customStyle="1" w:styleId="219">
    <w:name w:val="bt Char3"/>
    <w:qFormat/>
    <w:uiPriority w:val="0"/>
    <w:rPr>
      <w:lang w:val="en-GB" w:eastAsia="ja-JP" w:bidi="ar-SA"/>
    </w:rPr>
  </w:style>
  <w:style w:type="paragraph" w:customStyle="1" w:styleId="220">
    <w:name w:val="FL"/>
    <w:basedOn w:val="1"/>
    <w:qFormat/>
    <w:uiPriority w:val="99"/>
    <w:pPr>
      <w:keepNext/>
      <w:keepLines/>
      <w:spacing w:before="60"/>
      <w:jc w:val="center"/>
    </w:pPr>
    <w:rPr>
      <w:rFonts w:ascii="Arial" w:hAnsi="Arial" w:eastAsia="Yu Mincho"/>
      <w:b/>
    </w:rPr>
  </w:style>
  <w:style w:type="character" w:customStyle="1" w:styleId="221">
    <w:name w:val="h5 Char2"/>
    <w:qFormat/>
    <w:uiPriority w:val="0"/>
    <w:rPr>
      <w:rFonts w:ascii="Arial" w:hAnsi="Arial"/>
      <w:sz w:val="22"/>
      <w:lang w:val="en-GB" w:eastAsia="ja-JP" w:bidi="ar-SA"/>
    </w:rPr>
  </w:style>
  <w:style w:type="character" w:customStyle="1" w:styleId="222">
    <w:name w:val="Date Char"/>
    <w:basedOn w:val="65"/>
    <w:link w:val="41"/>
    <w:qFormat/>
    <w:uiPriority w:val="99"/>
    <w:rPr>
      <w:rFonts w:eastAsia="Yu Mincho"/>
      <w:lang w:eastAsia="en-US"/>
    </w:rPr>
  </w:style>
  <w:style w:type="character" w:customStyle="1" w:styleId="223">
    <w:name w:val="h4 Char2"/>
    <w:qFormat/>
    <w:uiPriority w:val="0"/>
    <w:rPr>
      <w:rFonts w:ascii="Arial" w:hAnsi="Arial"/>
      <w:sz w:val="24"/>
      <w:lang w:val="en-GB"/>
    </w:rPr>
  </w:style>
  <w:style w:type="paragraph" w:customStyle="1" w:styleId="224">
    <w:name w:val="gpotbl_title"/>
    <w:basedOn w:val="1"/>
    <w:qFormat/>
    <w:uiPriority w:val="0"/>
    <w:pPr>
      <w:spacing w:before="100" w:beforeAutospacing="1" w:after="100" w:afterAutospacing="1"/>
      <w:jc w:val="center"/>
    </w:pPr>
    <w:rPr>
      <w:rFonts w:eastAsia="Yu Mincho"/>
      <w:b/>
      <w:bCs/>
      <w:sz w:val="24"/>
      <w:szCs w:val="24"/>
    </w:rPr>
  </w:style>
  <w:style w:type="paragraph" w:customStyle="1" w:styleId="225">
    <w:name w:val="gpotbl_note"/>
    <w:basedOn w:val="1"/>
    <w:qFormat/>
    <w:uiPriority w:val="0"/>
    <w:pPr>
      <w:spacing w:before="100" w:beforeAutospacing="1" w:after="100" w:afterAutospacing="1"/>
    </w:pPr>
    <w:rPr>
      <w:rFonts w:eastAsia="Yu Mincho"/>
      <w:sz w:val="24"/>
      <w:szCs w:val="24"/>
    </w:rPr>
  </w:style>
  <w:style w:type="character" w:customStyle="1" w:styleId="226">
    <w:name w:val="Heading 8 Char"/>
    <w:basedOn w:val="196"/>
    <w:link w:val="10"/>
    <w:qFormat/>
    <w:uiPriority w:val="0"/>
    <w:rPr>
      <w:rFonts w:ascii="Arial" w:hAnsi="Arial" w:eastAsia="Times New Roman"/>
      <w:sz w:val="36"/>
      <w:lang w:val="en-GB" w:eastAsia="en-US" w:bidi="ar-SA"/>
    </w:rPr>
  </w:style>
  <w:style w:type="character" w:customStyle="1" w:styleId="227">
    <w:name w:val="List Char"/>
    <w:link w:val="14"/>
    <w:qFormat/>
    <w:uiPriority w:val="0"/>
    <w:rPr>
      <w:rFonts w:eastAsia="Times New Roman"/>
    </w:rPr>
  </w:style>
  <w:style w:type="character" w:customStyle="1" w:styleId="228">
    <w:name w:val="List Bullet Char"/>
    <w:basedOn w:val="227"/>
    <w:link w:val="28"/>
    <w:qFormat/>
    <w:uiPriority w:val="0"/>
    <w:rPr>
      <w:rFonts w:eastAsia="Times New Roman"/>
    </w:rPr>
  </w:style>
  <w:style w:type="character" w:customStyle="1" w:styleId="229">
    <w:name w:val="List Bullet 2 Char"/>
    <w:basedOn w:val="228"/>
    <w:link w:val="27"/>
    <w:qFormat/>
    <w:uiPriority w:val="0"/>
    <w:rPr>
      <w:rFonts w:eastAsia="Times New Roman"/>
    </w:rPr>
  </w:style>
  <w:style w:type="character" w:customStyle="1" w:styleId="230">
    <w:name w:val="List Bullet 3 Char"/>
    <w:basedOn w:val="229"/>
    <w:link w:val="26"/>
    <w:qFormat/>
    <w:uiPriority w:val="0"/>
    <w:rPr>
      <w:rFonts w:eastAsia="Times New Roman"/>
    </w:rPr>
  </w:style>
  <w:style w:type="paragraph" w:customStyle="1" w:styleId="231">
    <w:name w:val="TabList"/>
    <w:basedOn w:val="1"/>
    <w:qFormat/>
    <w:uiPriority w:val="99"/>
    <w:pPr>
      <w:tabs>
        <w:tab w:val="left" w:pos="1134"/>
      </w:tabs>
      <w:spacing w:after="0"/>
    </w:pPr>
    <w:rPr>
      <w:rFonts w:eastAsia="MS Mincho"/>
    </w:rPr>
  </w:style>
  <w:style w:type="paragraph" w:customStyle="1" w:styleId="232">
    <w:name w:val="table text"/>
    <w:basedOn w:val="1"/>
    <w:next w:val="233"/>
    <w:qFormat/>
    <w:uiPriority w:val="99"/>
    <w:pPr>
      <w:spacing w:after="0"/>
    </w:pPr>
    <w:rPr>
      <w:rFonts w:eastAsia="MS Mincho"/>
      <w:i/>
    </w:rPr>
  </w:style>
  <w:style w:type="paragraph" w:customStyle="1" w:styleId="233">
    <w:name w:val="table"/>
    <w:basedOn w:val="1"/>
    <w:next w:val="1"/>
    <w:qFormat/>
    <w:uiPriority w:val="99"/>
    <w:pPr>
      <w:spacing w:after="0"/>
      <w:jc w:val="center"/>
    </w:pPr>
    <w:rPr>
      <w:rFonts w:eastAsia="MS Mincho"/>
      <w:lang w:val="en-US"/>
    </w:rPr>
  </w:style>
  <w:style w:type="paragraph" w:customStyle="1" w:styleId="234">
    <w:name w:val="HE"/>
    <w:basedOn w:val="1"/>
    <w:qFormat/>
    <w:uiPriority w:val="99"/>
    <w:pPr>
      <w:spacing w:after="0"/>
    </w:pPr>
    <w:rPr>
      <w:rFonts w:eastAsia="MS Mincho"/>
      <w:b/>
    </w:rPr>
  </w:style>
  <w:style w:type="paragraph" w:customStyle="1" w:styleId="235">
    <w:name w:val="text"/>
    <w:basedOn w:val="1"/>
    <w:qFormat/>
    <w:uiPriority w:val="99"/>
    <w:pPr>
      <w:widowControl w:val="0"/>
      <w:spacing w:after="240"/>
      <w:jc w:val="both"/>
    </w:pPr>
    <w:rPr>
      <w:rFonts w:eastAsia="Yu Mincho"/>
      <w:sz w:val="24"/>
      <w:lang w:val="en-AU"/>
    </w:rPr>
  </w:style>
  <w:style w:type="paragraph" w:customStyle="1" w:styleId="236">
    <w:name w:val="Reference"/>
    <w:basedOn w:val="88"/>
    <w:link w:val="513"/>
    <w:qFormat/>
    <w:uiPriority w:val="99"/>
    <w:pPr>
      <w:tabs>
        <w:tab w:val="left" w:pos="567"/>
      </w:tabs>
      <w:ind w:left="567" w:hanging="567"/>
    </w:pPr>
    <w:rPr>
      <w:rFonts w:eastAsia="Yu Mincho"/>
    </w:rPr>
  </w:style>
  <w:style w:type="paragraph" w:customStyle="1" w:styleId="237">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Yu Mincho"/>
      <w:sz w:val="36"/>
      <w:lang w:eastAsia="de-DE"/>
    </w:rPr>
  </w:style>
  <w:style w:type="paragraph" w:customStyle="1" w:styleId="238">
    <w:name w:val="CR_front"/>
    <w:qFormat/>
    <w:uiPriority w:val="99"/>
    <w:pPr>
      <w:spacing w:after="160" w:line="259" w:lineRule="auto"/>
    </w:pPr>
    <w:rPr>
      <w:rFonts w:ascii="Arial" w:hAnsi="Arial" w:eastAsia="Yu Mincho" w:cs="Times New Roman"/>
      <w:lang w:val="en-GB" w:eastAsia="en-US" w:bidi="ar-SA"/>
    </w:rPr>
  </w:style>
  <w:style w:type="paragraph" w:customStyle="1" w:styleId="239">
    <w:name w:val="text intend 1"/>
    <w:basedOn w:val="235"/>
    <w:qFormat/>
    <w:uiPriority w:val="99"/>
    <w:pPr>
      <w:widowControl/>
      <w:tabs>
        <w:tab w:val="left" w:pos="992"/>
      </w:tabs>
      <w:spacing w:after="120"/>
      <w:ind w:left="992" w:hanging="425"/>
    </w:pPr>
    <w:rPr>
      <w:rFonts w:eastAsia="MS Mincho"/>
      <w:lang w:val="en-US"/>
    </w:rPr>
  </w:style>
  <w:style w:type="paragraph" w:customStyle="1" w:styleId="240">
    <w:name w:val="text intend 2"/>
    <w:basedOn w:val="235"/>
    <w:qFormat/>
    <w:uiPriority w:val="99"/>
    <w:pPr>
      <w:widowControl/>
      <w:tabs>
        <w:tab w:val="left" w:pos="1418"/>
      </w:tabs>
      <w:spacing w:after="120"/>
      <w:ind w:left="1418" w:hanging="426"/>
    </w:pPr>
    <w:rPr>
      <w:rFonts w:eastAsia="MS Mincho"/>
      <w:lang w:val="en-US"/>
    </w:rPr>
  </w:style>
  <w:style w:type="paragraph" w:customStyle="1" w:styleId="241">
    <w:name w:val="text intend 3"/>
    <w:basedOn w:val="235"/>
    <w:qFormat/>
    <w:uiPriority w:val="99"/>
    <w:pPr>
      <w:widowControl/>
      <w:tabs>
        <w:tab w:val="left" w:pos="1843"/>
      </w:tabs>
      <w:spacing w:after="120"/>
      <w:ind w:left="1843" w:hanging="425"/>
    </w:pPr>
    <w:rPr>
      <w:rFonts w:eastAsia="MS Mincho"/>
      <w:lang w:val="en-US"/>
    </w:rPr>
  </w:style>
  <w:style w:type="paragraph" w:customStyle="1" w:styleId="242">
    <w:name w:val="normal puce"/>
    <w:basedOn w:val="1"/>
    <w:qFormat/>
    <w:uiPriority w:val="99"/>
    <w:pPr>
      <w:widowControl w:val="0"/>
      <w:tabs>
        <w:tab w:val="left" w:pos="360"/>
      </w:tabs>
      <w:spacing w:before="60" w:after="60"/>
      <w:ind w:left="360" w:hanging="360"/>
      <w:jc w:val="both"/>
    </w:pPr>
    <w:rPr>
      <w:rFonts w:eastAsia="MS Mincho"/>
    </w:rPr>
  </w:style>
  <w:style w:type="paragraph" w:customStyle="1" w:styleId="243">
    <w:name w:val="para"/>
    <w:basedOn w:val="1"/>
    <w:qFormat/>
    <w:uiPriority w:val="99"/>
    <w:pPr>
      <w:spacing w:after="240"/>
      <w:jc w:val="both"/>
    </w:pPr>
    <w:rPr>
      <w:rFonts w:ascii="Helvetica" w:hAnsi="Helvetica" w:eastAsia="Yu Mincho"/>
    </w:rPr>
  </w:style>
  <w:style w:type="character" w:customStyle="1" w:styleId="244">
    <w:name w:val="MTEquationSection"/>
    <w:qFormat/>
    <w:uiPriority w:val="0"/>
    <w:rPr>
      <w:color w:val="FF0000"/>
      <w:lang w:eastAsia="en-US"/>
    </w:rPr>
  </w:style>
  <w:style w:type="paragraph" w:customStyle="1" w:styleId="245">
    <w:name w:val="MTDisplayEquation"/>
    <w:basedOn w:val="1"/>
    <w:qFormat/>
    <w:uiPriority w:val="99"/>
    <w:pPr>
      <w:tabs>
        <w:tab w:val="center" w:pos="4820"/>
        <w:tab w:val="right" w:pos="9640"/>
      </w:tabs>
    </w:pPr>
    <w:rPr>
      <w:rFonts w:eastAsia="Yu Mincho"/>
    </w:rPr>
  </w:style>
  <w:style w:type="paragraph" w:customStyle="1" w:styleId="246">
    <w:name w:val="List1"/>
    <w:basedOn w:val="1"/>
    <w:qFormat/>
    <w:uiPriority w:val="0"/>
    <w:pPr>
      <w:spacing w:before="120" w:after="0" w:line="280" w:lineRule="atLeast"/>
      <w:ind w:left="360" w:hanging="360"/>
      <w:jc w:val="both"/>
    </w:pPr>
    <w:rPr>
      <w:rFonts w:ascii="Bookman" w:hAnsi="Bookman" w:eastAsia="Yu Mincho"/>
      <w:lang w:val="en-US"/>
    </w:rPr>
  </w:style>
  <w:style w:type="paragraph" w:customStyle="1" w:styleId="247">
    <w:name w:val="CR Cover Page"/>
    <w:link w:val="257"/>
    <w:qFormat/>
    <w:uiPriority w:val="0"/>
    <w:pPr>
      <w:spacing w:after="120" w:line="259" w:lineRule="auto"/>
    </w:pPr>
    <w:rPr>
      <w:rFonts w:ascii="Arial" w:hAnsi="Arial" w:eastAsia="Yu Mincho" w:cs="Times New Roman"/>
      <w:lang w:val="en-GB" w:eastAsia="en-US" w:bidi="ar-SA"/>
    </w:rPr>
  </w:style>
  <w:style w:type="paragraph" w:customStyle="1" w:styleId="248">
    <w:name w:val="tdoc-header"/>
    <w:qFormat/>
    <w:uiPriority w:val="0"/>
    <w:pPr>
      <w:spacing w:after="160" w:line="259" w:lineRule="auto"/>
    </w:pPr>
    <w:rPr>
      <w:rFonts w:ascii="Arial" w:hAnsi="Arial" w:eastAsia="Yu Mincho" w:cs="Times New Roman"/>
      <w:sz w:val="24"/>
      <w:lang w:val="en-GB" w:eastAsia="en-US" w:bidi="ar-SA"/>
    </w:rPr>
  </w:style>
  <w:style w:type="paragraph" w:customStyle="1" w:styleId="249">
    <w:name w:val="Tdoc_Text"/>
    <w:basedOn w:val="1"/>
    <w:qFormat/>
    <w:uiPriority w:val="99"/>
    <w:pPr>
      <w:spacing w:before="120" w:after="0"/>
      <w:jc w:val="both"/>
    </w:pPr>
    <w:rPr>
      <w:rFonts w:eastAsia="Yu Mincho"/>
      <w:lang w:val="en-US"/>
    </w:rPr>
  </w:style>
  <w:style w:type="paragraph" w:customStyle="1" w:styleId="250">
    <w:name w:val="centered"/>
    <w:basedOn w:val="1"/>
    <w:qFormat/>
    <w:uiPriority w:val="99"/>
    <w:pPr>
      <w:widowControl w:val="0"/>
      <w:spacing w:before="120" w:after="0" w:line="280" w:lineRule="atLeast"/>
      <w:jc w:val="center"/>
    </w:pPr>
    <w:rPr>
      <w:rFonts w:ascii="Bookman" w:hAnsi="Bookman" w:eastAsia="Yu Mincho"/>
      <w:lang w:val="en-US"/>
    </w:rPr>
  </w:style>
  <w:style w:type="character" w:customStyle="1" w:styleId="251">
    <w:name w:val="superscript"/>
    <w:qFormat/>
    <w:uiPriority w:val="0"/>
    <w:rPr>
      <w:rFonts w:ascii="Bookman" w:hAnsi="Bookman"/>
      <w:position w:val="6"/>
      <w:sz w:val="18"/>
    </w:rPr>
  </w:style>
  <w:style w:type="paragraph" w:customStyle="1" w:styleId="252">
    <w:name w:val="References"/>
    <w:basedOn w:val="1"/>
    <w:qFormat/>
    <w:uiPriority w:val="99"/>
    <w:pPr>
      <w:numPr>
        <w:ilvl w:val="0"/>
        <w:numId w:val="6"/>
      </w:numPr>
      <w:tabs>
        <w:tab w:val="left" w:pos="360"/>
        <w:tab w:val="clear" w:pos="737"/>
      </w:tabs>
      <w:spacing w:after="80"/>
      <w:ind w:left="360" w:hanging="360"/>
    </w:pPr>
    <w:rPr>
      <w:rFonts w:eastAsia="Yu Mincho"/>
      <w:sz w:val="18"/>
      <w:lang w:val="en-US"/>
    </w:rPr>
  </w:style>
  <w:style w:type="paragraph" w:customStyle="1" w:styleId="253">
    <w:name w:val="Zchn Zchn"/>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54">
    <w:name w:val="NO Char1"/>
    <w:qFormat/>
    <w:uiPriority w:val="0"/>
    <w:rPr>
      <w:rFonts w:eastAsia="MS Mincho"/>
      <w:lang w:val="en-GB" w:eastAsia="en-US" w:bidi="ar-SA"/>
    </w:rPr>
  </w:style>
  <w:style w:type="character" w:customStyle="1" w:styleId="255">
    <w:name w:val="B2 Char"/>
    <w:link w:val="103"/>
    <w:qFormat/>
    <w:uiPriority w:val="0"/>
    <w:rPr>
      <w:rFonts w:eastAsia="Times New Roman"/>
    </w:rPr>
  </w:style>
  <w:style w:type="character" w:customStyle="1" w:styleId="256">
    <w:name w:val="Footer Char"/>
    <w:link w:val="45"/>
    <w:qFormat/>
    <w:uiPriority w:val="0"/>
    <w:rPr>
      <w:rFonts w:ascii="Arial" w:hAnsi="Arial" w:eastAsia="Times New Roman"/>
      <w:b/>
      <w:i/>
      <w:sz w:val="18"/>
    </w:rPr>
  </w:style>
  <w:style w:type="character" w:customStyle="1" w:styleId="257">
    <w:name w:val="CR Cover Page Char"/>
    <w:link w:val="247"/>
    <w:qFormat/>
    <w:uiPriority w:val="0"/>
    <w:rPr>
      <w:rFonts w:ascii="Arial" w:hAnsi="Arial" w:eastAsia="Yu Mincho"/>
      <w:lang w:eastAsia="en-US"/>
    </w:rPr>
  </w:style>
  <w:style w:type="character" w:customStyle="1" w:styleId="258">
    <w:name w:val="Underrubrik2 Char2"/>
    <w:qFormat/>
    <w:uiPriority w:val="0"/>
    <w:rPr>
      <w:rFonts w:ascii="Arial" w:hAnsi="Arial"/>
      <w:sz w:val="28"/>
      <w:lang w:val="en-GB" w:eastAsia="en-US" w:bidi="ar-SA"/>
    </w:rPr>
  </w:style>
  <w:style w:type="character" w:customStyle="1" w:styleId="259">
    <w:name w:val="bt Char4"/>
    <w:qFormat/>
    <w:uiPriority w:val="0"/>
    <w:rPr>
      <w:rFonts w:eastAsia="MS Mincho"/>
      <w:sz w:val="24"/>
      <w:lang w:val="en-US" w:eastAsia="en-US" w:bidi="ar-SA"/>
    </w:rPr>
  </w:style>
  <w:style w:type="paragraph" w:customStyle="1" w:styleId="260">
    <w:name w:val="Figure"/>
    <w:basedOn w:val="1"/>
    <w:qFormat/>
    <w:uiPriority w:val="99"/>
    <w:pPr>
      <w:numPr>
        <w:ilvl w:val="0"/>
        <w:numId w:val="7"/>
      </w:numPr>
      <w:spacing w:before="180" w:after="240" w:line="280" w:lineRule="atLeast"/>
      <w:jc w:val="center"/>
    </w:pPr>
    <w:rPr>
      <w:rFonts w:ascii="Arial" w:hAnsi="Arial" w:eastAsia="Yu Mincho"/>
      <w:b/>
      <w:lang w:val="en-US" w:eastAsia="ja-JP"/>
    </w:rPr>
  </w:style>
  <w:style w:type="table" w:customStyle="1" w:styleId="261">
    <w:name w:val="Table Grid1"/>
    <w:basedOn w:val="63"/>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2">
    <w:name w:val="Data"/>
    <w:basedOn w:val="1"/>
    <w:qFormat/>
    <w:uiPriority w:val="99"/>
    <w:pPr>
      <w:tabs>
        <w:tab w:val="left" w:pos="1418"/>
      </w:tabs>
      <w:spacing w:after="120"/>
    </w:pPr>
    <w:rPr>
      <w:rFonts w:ascii="Arial" w:hAnsi="Arial" w:eastAsia="MS Mincho"/>
      <w:sz w:val="24"/>
      <w:lang w:val="fr-FR"/>
    </w:rPr>
  </w:style>
  <w:style w:type="paragraph" w:customStyle="1" w:styleId="263">
    <w:name w:val="p20"/>
    <w:basedOn w:val="1"/>
    <w:qFormat/>
    <w:uiPriority w:val="99"/>
    <w:pPr>
      <w:snapToGrid w:val="0"/>
      <w:spacing w:after="0"/>
    </w:pPr>
    <w:rPr>
      <w:rFonts w:ascii="Arial" w:hAnsi="Arial" w:eastAsia="宋体" w:cs="Arial"/>
      <w:sz w:val="18"/>
      <w:szCs w:val="18"/>
      <w:lang w:val="en-US" w:eastAsia="zh-CN"/>
    </w:rPr>
  </w:style>
  <w:style w:type="paragraph" w:customStyle="1" w:styleId="264">
    <w:name w:val="ATC"/>
    <w:basedOn w:val="1"/>
    <w:qFormat/>
    <w:uiPriority w:val="99"/>
    <w:rPr>
      <w:rFonts w:eastAsia="Yu Mincho"/>
      <w:lang w:eastAsia="ja-JP"/>
    </w:rPr>
  </w:style>
  <w:style w:type="character" w:customStyle="1" w:styleId="265">
    <w:name w:val="Head2A Char"/>
    <w:qFormat/>
    <w:uiPriority w:val="0"/>
    <w:rPr>
      <w:rFonts w:ascii="Arial" w:hAnsi="Arial"/>
      <w:sz w:val="32"/>
      <w:lang w:val="en-GB" w:eastAsia="en-US" w:bidi="ar-SA"/>
    </w:rPr>
  </w:style>
  <w:style w:type="paragraph" w:customStyle="1" w:styleId="266">
    <w:name w:val="xl40"/>
    <w:basedOn w:val="1"/>
    <w:qFormat/>
    <w:uiPriority w:val="99"/>
    <w:pPr>
      <w:shd w:val="clear" w:color="000000" w:fill="FFFF00"/>
      <w:spacing w:before="100" w:beforeAutospacing="1" w:after="100" w:afterAutospacing="1"/>
      <w:jc w:val="center"/>
    </w:pPr>
    <w:rPr>
      <w:rFonts w:ascii="Arial" w:hAnsi="Arial" w:eastAsia="Yu Mincho" w:cs="Arial"/>
      <w:b/>
      <w:bCs/>
      <w:color w:val="000000"/>
      <w:sz w:val="16"/>
      <w:szCs w:val="16"/>
    </w:rPr>
  </w:style>
  <w:style w:type="paragraph" w:customStyle="1" w:styleId="267">
    <w:name w:val="样式 样式 标题 1 + 两端对齐 段前: 0.3 行 段后: 0.3 行 行距: 单倍行距 + 段前: 0.2 行 段后: ..."/>
    <w:basedOn w:val="1"/>
    <w:qFormat/>
    <w:uiPriority w:val="99"/>
    <w:pPr>
      <w:keepNext/>
      <w:numPr>
        <w:ilvl w:val="0"/>
        <w:numId w:val="8"/>
      </w:numPr>
      <w:spacing w:beforeLines="20" w:afterLines="10"/>
      <w:ind w:right="284"/>
      <w:jc w:val="both"/>
      <w:outlineLvl w:val="0"/>
    </w:pPr>
    <w:rPr>
      <w:rFonts w:ascii="Arial" w:hAnsi="Arial" w:eastAsia="宋体" w:cs="宋体"/>
      <w:b/>
      <w:bCs/>
      <w:sz w:val="28"/>
      <w:lang w:val="en-US" w:eastAsia="zh-CN"/>
    </w:rPr>
  </w:style>
  <w:style w:type="table" w:customStyle="1" w:styleId="268">
    <w:name w:val="网格型3"/>
    <w:basedOn w:val="63"/>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
    <w:name w:val="网格型4"/>
    <w:basedOn w:val="63"/>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0">
    <w:name w:val="样式1"/>
    <w:basedOn w:val="99"/>
    <w:link w:val="271"/>
    <w:qFormat/>
    <w:uiPriority w:val="99"/>
    <w:pPr>
      <w:numPr>
        <w:ilvl w:val="0"/>
        <w:numId w:val="9"/>
      </w:numPr>
    </w:pPr>
    <w:rPr>
      <w:rFonts w:eastAsia="MS Mincho"/>
      <w:lang w:eastAsia="ja-JP"/>
    </w:rPr>
  </w:style>
  <w:style w:type="character" w:customStyle="1" w:styleId="271">
    <w:name w:val="样式1 Char"/>
    <w:link w:val="270"/>
    <w:qFormat/>
    <w:uiPriority w:val="99"/>
    <w:rPr>
      <w:rFonts w:ascii="Arial" w:hAnsi="Arial" w:eastAsia="MS Mincho"/>
      <w:sz w:val="18"/>
      <w:lang w:eastAsia="ja-JP"/>
    </w:rPr>
  </w:style>
  <w:style w:type="character" w:customStyle="1" w:styleId="272">
    <w:name w:val="cap Char Char2"/>
    <w:qFormat/>
    <w:uiPriority w:val="0"/>
    <w:rPr>
      <w:b/>
      <w:lang w:val="en-GB" w:eastAsia="en-GB" w:bidi="ar-SA"/>
    </w:rPr>
  </w:style>
  <w:style w:type="paragraph" w:customStyle="1" w:styleId="273">
    <w:name w:val="Separation"/>
    <w:basedOn w:val="2"/>
    <w:next w:val="1"/>
    <w:qFormat/>
    <w:uiPriority w:val="99"/>
    <w:pPr>
      <w:pBdr>
        <w:top w:val="none" w:color="auto" w:sz="0" w:space="0"/>
      </w:pBdr>
    </w:pPr>
    <w:rPr>
      <w:rFonts w:eastAsia="Yu Mincho"/>
      <w:b/>
      <w:color w:val="0000FF"/>
    </w:rPr>
  </w:style>
  <w:style w:type="character" w:customStyle="1" w:styleId="274">
    <w:name w:val="Heading 1 Char1"/>
    <w:qFormat/>
    <w:uiPriority w:val="0"/>
    <w:rPr>
      <w:rFonts w:ascii="Arial" w:hAnsi="Arial"/>
      <w:sz w:val="36"/>
      <w:lang w:val="en-GB" w:eastAsia="en-US" w:bidi="ar-SA"/>
    </w:rPr>
  </w:style>
  <w:style w:type="character" w:customStyle="1" w:styleId="275">
    <w:name w:val="T1 Char3"/>
    <w:qFormat/>
    <w:uiPriority w:val="0"/>
    <w:rPr>
      <w:rFonts w:ascii="Arial" w:hAnsi="Arial"/>
      <w:lang w:val="en-GB" w:eastAsia="en-US" w:bidi="ar-SA"/>
    </w:rPr>
  </w:style>
  <w:style w:type="table" w:customStyle="1" w:styleId="276">
    <w:name w:val="Tabellengitternetz1"/>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
    <w:name w:val="Tabellengitternetz2"/>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Tabellengitternetz3"/>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
    <w:name w:val="Tabellengitternetz4"/>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5"/>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6"/>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7"/>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8"/>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9"/>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5">
    <w:name w:val="Bullet"/>
    <w:basedOn w:val="1"/>
    <w:qFormat/>
    <w:uiPriority w:val="99"/>
    <w:pPr>
      <w:numPr>
        <w:ilvl w:val="0"/>
        <w:numId w:val="10"/>
      </w:numPr>
    </w:pPr>
    <w:rPr>
      <w:rFonts w:eastAsia="Batang"/>
    </w:rPr>
  </w:style>
  <w:style w:type="table" w:customStyle="1" w:styleId="286">
    <w:name w:val="Table Grid2"/>
    <w:basedOn w:val="63"/>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7">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288">
    <w:name w:val="Style Heading 6 + After:  9 pt"/>
    <w:basedOn w:val="7"/>
    <w:qFormat/>
    <w:uiPriority w:val="99"/>
    <w:pPr>
      <w:keepNext w:val="0"/>
      <w:keepLines w:val="0"/>
      <w:spacing w:before="240"/>
      <w:ind w:left="0" w:firstLine="0"/>
    </w:pPr>
    <w:rPr>
      <w:rFonts w:eastAsia="MS Mincho"/>
      <w:bCs/>
    </w:rPr>
  </w:style>
  <w:style w:type="table" w:customStyle="1" w:styleId="289">
    <w:name w:val="Table Grid3"/>
    <w:basedOn w:val="63"/>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0">
    <w:name w:val="吹き出し4"/>
    <w:basedOn w:val="1"/>
    <w:semiHidden/>
    <w:qFormat/>
    <w:uiPriority w:val="0"/>
    <w:rPr>
      <w:rFonts w:ascii="Tahoma" w:hAnsi="Tahoma" w:eastAsia="MS Mincho" w:cs="Tahoma"/>
      <w:sz w:val="16"/>
      <w:szCs w:val="16"/>
    </w:rPr>
  </w:style>
  <w:style w:type="paragraph" w:customStyle="1" w:styleId="291">
    <w:name w:val="JK - text - simple doc"/>
    <w:basedOn w:val="34"/>
    <w:qFormat/>
    <w:uiPriority w:val="99"/>
    <w:pPr>
      <w:numPr>
        <w:ilvl w:val="0"/>
        <w:numId w:val="11"/>
      </w:numPr>
      <w:tabs>
        <w:tab w:val="left" w:pos="1097"/>
        <w:tab w:val="clear" w:pos="1980"/>
      </w:tabs>
      <w:overflowPunct/>
      <w:autoSpaceDE/>
      <w:autoSpaceDN/>
      <w:adjustRightInd/>
      <w:spacing w:after="120" w:line="288" w:lineRule="auto"/>
      <w:ind w:left="1097" w:hanging="360"/>
      <w:textAlignment w:val="auto"/>
    </w:pPr>
    <w:rPr>
      <w:rFonts w:ascii="Arial" w:hAnsi="Arial" w:eastAsia="宋体" w:cs="Arial"/>
      <w:lang w:val="en-US"/>
    </w:rPr>
  </w:style>
  <w:style w:type="paragraph" w:customStyle="1" w:styleId="292">
    <w:name w:val="b1"/>
    <w:basedOn w:val="1"/>
    <w:qFormat/>
    <w:uiPriority w:val="99"/>
    <w:pPr>
      <w:spacing w:before="100" w:beforeAutospacing="1" w:after="100" w:afterAutospacing="1"/>
    </w:pPr>
    <w:rPr>
      <w:rFonts w:eastAsia="Yu Mincho"/>
      <w:sz w:val="24"/>
      <w:szCs w:val="24"/>
      <w:lang w:val="en-US"/>
    </w:rPr>
  </w:style>
  <w:style w:type="paragraph" w:customStyle="1" w:styleId="293">
    <w:name w:val="吹き出し1"/>
    <w:basedOn w:val="1"/>
    <w:semiHidden/>
    <w:qFormat/>
    <w:uiPriority w:val="99"/>
    <w:rPr>
      <w:rFonts w:ascii="Tahoma" w:hAnsi="Tahoma" w:eastAsia="MS Mincho" w:cs="Tahoma"/>
      <w:sz w:val="16"/>
      <w:szCs w:val="16"/>
    </w:rPr>
  </w:style>
  <w:style w:type="paragraph" w:customStyle="1" w:styleId="294">
    <w:name w:val="吹き出し2"/>
    <w:basedOn w:val="1"/>
    <w:semiHidden/>
    <w:qFormat/>
    <w:uiPriority w:val="99"/>
    <w:rPr>
      <w:rFonts w:ascii="Tahoma" w:hAnsi="Tahoma" w:eastAsia="MS Mincho" w:cs="Tahoma"/>
      <w:sz w:val="16"/>
      <w:szCs w:val="16"/>
    </w:rPr>
  </w:style>
  <w:style w:type="paragraph" w:customStyle="1" w:styleId="295">
    <w:name w:val="Note"/>
    <w:basedOn w:val="92"/>
    <w:qFormat/>
    <w:uiPriority w:val="99"/>
    <w:rPr>
      <w:rFonts w:eastAsia="MS Mincho"/>
    </w:rPr>
  </w:style>
  <w:style w:type="paragraph" w:customStyle="1" w:styleId="296">
    <w:name w:val="TOC 91"/>
    <w:basedOn w:val="40"/>
    <w:qFormat/>
    <w:uiPriority w:val="0"/>
    <w:pPr>
      <w:ind w:left="1418" w:hanging="1418"/>
    </w:pPr>
    <w:rPr>
      <w:rFonts w:eastAsia="MS Mincho"/>
    </w:rPr>
  </w:style>
  <w:style w:type="paragraph" w:customStyle="1" w:styleId="297">
    <w:name w:val="HO"/>
    <w:basedOn w:val="1"/>
    <w:qFormat/>
    <w:uiPriority w:val="99"/>
    <w:pPr>
      <w:spacing w:after="0"/>
      <w:jc w:val="right"/>
    </w:pPr>
    <w:rPr>
      <w:rFonts w:eastAsia="MS Mincho"/>
      <w:b/>
    </w:rPr>
  </w:style>
  <w:style w:type="paragraph" w:customStyle="1" w:styleId="298">
    <w:name w:val="WP"/>
    <w:basedOn w:val="1"/>
    <w:qFormat/>
    <w:uiPriority w:val="99"/>
    <w:pPr>
      <w:spacing w:after="0"/>
      <w:jc w:val="both"/>
    </w:pPr>
    <w:rPr>
      <w:rFonts w:eastAsia="MS Mincho"/>
    </w:rPr>
  </w:style>
  <w:style w:type="paragraph" w:customStyle="1" w:styleId="299">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0">
    <w:name w:val="ZC"/>
    <w:qFormat/>
    <w:uiPriority w:val="99"/>
    <w:pPr>
      <w:spacing w:after="160" w:line="360" w:lineRule="atLeast"/>
      <w:jc w:val="center"/>
    </w:pPr>
    <w:rPr>
      <w:rFonts w:ascii="Times New Roman" w:hAnsi="Times New Roman" w:eastAsia="MS Mincho" w:cs="Times New Roman"/>
      <w:lang w:val="en-GB" w:eastAsia="en-US" w:bidi="ar-SA"/>
    </w:rPr>
  </w:style>
  <w:style w:type="paragraph" w:customStyle="1" w:styleId="301">
    <w:name w:val="FooterCentred"/>
    <w:basedOn w:val="45"/>
    <w:qFormat/>
    <w:uiPriority w:val="99"/>
    <w:pPr>
      <w:tabs>
        <w:tab w:val="center" w:pos="4678"/>
        <w:tab w:val="right" w:pos="9356"/>
      </w:tabs>
      <w:jc w:val="both"/>
    </w:pPr>
    <w:rPr>
      <w:rFonts w:ascii="Times New Roman" w:hAnsi="Times New Roman" w:eastAsia="MS Mincho"/>
      <w:b w:val="0"/>
      <w:i w:val="0"/>
      <w:sz w:val="20"/>
    </w:rPr>
  </w:style>
  <w:style w:type="paragraph" w:customStyle="1" w:styleId="302">
    <w:name w:val="Numbered List"/>
    <w:basedOn w:val="303"/>
    <w:link w:val="867"/>
    <w:qFormat/>
    <w:uiPriority w:val="99"/>
    <w:pPr>
      <w:tabs>
        <w:tab w:val="left" w:pos="360"/>
      </w:tabs>
      <w:ind w:left="360" w:hanging="360"/>
    </w:pPr>
  </w:style>
  <w:style w:type="paragraph" w:customStyle="1" w:styleId="303">
    <w:name w:val="Para1"/>
    <w:basedOn w:val="1"/>
    <w:qFormat/>
    <w:uiPriority w:val="99"/>
    <w:pPr>
      <w:spacing w:before="120" w:after="120"/>
    </w:pPr>
    <w:rPr>
      <w:rFonts w:eastAsia="MS Mincho"/>
      <w:lang w:val="en-US"/>
    </w:rPr>
  </w:style>
  <w:style w:type="paragraph" w:customStyle="1" w:styleId="304">
    <w:name w:val="Test step"/>
    <w:basedOn w:val="1"/>
    <w:qFormat/>
    <w:uiPriority w:val="99"/>
    <w:pPr>
      <w:tabs>
        <w:tab w:val="left" w:pos="720"/>
      </w:tabs>
      <w:spacing w:after="0"/>
      <w:ind w:left="720" w:hanging="720"/>
    </w:pPr>
    <w:rPr>
      <w:rFonts w:eastAsia="MS Mincho"/>
    </w:rPr>
  </w:style>
  <w:style w:type="paragraph" w:customStyle="1" w:styleId="305">
    <w:name w:val="TableTitle"/>
    <w:basedOn w:val="56"/>
    <w:next w:val="56"/>
    <w:qFormat/>
    <w:uiPriority w:val="99"/>
    <w:pPr>
      <w:keepNext/>
      <w:keepLines/>
      <w:spacing w:after="60"/>
      <w:ind w:left="210"/>
      <w:jc w:val="center"/>
    </w:pPr>
    <w:rPr>
      <w:rFonts w:eastAsia="MS Mincho"/>
      <w:b/>
      <w:i w:val="0"/>
    </w:rPr>
  </w:style>
  <w:style w:type="paragraph" w:customStyle="1" w:styleId="306">
    <w:name w:val="Table of Figures1"/>
    <w:basedOn w:val="1"/>
    <w:next w:val="1"/>
    <w:qFormat/>
    <w:uiPriority w:val="0"/>
    <w:pPr>
      <w:ind w:left="400" w:hanging="400"/>
      <w:jc w:val="center"/>
    </w:pPr>
    <w:rPr>
      <w:rFonts w:eastAsia="MS Mincho"/>
      <w:b/>
    </w:rPr>
  </w:style>
  <w:style w:type="paragraph" w:customStyle="1" w:styleId="307">
    <w:name w:val="t2"/>
    <w:basedOn w:val="1"/>
    <w:qFormat/>
    <w:uiPriority w:val="99"/>
    <w:pPr>
      <w:spacing w:after="0"/>
    </w:pPr>
    <w:rPr>
      <w:rFonts w:eastAsia="MS Mincho"/>
    </w:rPr>
  </w:style>
  <w:style w:type="paragraph" w:customStyle="1" w:styleId="308">
    <w:name w:val="Comment Nokia"/>
    <w:basedOn w:val="1"/>
    <w:qFormat/>
    <w:uiPriority w:val="99"/>
    <w:pPr>
      <w:tabs>
        <w:tab w:val="left" w:pos="360"/>
      </w:tabs>
      <w:ind w:left="360" w:hanging="360"/>
    </w:pPr>
    <w:rPr>
      <w:rFonts w:eastAsia="MS Mincho"/>
      <w:sz w:val="22"/>
      <w:lang w:val="en-US"/>
    </w:rPr>
  </w:style>
  <w:style w:type="paragraph" w:customStyle="1" w:styleId="309">
    <w:name w:val="Copyright"/>
    <w:basedOn w:val="1"/>
    <w:qFormat/>
    <w:uiPriority w:val="99"/>
    <w:pPr>
      <w:spacing w:after="0"/>
      <w:jc w:val="center"/>
    </w:pPr>
    <w:rPr>
      <w:rFonts w:ascii="Arial" w:hAnsi="Arial" w:eastAsia="MS Mincho"/>
      <w:b/>
      <w:sz w:val="16"/>
      <w:lang w:eastAsia="ja-JP"/>
    </w:rPr>
  </w:style>
  <w:style w:type="paragraph" w:customStyle="1" w:styleId="310">
    <w:name w:val="Tdoc_table"/>
    <w:qFormat/>
    <w:uiPriority w:val="99"/>
    <w:pPr>
      <w:spacing w:after="160" w:line="259" w:lineRule="auto"/>
      <w:ind w:left="244" w:hanging="244"/>
    </w:pPr>
    <w:rPr>
      <w:rFonts w:ascii="Arial" w:hAnsi="Arial" w:eastAsia="宋体" w:cs="Times New Roman"/>
      <w:color w:val="000000"/>
      <w:lang w:val="en-GB" w:eastAsia="en-US" w:bidi="ar-SA"/>
    </w:rPr>
  </w:style>
  <w:style w:type="paragraph" w:customStyle="1" w:styleId="311">
    <w:name w:val="Heading 3.Underrubrik2.H3"/>
    <w:basedOn w:val="312"/>
    <w:next w:val="1"/>
    <w:qFormat/>
    <w:uiPriority w:val="99"/>
    <w:pPr>
      <w:spacing w:before="120"/>
      <w:outlineLvl w:val="2"/>
    </w:pPr>
    <w:rPr>
      <w:sz w:val="28"/>
    </w:rPr>
  </w:style>
  <w:style w:type="paragraph" w:customStyle="1" w:styleId="312">
    <w:name w:val="Heading 2.Head2A.2"/>
    <w:basedOn w:val="2"/>
    <w:next w:val="1"/>
    <w:qFormat/>
    <w:uiPriority w:val="99"/>
    <w:pPr>
      <w:pBdr>
        <w:top w:val="none" w:color="auto" w:sz="0" w:space="0"/>
      </w:pBdr>
      <w:spacing w:before="180"/>
      <w:outlineLvl w:val="1"/>
    </w:pPr>
    <w:rPr>
      <w:rFonts w:eastAsia="宋体"/>
      <w:sz w:val="32"/>
      <w:lang w:eastAsia="es-ES"/>
    </w:rPr>
  </w:style>
  <w:style w:type="paragraph" w:customStyle="1" w:styleId="313">
    <w:name w:val="Title Text"/>
    <w:basedOn w:val="1"/>
    <w:next w:val="1"/>
    <w:qFormat/>
    <w:uiPriority w:val="99"/>
    <w:pPr>
      <w:spacing w:after="220"/>
    </w:pPr>
    <w:rPr>
      <w:rFonts w:eastAsia="MS Mincho"/>
      <w:b/>
      <w:lang w:val="en-US"/>
    </w:rPr>
  </w:style>
  <w:style w:type="paragraph" w:customStyle="1" w:styleId="314">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15">
    <w:name w:val="Überschrift 3.h3.H3.Underrubrik2"/>
    <w:basedOn w:val="3"/>
    <w:next w:val="1"/>
    <w:qFormat/>
    <w:uiPriority w:val="99"/>
    <w:pPr>
      <w:spacing w:before="120"/>
      <w:outlineLvl w:val="2"/>
    </w:pPr>
    <w:rPr>
      <w:rFonts w:eastAsia="MS Mincho"/>
      <w:sz w:val="28"/>
      <w:lang w:eastAsia="de-DE"/>
    </w:rPr>
  </w:style>
  <w:style w:type="paragraph" w:customStyle="1" w:styleId="316">
    <w:name w:val="Bullets"/>
    <w:basedOn w:val="34"/>
    <w:qFormat/>
    <w:uiPriority w:val="99"/>
    <w:pPr>
      <w:widowControl w:val="0"/>
      <w:spacing w:after="120"/>
      <w:ind w:left="283" w:hanging="283"/>
    </w:pPr>
    <w:rPr>
      <w:rFonts w:eastAsia="MS Mincho"/>
      <w:lang w:eastAsia="de-DE"/>
    </w:rPr>
  </w:style>
  <w:style w:type="paragraph" w:customStyle="1" w:styleId="317">
    <w:name w:val="11 BodyText"/>
    <w:basedOn w:val="1"/>
    <w:link w:val="404"/>
    <w:qFormat/>
    <w:uiPriority w:val="99"/>
    <w:pPr>
      <w:spacing w:after="220"/>
      <w:ind w:left="1298"/>
    </w:pPr>
    <w:rPr>
      <w:rFonts w:ascii="Arial" w:hAnsi="Arial" w:eastAsia="宋体"/>
      <w:lang w:val="en-US"/>
    </w:rPr>
  </w:style>
  <w:style w:type="paragraph" w:customStyle="1" w:styleId="318">
    <w:name w:val="AutoCorrect"/>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19">
    <w:name w:val="- PAGE -"/>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20">
    <w:name w:val="Page X of Y"/>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21">
    <w:name w:val="Created by"/>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22">
    <w:name w:val="Created on"/>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23">
    <w:name w:val="Last printed"/>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24">
    <w:name w:val="Last saved by"/>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25">
    <w:name w:val="Filename"/>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26">
    <w:name w:val="Filename and path"/>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27">
    <w:name w:val="Author  Page #  Date"/>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28">
    <w:name w:val="Confidential  Page #  Date"/>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29">
    <w:name w:val="TaOC"/>
    <w:basedOn w:val="86"/>
    <w:qFormat/>
    <w:uiPriority w:val="99"/>
    <w:rPr>
      <w:rFonts w:eastAsia="Yu Mincho"/>
      <w:lang w:eastAsia="ja-JP"/>
    </w:rPr>
  </w:style>
  <w:style w:type="paragraph" w:customStyle="1" w:styleId="330">
    <w:name w:val="(文字) (文字)1 Char (文字) (文字) Char (文字) (文字)1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31">
    <w:name w:val="Zchn Zchn3"/>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32">
    <w:name w:val="B1+"/>
    <w:basedOn w:val="1"/>
    <w:qFormat/>
    <w:uiPriority w:val="99"/>
    <w:pPr>
      <w:tabs>
        <w:tab w:val="left" w:pos="851"/>
      </w:tabs>
      <w:ind w:left="851" w:hanging="851"/>
    </w:pPr>
    <w:rPr>
      <w:rFonts w:eastAsia="Yu Mincho"/>
      <w:lang w:eastAsia="ko-KR"/>
    </w:rPr>
  </w:style>
  <w:style w:type="paragraph" w:customStyle="1" w:styleId="333">
    <w:name w:val="Normal + Arial"/>
    <w:basedOn w:val="1"/>
    <w:qFormat/>
    <w:uiPriority w:val="99"/>
    <w:pPr>
      <w:keepNext/>
      <w:keepLines/>
      <w:spacing w:after="0"/>
      <w:ind w:right="134"/>
      <w:jc w:val="right"/>
    </w:pPr>
    <w:rPr>
      <w:rFonts w:ascii="Arial" w:hAnsi="Arial" w:eastAsia="Yu Mincho" w:cs="Arial"/>
      <w:sz w:val="18"/>
      <w:szCs w:val="18"/>
      <w:lang w:val="en-US" w:eastAsia="ko-KR"/>
    </w:rPr>
  </w:style>
  <w:style w:type="paragraph" w:customStyle="1" w:styleId="334">
    <w:name w:val="Style TAC +"/>
    <w:basedOn w:val="86"/>
    <w:next w:val="86"/>
    <w:link w:val="335"/>
    <w:qFormat/>
    <w:uiPriority w:val="0"/>
    <w:rPr>
      <w:rFonts w:eastAsia="Yu Mincho"/>
      <w:kern w:val="2"/>
      <w:lang w:eastAsia="ko-KR"/>
    </w:rPr>
  </w:style>
  <w:style w:type="character" w:customStyle="1" w:styleId="335">
    <w:name w:val="Style TAC + Char"/>
    <w:link w:val="334"/>
    <w:qFormat/>
    <w:uiPriority w:val="0"/>
    <w:rPr>
      <w:rFonts w:ascii="Arial" w:hAnsi="Arial" w:eastAsia="Yu Mincho"/>
      <w:kern w:val="2"/>
      <w:sz w:val="18"/>
      <w:lang w:eastAsia="ko-KR"/>
    </w:rPr>
  </w:style>
  <w:style w:type="character" w:customStyle="1" w:styleId="336">
    <w:name w:val="Char Char29"/>
    <w:qFormat/>
    <w:uiPriority w:val="0"/>
    <w:rPr>
      <w:rFonts w:ascii="Arial" w:hAnsi="Arial"/>
      <w:sz w:val="36"/>
      <w:lang w:val="en-GB" w:eastAsia="en-US" w:bidi="ar-SA"/>
    </w:rPr>
  </w:style>
  <w:style w:type="character" w:customStyle="1" w:styleId="337">
    <w:name w:val="Char Char28"/>
    <w:qFormat/>
    <w:uiPriority w:val="0"/>
    <w:rPr>
      <w:rFonts w:ascii="Arial" w:hAnsi="Arial"/>
      <w:sz w:val="32"/>
      <w:lang w:val="en-GB"/>
    </w:rPr>
  </w:style>
  <w:style w:type="paragraph" w:customStyle="1" w:styleId="338">
    <w:name w:val="ECC Paragraph"/>
    <w:basedOn w:val="1"/>
    <w:qFormat/>
    <w:uiPriority w:val="99"/>
    <w:pPr>
      <w:spacing w:after="240"/>
      <w:jc w:val="both"/>
    </w:pPr>
    <w:rPr>
      <w:rFonts w:ascii="Arial" w:hAnsi="Arial" w:eastAsia="Yu Mincho"/>
      <w:szCs w:val="24"/>
    </w:rPr>
  </w:style>
  <w:style w:type="paragraph" w:customStyle="1" w:styleId="339">
    <w:name w:val="ECC Table title"/>
    <w:basedOn w:val="1"/>
    <w:next w:val="338"/>
    <w:qFormat/>
    <w:uiPriority w:val="99"/>
    <w:pPr>
      <w:keepNext/>
      <w:shd w:val="clear" w:color="auto" w:fill="FFFFFF"/>
      <w:spacing w:before="360" w:after="120"/>
      <w:ind w:left="3119"/>
    </w:pPr>
    <w:rPr>
      <w:rFonts w:ascii="Arial" w:hAnsi="Arial" w:eastAsia="Yu Mincho"/>
      <w:b/>
      <w:szCs w:val="24"/>
    </w:rPr>
  </w:style>
  <w:style w:type="paragraph" w:customStyle="1" w:styleId="340">
    <w:name w:val="ECC Par Bulleted"/>
    <w:basedOn w:val="1"/>
    <w:qFormat/>
    <w:uiPriority w:val="0"/>
    <w:pPr>
      <w:numPr>
        <w:ilvl w:val="0"/>
        <w:numId w:val="12"/>
      </w:numPr>
      <w:spacing w:after="120"/>
      <w:jc w:val="both"/>
    </w:pPr>
    <w:rPr>
      <w:rFonts w:ascii="Arial" w:hAnsi="Arial" w:eastAsia="Yu Mincho"/>
      <w:szCs w:val="24"/>
    </w:rPr>
  </w:style>
  <w:style w:type="paragraph" w:customStyle="1" w:styleId="341">
    <w:name w:val="Tabellen Inhalt"/>
    <w:basedOn w:val="1"/>
    <w:qFormat/>
    <w:uiPriority w:val="0"/>
    <w:pPr>
      <w:suppressLineNumbers/>
      <w:suppressAutoHyphens/>
      <w:spacing w:after="0"/>
    </w:pPr>
    <w:rPr>
      <w:rFonts w:eastAsia="Yu Mincho"/>
      <w:sz w:val="24"/>
      <w:szCs w:val="24"/>
      <w:lang w:eastAsia="ar-SA"/>
    </w:rPr>
  </w:style>
  <w:style w:type="character" w:customStyle="1" w:styleId="342">
    <w:name w:val="hps"/>
    <w:qFormat/>
    <w:uiPriority w:val="0"/>
  </w:style>
  <w:style w:type="character" w:customStyle="1" w:styleId="343">
    <w:name w:val="Heading 7 Char"/>
    <w:link w:val="9"/>
    <w:qFormat/>
    <w:uiPriority w:val="0"/>
    <w:rPr>
      <w:rFonts w:ascii="Arial" w:hAnsi="Arial" w:eastAsia="Times New Roman"/>
    </w:rPr>
  </w:style>
  <w:style w:type="character" w:customStyle="1" w:styleId="344">
    <w:name w:val="Heading 9 Char"/>
    <w:link w:val="11"/>
    <w:qFormat/>
    <w:uiPriority w:val="0"/>
    <w:rPr>
      <w:rFonts w:ascii="Arial" w:hAnsi="Arial" w:eastAsia="Times New Roman"/>
      <w:sz w:val="36"/>
    </w:rPr>
  </w:style>
  <w:style w:type="table" w:customStyle="1" w:styleId="345">
    <w:name w:val="Table Grid4"/>
    <w:basedOn w:val="63"/>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6">
    <w:name w:val="EQ Char"/>
    <w:link w:val="76"/>
    <w:qFormat/>
    <w:uiPriority w:val="0"/>
    <w:rPr>
      <w:rFonts w:eastAsia="Times New Roman"/>
    </w:rPr>
  </w:style>
  <w:style w:type="character" w:customStyle="1" w:styleId="347">
    <w:name w:val="B3 Char2"/>
    <w:link w:val="104"/>
    <w:qFormat/>
    <w:uiPriority w:val="0"/>
    <w:rPr>
      <w:rFonts w:eastAsia="Times New Roman"/>
    </w:rPr>
  </w:style>
  <w:style w:type="character" w:customStyle="1" w:styleId="348">
    <w:name w:val="Unresolved Mention11"/>
    <w:unhideWhenUsed/>
    <w:qFormat/>
    <w:uiPriority w:val="99"/>
    <w:rPr>
      <w:color w:val="808080"/>
      <w:shd w:val="clear" w:color="auto" w:fill="E6E6E6"/>
    </w:rPr>
  </w:style>
  <w:style w:type="character" w:customStyle="1" w:styleId="349">
    <w:name w:val="Unresolved Mention2"/>
    <w:unhideWhenUsed/>
    <w:qFormat/>
    <w:uiPriority w:val="99"/>
    <w:rPr>
      <w:color w:val="808080"/>
      <w:shd w:val="clear" w:color="auto" w:fill="E6E6E6"/>
    </w:rPr>
  </w:style>
  <w:style w:type="character" w:customStyle="1" w:styleId="350">
    <w:name w:val="EX Car"/>
    <w:qFormat/>
    <w:uiPriority w:val="0"/>
    <w:rPr>
      <w:lang w:val="en-GB" w:eastAsia="en-US"/>
    </w:rPr>
  </w:style>
  <w:style w:type="character" w:customStyle="1" w:styleId="351">
    <w:name w:val="B4 Char"/>
    <w:link w:val="105"/>
    <w:qFormat/>
    <w:uiPriority w:val="0"/>
    <w:rPr>
      <w:rFonts w:eastAsia="Times New Roman"/>
    </w:rPr>
  </w:style>
  <w:style w:type="character" w:customStyle="1" w:styleId="352">
    <w:name w:val="Intense Emphasis1"/>
    <w:qFormat/>
    <w:uiPriority w:val="21"/>
    <w:rPr>
      <w:b/>
      <w:bCs/>
      <w:i/>
      <w:iCs/>
      <w:color w:val="4F81BD"/>
    </w:rPr>
  </w:style>
  <w:style w:type="paragraph" w:customStyle="1" w:styleId="353">
    <w:name w:val="enumlev1"/>
    <w:basedOn w:val="1"/>
    <w:link w:val="437"/>
    <w:qFormat/>
    <w:uiPriority w:val="99"/>
    <w:pPr>
      <w:tabs>
        <w:tab w:val="left" w:pos="794"/>
        <w:tab w:val="left" w:pos="1191"/>
        <w:tab w:val="left" w:pos="1588"/>
        <w:tab w:val="left" w:pos="1985"/>
      </w:tabs>
      <w:spacing w:before="80" w:after="0"/>
      <w:ind w:left="794" w:hanging="794"/>
      <w:jc w:val="both"/>
    </w:pPr>
    <w:rPr>
      <w:rFonts w:eastAsia="Yu Mincho"/>
      <w:sz w:val="24"/>
      <w:lang w:val="fr-FR"/>
    </w:rPr>
  </w:style>
  <w:style w:type="paragraph" w:customStyle="1" w:styleId="354">
    <w:name w:val="BL"/>
    <w:basedOn w:val="1"/>
    <w:qFormat/>
    <w:uiPriority w:val="99"/>
    <w:pPr>
      <w:tabs>
        <w:tab w:val="left" w:pos="630"/>
        <w:tab w:val="left" w:pos="851"/>
      </w:tabs>
      <w:ind w:left="630" w:hanging="630"/>
    </w:pPr>
    <w:rPr>
      <w:rFonts w:eastAsia="Yu Mincho"/>
    </w:rPr>
  </w:style>
  <w:style w:type="paragraph" w:customStyle="1" w:styleId="355">
    <w:name w:val="BN"/>
    <w:basedOn w:val="1"/>
    <w:qFormat/>
    <w:uiPriority w:val="99"/>
    <w:pPr>
      <w:ind w:left="567" w:hanging="283"/>
    </w:pPr>
    <w:rPr>
      <w:rFonts w:eastAsia="Yu Mincho"/>
    </w:rPr>
  </w:style>
  <w:style w:type="paragraph" w:customStyle="1" w:styleId="356">
    <w:name w:val="B6"/>
    <w:basedOn w:val="106"/>
    <w:link w:val="365"/>
    <w:qFormat/>
    <w:uiPriority w:val="0"/>
    <w:rPr>
      <w:rFonts w:eastAsia="Yu Mincho"/>
    </w:rPr>
  </w:style>
  <w:style w:type="paragraph" w:customStyle="1" w:styleId="357">
    <w:name w:val="Meeting caption"/>
    <w:basedOn w:val="1"/>
    <w:qFormat/>
    <w:uiPriority w:val="99"/>
    <w:pPr>
      <w:framePr w:w="4120" w:hSpace="141" w:wrap="around" w:vAnchor="text" w:hAnchor="text" w:y="3"/>
      <w:pBdr>
        <w:top w:val="single" w:color="auto" w:sz="6" w:space="1"/>
        <w:left w:val="single" w:color="auto" w:sz="6" w:space="1"/>
        <w:bottom w:val="single" w:color="auto" w:sz="6" w:space="1"/>
        <w:right w:val="single" w:color="auto" w:sz="6" w:space="1"/>
      </w:pBdr>
      <w:spacing w:after="120"/>
    </w:pPr>
    <w:rPr>
      <w:rFonts w:eastAsia="Yu Mincho"/>
      <w:lang w:val="fr-FR"/>
    </w:rPr>
  </w:style>
  <w:style w:type="paragraph" w:customStyle="1" w:styleId="358">
    <w:name w:val="FT"/>
    <w:basedOn w:val="1"/>
    <w:qFormat/>
    <w:uiPriority w:val="99"/>
    <w:rPr>
      <w:rFonts w:ascii="Arial" w:hAnsi="Arial" w:eastAsia="Yu Mincho" w:cs="Arial"/>
      <w:b/>
    </w:rPr>
  </w:style>
  <w:style w:type="paragraph" w:customStyle="1" w:styleId="359">
    <w:name w:val="Tadc"/>
    <w:basedOn w:val="1"/>
    <w:qFormat/>
    <w:uiPriority w:val="99"/>
    <w:rPr>
      <w:rFonts w:eastAsia="Yu Mincho" w:cs="v4.2.0"/>
    </w:rPr>
  </w:style>
  <w:style w:type="table" w:customStyle="1" w:styleId="360">
    <w:name w:val="Table Grid11"/>
    <w:basedOn w:val="63"/>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61">
    <w:name w:val="PL Char"/>
    <w:link w:val="82"/>
    <w:qFormat/>
    <w:uiPriority w:val="0"/>
    <w:rPr>
      <w:rFonts w:ascii="Courier New" w:hAnsi="Courier New" w:eastAsia="Times New Roman"/>
      <w:sz w:val="16"/>
    </w:rPr>
  </w:style>
  <w:style w:type="character" w:customStyle="1" w:styleId="362">
    <w:name w:val="Editor's Note Car Car"/>
    <w:link w:val="93"/>
    <w:qFormat/>
    <w:uiPriority w:val="0"/>
    <w:rPr>
      <w:rFonts w:eastAsia="Times New Roman"/>
      <w:color w:val="FF0000"/>
    </w:rPr>
  </w:style>
  <w:style w:type="character" w:customStyle="1" w:styleId="363">
    <w:name w:val="B5 Char"/>
    <w:link w:val="106"/>
    <w:qFormat/>
    <w:uiPriority w:val="0"/>
    <w:rPr>
      <w:rFonts w:eastAsia="Times New Roman"/>
    </w:rPr>
  </w:style>
  <w:style w:type="character" w:customStyle="1" w:styleId="364">
    <w:name w:val="Heading Char"/>
    <w:qFormat/>
    <w:uiPriority w:val="0"/>
    <w:rPr>
      <w:rFonts w:ascii="Arial" w:hAnsi="Arial" w:eastAsia="宋体"/>
      <w:b/>
      <w:sz w:val="22"/>
    </w:rPr>
  </w:style>
  <w:style w:type="character" w:customStyle="1" w:styleId="365">
    <w:name w:val="B6 Char"/>
    <w:link w:val="356"/>
    <w:qFormat/>
    <w:uiPriority w:val="0"/>
    <w:rPr>
      <w:rFonts w:eastAsia="Yu Mincho"/>
    </w:rPr>
  </w:style>
  <w:style w:type="table" w:customStyle="1" w:styleId="366">
    <w:name w:val="Table Style1"/>
    <w:basedOn w:val="63"/>
    <w:qFormat/>
    <w:uiPriority w:val="0"/>
    <w:rPr>
      <w:rFonts w:eastAsia="MS Mincho"/>
      <w:lang w:val="en-US" w:eastAsia="en-US"/>
    </w:rPr>
  </w:style>
  <w:style w:type="paragraph" w:customStyle="1" w:styleId="367">
    <w:name w:val="TOC 911"/>
    <w:basedOn w:val="40"/>
    <w:qFormat/>
    <w:uiPriority w:val="99"/>
    <w:pPr>
      <w:ind w:left="1418" w:hanging="1418"/>
    </w:pPr>
    <w:rPr>
      <w:rFonts w:eastAsia="MS Mincho"/>
      <w:lang w:val="en-US" w:eastAsia="ja-JP"/>
    </w:rPr>
  </w:style>
  <w:style w:type="paragraph" w:customStyle="1" w:styleId="368">
    <w:name w:val="Caption1"/>
    <w:basedOn w:val="1"/>
    <w:next w:val="1"/>
    <w:qFormat/>
    <w:uiPriority w:val="99"/>
    <w:pPr>
      <w:spacing w:before="120" w:after="120"/>
    </w:pPr>
    <w:rPr>
      <w:rFonts w:eastAsia="MS Mincho"/>
      <w:b/>
      <w:lang w:eastAsia="ja-JP"/>
    </w:rPr>
  </w:style>
  <w:style w:type="paragraph" w:customStyle="1" w:styleId="369">
    <w:name w:val="Table of Figures11"/>
    <w:basedOn w:val="1"/>
    <w:next w:val="1"/>
    <w:qFormat/>
    <w:uiPriority w:val="99"/>
    <w:pPr>
      <w:ind w:left="400" w:hanging="400"/>
      <w:jc w:val="center"/>
    </w:pPr>
    <w:rPr>
      <w:rFonts w:eastAsia="MS Mincho"/>
      <w:b/>
      <w:lang w:eastAsia="ja-JP"/>
    </w:rPr>
  </w:style>
  <w:style w:type="paragraph" w:customStyle="1" w:styleId="370">
    <w:name w:val="tal"/>
    <w:basedOn w:val="1"/>
    <w:qFormat/>
    <w:uiPriority w:val="99"/>
    <w:pPr>
      <w:spacing w:before="100" w:beforeAutospacing="1" w:after="100" w:afterAutospacing="1"/>
    </w:pPr>
    <w:rPr>
      <w:rFonts w:ascii="宋体" w:hAnsi="宋体" w:eastAsia="宋体" w:cs="宋体"/>
      <w:sz w:val="24"/>
      <w:szCs w:val="24"/>
      <w:lang w:val="en-US" w:eastAsia="zh-CN"/>
    </w:rPr>
  </w:style>
  <w:style w:type="table" w:customStyle="1" w:styleId="371">
    <w:name w:val="Tabellengitternetz1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2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3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4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5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6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7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8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9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21"/>
    <w:basedOn w:val="63"/>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31"/>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82">
    <w:name w:val="수정"/>
    <w:hidden/>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383">
    <w:name w:val="修订1"/>
    <w:hidden/>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384">
    <w:name w:val="変更箇所1"/>
    <w:hidden/>
    <w:semiHidden/>
    <w:qFormat/>
    <w:uiPriority w:val="0"/>
    <w:pPr>
      <w:spacing w:after="160" w:line="259" w:lineRule="auto"/>
    </w:pPr>
    <w:rPr>
      <w:rFonts w:ascii="Times New Roman" w:hAnsi="Times New Roman" w:eastAsia="MS Mincho" w:cs="Times New Roman"/>
      <w:lang w:val="en-GB" w:eastAsia="en-US" w:bidi="ar-SA"/>
    </w:rPr>
  </w:style>
  <w:style w:type="paragraph" w:customStyle="1" w:styleId="385">
    <w:name w:val="NB2"/>
    <w:basedOn w:val="102"/>
    <w:qFormat/>
    <w:uiPriority w:val="99"/>
    <w:rPr>
      <w:rFonts w:eastAsia="Yu Mincho"/>
      <w:lang w:val="en-US"/>
    </w:rPr>
  </w:style>
  <w:style w:type="paragraph" w:customStyle="1" w:styleId="386">
    <w:name w:val="table entry"/>
    <w:basedOn w:val="1"/>
    <w:qFormat/>
    <w:uiPriority w:val="99"/>
    <w:pPr>
      <w:keepNext/>
      <w:spacing w:before="60" w:after="60"/>
    </w:pPr>
    <w:rPr>
      <w:rFonts w:ascii="Bookman Old Style" w:hAnsi="Bookman Old Style" w:eastAsia="宋体"/>
      <w:lang w:val="en-US"/>
    </w:rPr>
  </w:style>
  <w:style w:type="character" w:customStyle="1" w:styleId="387">
    <w:name w:val="Note Heading Char"/>
    <w:basedOn w:val="65"/>
    <w:link w:val="24"/>
    <w:qFormat/>
    <w:uiPriority w:val="99"/>
    <w:rPr>
      <w:rFonts w:eastAsia="MS Mincho"/>
    </w:rPr>
  </w:style>
  <w:style w:type="character" w:customStyle="1" w:styleId="388">
    <w:name w:val="Editor's Note Char"/>
    <w:qFormat/>
    <w:uiPriority w:val="0"/>
    <w:rPr>
      <w:rFonts w:ascii="Times New Roman" w:hAnsi="Times New Roman"/>
      <w:color w:val="FF0000"/>
      <w:lang w:val="en-GB" w:eastAsia="en-US"/>
    </w:rPr>
  </w:style>
  <w:style w:type="table" w:customStyle="1" w:styleId="389">
    <w:name w:val="Table Grid41"/>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le Grid5"/>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6"/>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92">
    <w:name w:val="Placeholder Text"/>
    <w:qFormat/>
    <w:uiPriority w:val="99"/>
    <w:rPr>
      <w:color w:val="808080"/>
    </w:rPr>
  </w:style>
  <w:style w:type="paragraph" w:customStyle="1" w:styleId="393">
    <w:name w:val="TOC 92"/>
    <w:basedOn w:val="40"/>
    <w:qFormat/>
    <w:uiPriority w:val="99"/>
    <w:pPr>
      <w:ind w:left="1418" w:hanging="1418"/>
    </w:pPr>
    <w:rPr>
      <w:rFonts w:eastAsia="MS Mincho"/>
      <w:lang w:val="en-US" w:eastAsia="ja-JP"/>
    </w:rPr>
  </w:style>
  <w:style w:type="paragraph" w:customStyle="1" w:styleId="394">
    <w:name w:val="Caption2"/>
    <w:basedOn w:val="1"/>
    <w:next w:val="1"/>
    <w:qFormat/>
    <w:uiPriority w:val="99"/>
    <w:pPr>
      <w:spacing w:before="120" w:after="120"/>
    </w:pPr>
    <w:rPr>
      <w:rFonts w:eastAsia="MS Mincho"/>
      <w:b/>
      <w:lang w:eastAsia="ja-JP"/>
    </w:rPr>
  </w:style>
  <w:style w:type="paragraph" w:customStyle="1" w:styleId="395">
    <w:name w:val="Table of Figures2"/>
    <w:basedOn w:val="1"/>
    <w:next w:val="1"/>
    <w:qFormat/>
    <w:uiPriority w:val="99"/>
    <w:pPr>
      <w:ind w:left="400" w:hanging="400"/>
      <w:jc w:val="center"/>
    </w:pPr>
    <w:rPr>
      <w:rFonts w:eastAsia="MS Mincho"/>
      <w:b/>
      <w:lang w:eastAsia="ja-JP"/>
    </w:rPr>
  </w:style>
  <w:style w:type="paragraph" w:customStyle="1" w:styleId="396">
    <w:name w:val="TOC 93"/>
    <w:basedOn w:val="40"/>
    <w:qFormat/>
    <w:uiPriority w:val="99"/>
    <w:pPr>
      <w:ind w:left="1418" w:hanging="1418"/>
    </w:pPr>
    <w:rPr>
      <w:rFonts w:eastAsia="MS Mincho"/>
      <w:lang w:val="en-US" w:eastAsia="ja-JP"/>
    </w:rPr>
  </w:style>
  <w:style w:type="paragraph" w:customStyle="1" w:styleId="397">
    <w:name w:val="Caption3"/>
    <w:basedOn w:val="1"/>
    <w:next w:val="1"/>
    <w:qFormat/>
    <w:uiPriority w:val="99"/>
    <w:pPr>
      <w:spacing w:before="120" w:after="120"/>
    </w:pPr>
    <w:rPr>
      <w:rFonts w:eastAsia="MS Mincho"/>
      <w:b/>
      <w:lang w:eastAsia="ja-JP"/>
    </w:rPr>
  </w:style>
  <w:style w:type="paragraph" w:customStyle="1" w:styleId="398">
    <w:name w:val="Table of Figures3"/>
    <w:basedOn w:val="1"/>
    <w:next w:val="1"/>
    <w:qFormat/>
    <w:uiPriority w:val="99"/>
    <w:pPr>
      <w:ind w:left="400" w:hanging="400"/>
      <w:jc w:val="center"/>
    </w:pPr>
    <w:rPr>
      <w:rFonts w:eastAsia="MS Mincho"/>
      <w:b/>
      <w:lang w:eastAsia="ja-JP"/>
    </w:rPr>
  </w:style>
  <w:style w:type="paragraph" w:customStyle="1" w:styleId="399">
    <w:name w:val="TOC Heading1"/>
    <w:basedOn w:val="2"/>
    <w:next w:val="1"/>
    <w:unhideWhenUsed/>
    <w:qFormat/>
    <w:uiPriority w:val="39"/>
    <w:pPr>
      <w:pBdr>
        <w:top w:val="none" w:color="auto" w:sz="0" w:space="0"/>
      </w:pBdr>
      <w:spacing w:before="480" w:after="0" w:line="276" w:lineRule="auto"/>
      <w:ind w:left="0" w:firstLine="0"/>
      <w:outlineLvl w:val="9"/>
    </w:pPr>
    <w:rPr>
      <w:rFonts w:ascii="Cambria" w:hAnsi="Cambria" w:eastAsia="Yu Mincho"/>
      <w:b/>
      <w:bCs/>
      <w:color w:val="365F91"/>
      <w:sz w:val="28"/>
      <w:szCs w:val="28"/>
      <w:lang w:val="en-US"/>
    </w:rPr>
  </w:style>
  <w:style w:type="table" w:customStyle="1" w:styleId="400">
    <w:name w:val="Table Grid7"/>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01">
    <w:name w:val="List Paragraph Char"/>
    <w:link w:val="179"/>
    <w:qFormat/>
    <w:uiPriority w:val="34"/>
    <w:rPr>
      <w:rFonts w:eastAsia="Yu Mincho"/>
      <w:lang w:eastAsia="en-US"/>
    </w:rPr>
  </w:style>
  <w:style w:type="paragraph" w:customStyle="1" w:styleId="402">
    <w:name w:val="样式 页眉"/>
    <w:basedOn w:val="46"/>
    <w:link w:val="403"/>
    <w:qFormat/>
    <w:uiPriority w:val="0"/>
    <w:rPr>
      <w:rFonts w:eastAsia="Arial"/>
      <w:bCs/>
      <w:sz w:val="22"/>
      <w:lang w:eastAsia="fi-FI"/>
    </w:rPr>
  </w:style>
  <w:style w:type="character" w:customStyle="1" w:styleId="403">
    <w:name w:val="样式 页眉 Char"/>
    <w:link w:val="402"/>
    <w:qFormat/>
    <w:uiPriority w:val="0"/>
    <w:rPr>
      <w:rFonts w:ascii="Arial" w:hAnsi="Arial" w:eastAsia="Arial"/>
      <w:b/>
      <w:bCs/>
      <w:sz w:val="22"/>
      <w:lang w:eastAsia="fi-FI"/>
    </w:rPr>
  </w:style>
  <w:style w:type="character" w:customStyle="1" w:styleId="404">
    <w:name w:val="11 BodyText Char"/>
    <w:link w:val="317"/>
    <w:qFormat/>
    <w:uiPriority w:val="99"/>
    <w:rPr>
      <w:rFonts w:ascii="Arial" w:hAnsi="Arial" w:eastAsia="宋体"/>
      <w:lang w:val="en-US"/>
    </w:rPr>
  </w:style>
  <w:style w:type="paragraph" w:customStyle="1" w:styleId="405">
    <w:name w:val="paragraph"/>
    <w:basedOn w:val="1"/>
    <w:qFormat/>
    <w:uiPriority w:val="0"/>
    <w:pPr>
      <w:spacing w:before="100" w:beforeAutospacing="1" w:after="100" w:afterAutospacing="1"/>
    </w:pPr>
    <w:rPr>
      <w:rFonts w:eastAsia="Yu Mincho"/>
      <w:sz w:val="24"/>
      <w:szCs w:val="24"/>
      <w:lang w:val="fi-FI" w:eastAsia="fi-FI"/>
    </w:rPr>
  </w:style>
  <w:style w:type="character" w:customStyle="1" w:styleId="406">
    <w:name w:val="normaltextrun"/>
    <w:basedOn w:val="65"/>
    <w:qFormat/>
    <w:uiPriority w:val="0"/>
  </w:style>
  <w:style w:type="character" w:customStyle="1" w:styleId="407">
    <w:name w:val="eop"/>
    <w:basedOn w:val="65"/>
    <w:qFormat/>
    <w:uiPriority w:val="0"/>
  </w:style>
  <w:style w:type="paragraph" w:customStyle="1" w:styleId="408">
    <w:name w:val="msonormal"/>
    <w:basedOn w:val="1"/>
    <w:qFormat/>
    <w:uiPriority w:val="99"/>
    <w:pPr>
      <w:spacing w:before="100" w:beforeAutospacing="1" w:after="100" w:afterAutospacing="1"/>
    </w:pPr>
    <w:rPr>
      <w:rFonts w:eastAsia="Malgun Gothic"/>
      <w:sz w:val="24"/>
      <w:szCs w:val="24"/>
      <w:lang w:val="en-US" w:eastAsia="fi-FI"/>
    </w:rPr>
  </w:style>
  <w:style w:type="character" w:customStyle="1" w:styleId="409">
    <w:name w:val="Footnote Text Char1"/>
    <w:semiHidden/>
    <w:qFormat/>
    <w:uiPriority w:val="0"/>
    <w:rPr>
      <w:rFonts w:ascii="Times New Roman" w:hAnsi="Times New Roman"/>
      <w:lang w:val="en-GB" w:eastAsia="en-US"/>
    </w:rPr>
  </w:style>
  <w:style w:type="character" w:customStyle="1" w:styleId="410">
    <w:name w:val="B3 Char"/>
    <w:qFormat/>
    <w:uiPriority w:val="0"/>
    <w:rPr>
      <w:rFonts w:ascii="Times New Roman" w:hAnsi="Times New Roman"/>
      <w:lang w:val="en-GB" w:eastAsia="en-US"/>
    </w:rPr>
  </w:style>
  <w:style w:type="character" w:customStyle="1" w:styleId="411">
    <w:name w:val="Body Text Indent 3 Char"/>
    <w:basedOn w:val="65"/>
    <w:link w:val="53"/>
    <w:qFormat/>
    <w:uiPriority w:val="99"/>
    <w:rPr>
      <w:rFonts w:eastAsia="Yu Mincho"/>
    </w:rPr>
  </w:style>
  <w:style w:type="paragraph" w:styleId="412">
    <w:name w:val="No Spacing"/>
    <w:qFormat/>
    <w:uiPriority w:val="1"/>
    <w:pPr>
      <w:spacing w:after="160" w:line="259" w:lineRule="auto"/>
    </w:pPr>
    <w:rPr>
      <w:rFonts w:ascii="Times New Roman" w:hAnsi="Times New Roman" w:eastAsia="Yu Mincho" w:cs="Times New Roman"/>
      <w:lang w:val="en-GB" w:eastAsia="en-US" w:bidi="ar-SA"/>
    </w:rPr>
  </w:style>
  <w:style w:type="paragraph" w:customStyle="1" w:styleId="413">
    <w:name w:val="Char Char Char Char Char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14">
    <w:name w:val="Char Char2"/>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15">
    <w:name w:val="Char Char Char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16">
    <w:name w:val="(文字) (文字)1 Char (文字) (文字)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17">
    <w:name w:val="Char Char1 Char Char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18">
    <w:name w:val="(文字) (文字)1 Char (文字) (文字) Char (文字) (文字)1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19">
    <w:name w:val="(文字) (文字)1 Char (文字) (文字) Char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20">
    <w:name w:val="(文字) (文字)1 Char (文字) (文字) Char (文字) (文字)1 Char (文字) (文字) Char Char Char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21">
    <w:name w:val="Char Char Char Char1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22">
    <w:name w:val="Char Char2 Char Char1"/>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23">
    <w:name w:val="Char Char Char Char Char Char1"/>
    <w:semiHidden/>
    <w:qFormat/>
    <w:uiPriority w:val="99"/>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424">
    <w:name w:val="(文字) (文字)5"/>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25">
    <w:name w:val="Car Car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26">
    <w:name w:val="Zchn Zchn1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27">
    <w:name w:val="(文字) (文字)2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28">
    <w:name w:val="(文字) (文字)3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29">
    <w:name w:val="Zchn Zchn2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30">
    <w:name w:val="(文字) (文字)4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31">
    <w:name w:val="(文字) (文字)1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32">
    <w:name w:val="(文字) (文字)1 Char (文字) (文字) Char (文字) (文字)1 Char (文字) (文字)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33">
    <w:name w:val="Char Char24"/>
    <w:basedOn w:val="1"/>
    <w:semiHidden/>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34">
    <w:name w:val="contribution"/>
    <w:basedOn w:val="2"/>
    <w:semiHidden/>
    <w:qFormat/>
    <w:uiPriority w:val="99"/>
    <w:pPr>
      <w:tabs>
        <w:tab w:val="left" w:pos="45"/>
      </w:tabs>
      <w:ind w:left="405" w:hanging="405"/>
    </w:pPr>
    <w:rPr>
      <w:rFonts w:eastAsia="Arial"/>
    </w:rPr>
  </w:style>
  <w:style w:type="paragraph" w:customStyle="1" w:styleId="435">
    <w:name w:val="Motorola Response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36">
    <w:name w:val="(文字) (文字) Char"/>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437">
    <w:name w:val="enumlev1 Char"/>
    <w:link w:val="353"/>
    <w:qFormat/>
    <w:uiPriority w:val="0"/>
    <w:rPr>
      <w:rFonts w:eastAsia="Yu Mincho"/>
      <w:sz w:val="24"/>
      <w:lang w:val="fr-FR" w:eastAsia="en-US"/>
    </w:rPr>
  </w:style>
  <w:style w:type="paragraph" w:customStyle="1" w:styleId="438">
    <w:name w:val="FB Char Char Char Char1"/>
    <w:next w:val="1"/>
    <w:semiHidden/>
    <w:qFormat/>
    <w:uiPriority w:val="99"/>
    <w:pPr>
      <w:keepNext/>
      <w:tabs>
        <w:tab w:val="left" w:pos="720"/>
      </w:tabs>
      <w:autoSpaceDE w:val="0"/>
      <w:autoSpaceDN w:val="0"/>
      <w:adjustRightInd w:val="0"/>
      <w:spacing w:after="160" w:line="259" w:lineRule="auto"/>
      <w:ind w:left="720" w:hanging="360"/>
      <w:jc w:val="both"/>
    </w:pPr>
    <w:rPr>
      <w:rFonts w:ascii="Times New Roman" w:hAnsi="Times New Roman" w:eastAsia="MS Mincho" w:cs="Times New Roman"/>
      <w:kern w:val="2"/>
      <w:lang w:val="en-GB" w:eastAsia="zh-CN" w:bidi="ar-SA"/>
    </w:rPr>
  </w:style>
  <w:style w:type="paragraph" w:customStyle="1" w:styleId="439">
    <w:name w:val="FB Char Char Char Char1 Char Char Char Char Char Char1 Char Char Char Char Char Char Char Char Char Char"/>
    <w:next w:val="1"/>
    <w:semiHidden/>
    <w:qFormat/>
    <w:uiPriority w:val="99"/>
    <w:pPr>
      <w:keepNext/>
      <w:tabs>
        <w:tab w:val="left" w:pos="720"/>
      </w:tabs>
      <w:autoSpaceDE w:val="0"/>
      <w:autoSpaceDN w:val="0"/>
      <w:adjustRightInd w:val="0"/>
      <w:spacing w:after="160" w:line="259" w:lineRule="auto"/>
      <w:ind w:left="720" w:hanging="360"/>
      <w:jc w:val="both"/>
    </w:pPr>
    <w:rPr>
      <w:rFonts w:ascii="Times New Roman" w:hAnsi="Times New Roman" w:eastAsia="MS Mincho" w:cs="Times New Roman"/>
      <w:kern w:val="2"/>
      <w:lang w:val="en-GB" w:eastAsia="zh-CN" w:bidi="ar-SA"/>
    </w:rPr>
  </w:style>
  <w:style w:type="paragraph" w:customStyle="1" w:styleId="440">
    <w:name w:val="FB Char Char Char Char1 Char Char Char Char Char Char1 Char Char Char Char Char Char"/>
    <w:next w:val="1"/>
    <w:semiHidden/>
    <w:qFormat/>
    <w:uiPriority w:val="99"/>
    <w:pPr>
      <w:keepNext/>
      <w:tabs>
        <w:tab w:val="left" w:pos="720"/>
      </w:tabs>
      <w:autoSpaceDE w:val="0"/>
      <w:autoSpaceDN w:val="0"/>
      <w:adjustRightInd w:val="0"/>
      <w:spacing w:after="160" w:line="259" w:lineRule="auto"/>
      <w:ind w:left="720" w:hanging="360"/>
      <w:jc w:val="both"/>
    </w:pPr>
    <w:rPr>
      <w:rFonts w:ascii="Times New Roman" w:hAnsi="Times New Roman" w:eastAsia="MS Mincho" w:cs="Times New Roman"/>
      <w:kern w:val="2"/>
      <w:lang w:val="en-GB" w:eastAsia="zh-CN" w:bidi="ar-SA"/>
    </w:rPr>
  </w:style>
  <w:style w:type="character" w:customStyle="1" w:styleId="441">
    <w:name w:val="Heading4 Char"/>
    <w:link w:val="442"/>
    <w:semiHidden/>
    <w:qFormat/>
    <w:uiPriority w:val="0"/>
    <w:rPr>
      <w:rFonts w:ascii="Arial" w:hAnsi="Arial" w:eastAsia="Arial" w:cs="Arial"/>
      <w:sz w:val="28"/>
    </w:rPr>
  </w:style>
  <w:style w:type="paragraph" w:customStyle="1" w:styleId="442">
    <w:name w:val="Heading4"/>
    <w:basedOn w:val="4"/>
    <w:link w:val="441"/>
    <w:semiHidden/>
    <w:qFormat/>
    <w:uiPriority w:val="0"/>
    <w:pPr>
      <w:keepNext w:val="0"/>
      <w:keepLines w:val="0"/>
      <w:tabs>
        <w:tab w:val="left" w:pos="1100"/>
      </w:tabs>
      <w:spacing w:before="100" w:beforeAutospacing="1" w:afterLines="100"/>
      <w:ind w:left="930" w:hanging="510"/>
    </w:pPr>
    <w:rPr>
      <w:rFonts w:eastAsia="Arial" w:cs="Arial"/>
    </w:rPr>
  </w:style>
  <w:style w:type="paragraph" w:customStyle="1" w:styleId="443">
    <w:name w:val="表格题注"/>
    <w:next w:val="1"/>
    <w:qFormat/>
    <w:uiPriority w:val="99"/>
    <w:pPr>
      <w:numPr>
        <w:ilvl w:val="0"/>
        <w:numId w:val="13"/>
      </w:numPr>
      <w:tabs>
        <w:tab w:val="left" w:pos="926"/>
        <w:tab w:val="clear" w:pos="397"/>
      </w:tabs>
      <w:spacing w:beforeLines="50" w:after="160" w:afterLines="50" w:line="259" w:lineRule="auto"/>
      <w:ind w:left="926" w:hanging="360"/>
      <w:jc w:val="center"/>
    </w:pPr>
    <w:rPr>
      <w:rFonts w:ascii="Times New Roman" w:hAnsi="Times New Roman" w:eastAsia="Malgun Gothic" w:cs="Times New Roman"/>
      <w:b/>
      <w:lang w:val="en-GB" w:eastAsia="zh-CN" w:bidi="ar-SA"/>
    </w:rPr>
  </w:style>
  <w:style w:type="paragraph" w:customStyle="1" w:styleId="444">
    <w:name w:val="插图题注"/>
    <w:next w:val="1"/>
    <w:qFormat/>
    <w:uiPriority w:val="99"/>
    <w:pPr>
      <w:numPr>
        <w:ilvl w:val="0"/>
        <w:numId w:val="14"/>
      </w:numPr>
      <w:tabs>
        <w:tab w:val="left" w:pos="1209"/>
        <w:tab w:val="clear" w:pos="397"/>
      </w:tabs>
      <w:spacing w:after="160" w:line="259" w:lineRule="auto"/>
      <w:ind w:left="1209" w:hanging="360"/>
      <w:jc w:val="center"/>
    </w:pPr>
    <w:rPr>
      <w:rFonts w:ascii="Times New Roman" w:hAnsi="Times New Roman" w:eastAsia="Malgun Gothic" w:cs="Times New Roman"/>
      <w:b/>
      <w:lang w:val="en-GB" w:eastAsia="zh-CN" w:bidi="ar-SA"/>
    </w:rPr>
  </w:style>
  <w:style w:type="paragraph" w:customStyle="1" w:styleId="445">
    <w:name w:val="Char Char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46">
    <w:name w:val="Norma"/>
    <w:basedOn w:val="2"/>
    <w:qFormat/>
    <w:uiPriority w:val="99"/>
    <w:rPr>
      <w:rFonts w:eastAsia="Yu Mincho"/>
      <w:szCs w:val="36"/>
    </w:rPr>
  </w:style>
  <w:style w:type="paragraph" w:customStyle="1" w:styleId="447">
    <w:name w:val="B2+"/>
    <w:basedOn w:val="103"/>
    <w:qFormat/>
    <w:uiPriority w:val="99"/>
    <w:pPr>
      <w:numPr>
        <w:ilvl w:val="0"/>
        <w:numId w:val="15"/>
      </w:numPr>
      <w:tabs>
        <w:tab w:val="left" w:pos="360"/>
        <w:tab w:val="clear" w:pos="1191"/>
      </w:tabs>
      <w:ind w:left="360" w:hanging="360"/>
    </w:pPr>
    <w:rPr>
      <w:rFonts w:eastAsia="等线"/>
    </w:rPr>
  </w:style>
  <w:style w:type="paragraph" w:customStyle="1" w:styleId="448">
    <w:name w:val="B3+"/>
    <w:basedOn w:val="104"/>
    <w:qFormat/>
    <w:uiPriority w:val="99"/>
    <w:pPr>
      <w:numPr>
        <w:ilvl w:val="0"/>
        <w:numId w:val="16"/>
      </w:numPr>
      <w:tabs>
        <w:tab w:val="left" w:pos="360"/>
        <w:tab w:val="left" w:pos="1134"/>
        <w:tab w:val="clear" w:pos="1644"/>
      </w:tabs>
      <w:ind w:left="360" w:hanging="360"/>
    </w:pPr>
    <w:rPr>
      <w:rFonts w:eastAsia="等线"/>
    </w:rPr>
  </w:style>
  <w:style w:type="paragraph" w:customStyle="1" w:styleId="449">
    <w:name w:val="Atl"/>
    <w:basedOn w:val="1"/>
    <w:qFormat/>
    <w:uiPriority w:val="99"/>
    <w:rPr>
      <w:rFonts w:eastAsia="MS Mincho" w:cs="v4.2.0"/>
    </w:rPr>
  </w:style>
  <w:style w:type="paragraph" w:customStyle="1" w:styleId="450">
    <w:name w:val="Char Char Char Char Char Char Char Char Char Char Char Char Char"/>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1">
    <w:name w:val="16"/>
    <w:basedOn w:val="1"/>
    <w:qFormat/>
    <w:uiPriority w:val="99"/>
    <w:pPr>
      <w:snapToGrid w:val="0"/>
      <w:spacing w:before="100" w:beforeAutospacing="1" w:after="100" w:afterAutospacing="1"/>
      <w:jc w:val="center"/>
    </w:pPr>
    <w:rPr>
      <w:rFonts w:ascii="Arial" w:hAnsi="Arial" w:eastAsia="MS Mincho" w:cs="Arial"/>
      <w:sz w:val="18"/>
      <w:szCs w:val="18"/>
      <w:lang w:eastAsia="ja-JP"/>
    </w:rPr>
  </w:style>
  <w:style w:type="paragraph" w:customStyle="1" w:styleId="452">
    <w:name w:val="20"/>
    <w:basedOn w:val="1"/>
    <w:qFormat/>
    <w:uiPriority w:val="99"/>
    <w:pPr>
      <w:snapToGrid w:val="0"/>
      <w:spacing w:before="100" w:beforeAutospacing="1" w:after="100" w:afterAutospacing="1"/>
      <w:jc w:val="center"/>
    </w:pPr>
    <w:rPr>
      <w:rFonts w:ascii="Arial" w:hAnsi="Arial" w:eastAsia="MS Mincho" w:cs="Arial"/>
      <w:b/>
      <w:bCs/>
      <w:sz w:val="18"/>
      <w:szCs w:val="18"/>
      <w:lang w:eastAsia="ja-JP"/>
    </w:rPr>
  </w:style>
  <w:style w:type="paragraph" w:customStyle="1" w:styleId="453">
    <w:name w:val="Tdoc_Heading_1"/>
    <w:basedOn w:val="2"/>
    <w:next w:val="1"/>
    <w:qFormat/>
    <w:uiPriority w:val="99"/>
    <w:pPr>
      <w:keepLines w:val="0"/>
      <w:pBdr>
        <w:top w:val="none" w:color="auto" w:sz="0" w:space="0"/>
      </w:pBdr>
      <w:ind w:left="0" w:firstLine="0"/>
    </w:pPr>
    <w:rPr>
      <w:rFonts w:eastAsia="Yu Mincho"/>
      <w:b/>
      <w:color w:val="339966"/>
      <w:kern w:val="28"/>
      <w:sz w:val="28"/>
      <w:szCs w:val="28"/>
      <w:lang w:val="en-US" w:eastAsia="zh-CN"/>
    </w:rPr>
  </w:style>
  <w:style w:type="paragraph" w:customStyle="1" w:styleId="454">
    <w:name w:val="xl29"/>
    <w:basedOn w:val="1"/>
    <w:qFormat/>
    <w:uiPriority w:val="99"/>
    <w:pPr>
      <w:pBdr>
        <w:left w:val="single" w:color="C0C0C0" w:sz="4" w:space="0"/>
        <w:bottom w:val="single" w:color="C0C0C0" w:sz="4" w:space="0"/>
      </w:pBdr>
      <w:spacing w:before="100" w:beforeAutospacing="1" w:after="100" w:afterAutospacing="1"/>
      <w:jc w:val="center"/>
    </w:pPr>
    <w:rPr>
      <w:rFonts w:ascii="Arial" w:hAnsi="Arial" w:eastAsia="Yu Mincho" w:cs="Arial"/>
      <w:b/>
      <w:bCs/>
      <w:sz w:val="24"/>
      <w:szCs w:val="24"/>
    </w:rPr>
  </w:style>
  <w:style w:type="character" w:customStyle="1" w:styleId="455">
    <w:name w:val="Char Char11"/>
    <w:qFormat/>
    <w:uiPriority w:val="0"/>
    <w:rPr>
      <w:lang w:val="en-GB" w:eastAsia="ja-JP" w:bidi="ar-SA"/>
    </w:rPr>
  </w:style>
  <w:style w:type="character" w:customStyle="1" w:styleId="456">
    <w:name w:val="Char Char41"/>
    <w:qFormat/>
    <w:uiPriority w:val="0"/>
    <w:rPr>
      <w:rFonts w:hint="default" w:ascii="Courier New" w:hAnsi="Courier New" w:cs="Courier New"/>
      <w:lang w:val="nb-NO" w:eastAsia="ja-JP" w:bidi="ar-SA"/>
    </w:rPr>
  </w:style>
  <w:style w:type="character" w:customStyle="1" w:styleId="457">
    <w:name w:val="Char Char71"/>
    <w:semiHidden/>
    <w:qFormat/>
    <w:uiPriority w:val="0"/>
    <w:rPr>
      <w:rFonts w:hint="default" w:ascii="Tahoma" w:hAnsi="Tahoma" w:cs="Tahoma"/>
      <w:shd w:val="clear" w:color="auto" w:fill="000080"/>
      <w:lang w:val="en-GB" w:eastAsia="en-US"/>
    </w:rPr>
  </w:style>
  <w:style w:type="character" w:customStyle="1" w:styleId="458">
    <w:name w:val="Zchn Zchn51"/>
    <w:qFormat/>
    <w:uiPriority w:val="0"/>
    <w:rPr>
      <w:rFonts w:hint="default" w:ascii="Courier New" w:hAnsi="Courier New" w:eastAsia="Batang" w:cs="Courier New"/>
      <w:lang w:val="nb-NO" w:eastAsia="en-US" w:bidi="ar-SA"/>
    </w:rPr>
  </w:style>
  <w:style w:type="character" w:customStyle="1" w:styleId="459">
    <w:name w:val="Char Char101"/>
    <w:semiHidden/>
    <w:qFormat/>
    <w:uiPriority w:val="0"/>
    <w:rPr>
      <w:rFonts w:hint="default" w:ascii="Times New Roman" w:hAnsi="Times New Roman" w:cs="Times New Roman"/>
      <w:lang w:val="en-GB" w:eastAsia="en-US"/>
    </w:rPr>
  </w:style>
  <w:style w:type="character" w:customStyle="1" w:styleId="460">
    <w:name w:val="Char Char91"/>
    <w:semiHidden/>
    <w:qFormat/>
    <w:uiPriority w:val="0"/>
    <w:rPr>
      <w:rFonts w:hint="default" w:ascii="Tahoma" w:hAnsi="Tahoma" w:cs="Tahoma"/>
      <w:sz w:val="16"/>
      <w:szCs w:val="16"/>
      <w:lang w:val="en-GB" w:eastAsia="en-US"/>
    </w:rPr>
  </w:style>
  <w:style w:type="character" w:customStyle="1" w:styleId="461">
    <w:name w:val="Char Char81"/>
    <w:semiHidden/>
    <w:qFormat/>
    <w:uiPriority w:val="0"/>
    <w:rPr>
      <w:rFonts w:hint="default" w:ascii="Times New Roman" w:hAnsi="Times New Roman" w:cs="Times New Roman"/>
      <w:b/>
      <w:bCs/>
      <w:lang w:val="en-GB" w:eastAsia="en-US"/>
    </w:rPr>
  </w:style>
  <w:style w:type="character" w:customStyle="1" w:styleId="462">
    <w:name w:val="Char Char291"/>
    <w:qFormat/>
    <w:uiPriority w:val="0"/>
    <w:rPr>
      <w:rFonts w:hint="default" w:ascii="Arial" w:hAnsi="Arial" w:cs="Arial"/>
      <w:sz w:val="36"/>
      <w:lang w:val="en-GB" w:eastAsia="en-US" w:bidi="ar-SA"/>
    </w:rPr>
  </w:style>
  <w:style w:type="character" w:customStyle="1" w:styleId="463">
    <w:name w:val="Char Char281"/>
    <w:qFormat/>
    <w:uiPriority w:val="0"/>
    <w:rPr>
      <w:rFonts w:hint="default" w:ascii="Arial" w:hAnsi="Arial" w:cs="Arial"/>
      <w:sz w:val="32"/>
      <w:lang w:val="en-GB"/>
    </w:rPr>
  </w:style>
  <w:style w:type="character" w:customStyle="1" w:styleId="464">
    <w:name w:val="msoins0"/>
    <w:qFormat/>
    <w:uiPriority w:val="0"/>
  </w:style>
  <w:style w:type="character" w:customStyle="1" w:styleId="465">
    <w:name w:val="textbodybold1"/>
    <w:qFormat/>
    <w:uiPriority w:val="0"/>
    <w:rPr>
      <w:rFonts w:hint="default" w:ascii="Arial" w:hAnsi="Arial" w:cs="Arial"/>
      <w:b/>
      <w:bCs/>
      <w:color w:val="902630"/>
      <w:sz w:val="18"/>
      <w:szCs w:val="18"/>
    </w:rPr>
  </w:style>
  <w:style w:type="character" w:customStyle="1" w:styleId="466">
    <w:name w:val="word"/>
    <w:basedOn w:val="65"/>
    <w:qFormat/>
    <w:uiPriority w:val="0"/>
  </w:style>
  <w:style w:type="character" w:customStyle="1" w:styleId="467">
    <w:name w:val="B1 Zchn"/>
    <w:qFormat/>
    <w:uiPriority w:val="0"/>
    <w:rPr>
      <w:rFonts w:hint="default" w:ascii="Times New Roman" w:hAnsi="Times New Roman" w:cs="Times New Roman"/>
      <w:lang w:val="en-GB"/>
    </w:rPr>
  </w:style>
  <w:style w:type="table" w:customStyle="1" w:styleId="468">
    <w:name w:val="网格型31"/>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网格型41"/>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70">
    <w:name w:val="TN"/>
    <w:basedOn w:val="1"/>
    <w:qFormat/>
    <w:uiPriority w:val="99"/>
    <w:pPr>
      <w:keepNext/>
      <w:keepLines/>
      <w:spacing w:after="0"/>
      <w:ind w:left="851" w:hanging="851"/>
    </w:pPr>
    <w:rPr>
      <w:rFonts w:ascii="Arial" w:hAnsi="Arial" w:eastAsia="宋体"/>
      <w:sz w:val="18"/>
    </w:rPr>
  </w:style>
  <w:style w:type="paragraph" w:customStyle="1" w:styleId="471">
    <w:name w:val="TB1"/>
    <w:basedOn w:val="1"/>
    <w:qFormat/>
    <w:uiPriority w:val="99"/>
    <w:pPr>
      <w:keepNext/>
      <w:keepLines/>
      <w:numPr>
        <w:ilvl w:val="0"/>
        <w:numId w:val="17"/>
      </w:numPr>
      <w:tabs>
        <w:tab w:val="left" w:pos="0"/>
        <w:tab w:val="left" w:pos="360"/>
        <w:tab w:val="left" w:pos="720"/>
      </w:tabs>
      <w:spacing w:after="0"/>
      <w:ind w:left="737" w:hanging="380"/>
    </w:pPr>
    <w:rPr>
      <w:rFonts w:ascii="Arial" w:hAnsi="Arial" w:eastAsia="等线"/>
      <w:sz w:val="18"/>
    </w:rPr>
  </w:style>
  <w:style w:type="paragraph" w:customStyle="1" w:styleId="472">
    <w:name w:val="TB2"/>
    <w:basedOn w:val="1"/>
    <w:qFormat/>
    <w:uiPriority w:val="99"/>
    <w:pPr>
      <w:keepNext/>
      <w:keepLines/>
      <w:numPr>
        <w:ilvl w:val="0"/>
        <w:numId w:val="18"/>
      </w:numPr>
      <w:tabs>
        <w:tab w:val="left" w:pos="360"/>
        <w:tab w:val="left" w:pos="1109"/>
      </w:tabs>
      <w:spacing w:after="0"/>
      <w:ind w:left="1100" w:hanging="380"/>
    </w:pPr>
    <w:rPr>
      <w:rFonts w:ascii="Arial" w:hAnsi="Arial" w:eastAsia="等线"/>
      <w:sz w:val="18"/>
    </w:rPr>
  </w:style>
  <w:style w:type="character" w:customStyle="1" w:styleId="473">
    <w:name w:val="Subtle Reference1"/>
    <w:qFormat/>
    <w:uiPriority w:val="31"/>
    <w:rPr>
      <w:smallCaps/>
      <w:color w:val="5A5A5A"/>
    </w:rPr>
  </w:style>
  <w:style w:type="character" w:customStyle="1" w:styleId="474">
    <w:name w:val="未处理的提及1"/>
    <w:semiHidden/>
    <w:qFormat/>
    <w:uiPriority w:val="99"/>
    <w:rPr>
      <w:color w:val="605E5C"/>
      <w:shd w:val="clear" w:color="auto" w:fill="E1DFDD"/>
    </w:rPr>
  </w:style>
  <w:style w:type="character" w:customStyle="1" w:styleId="475">
    <w:name w:val="fontstyle01"/>
    <w:qFormat/>
    <w:uiPriority w:val="0"/>
    <w:rPr>
      <w:rFonts w:hint="default" w:ascii="TimesNewRomanPSMT" w:hAnsi="TimesNewRomanPSMT" w:cs="TimesNewRomanPSMT"/>
      <w:color w:val="000000"/>
      <w:sz w:val="20"/>
      <w:szCs w:val="20"/>
    </w:rPr>
  </w:style>
  <w:style w:type="character" w:customStyle="1" w:styleId="476">
    <w:name w:val="search-word-mail"/>
    <w:qFormat/>
    <w:uiPriority w:val="0"/>
  </w:style>
  <w:style w:type="table" w:customStyle="1" w:styleId="477">
    <w:name w:val="Table Grid111"/>
    <w:basedOn w:val="63"/>
    <w:qFormat/>
    <w:uiPriority w:val="39"/>
    <w:rPr>
      <w:rFonts w:ascii="Calibri" w:hAnsi="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78">
    <w:name w:val="未处理的提及2"/>
    <w:semiHidden/>
    <w:qFormat/>
    <w:uiPriority w:val="99"/>
    <w:rPr>
      <w:color w:val="808080"/>
      <w:shd w:val="clear" w:color="auto" w:fill="E6E6E6"/>
    </w:rPr>
  </w:style>
  <w:style w:type="character" w:customStyle="1" w:styleId="479">
    <w:name w:val="注释标题 Char1"/>
    <w:semiHidden/>
    <w:qFormat/>
    <w:uiPriority w:val="99"/>
    <w:rPr>
      <w:rFonts w:ascii="Times New Roman" w:hAnsi="Times New Roman"/>
      <w:lang w:val="en-GB" w:eastAsia="en-US"/>
    </w:rPr>
  </w:style>
  <w:style w:type="character" w:customStyle="1" w:styleId="480">
    <w:name w:val="HTML Preformatted Char"/>
    <w:basedOn w:val="65"/>
    <w:link w:val="57"/>
    <w:qFormat/>
    <w:uiPriority w:val="0"/>
    <w:rPr>
      <w:rFonts w:ascii="Courier New" w:hAnsi="Courier New" w:eastAsia="MS Mincho"/>
      <w:lang w:eastAsia="en-US"/>
    </w:rPr>
  </w:style>
  <w:style w:type="paragraph" w:customStyle="1" w:styleId="481">
    <w:name w:val="Figure_title"/>
    <w:basedOn w:val="1"/>
    <w:next w:val="1"/>
    <w:qFormat/>
    <w:uiPriority w:val="99"/>
    <w:pPr>
      <w:keepNext/>
      <w:keepLines/>
      <w:tabs>
        <w:tab w:val="left" w:pos="1134"/>
        <w:tab w:val="left" w:pos="1871"/>
        <w:tab w:val="left" w:pos="2268"/>
      </w:tabs>
      <w:spacing w:after="480"/>
      <w:jc w:val="center"/>
    </w:pPr>
    <w:rPr>
      <w:rFonts w:ascii="Times New Roman Bold" w:hAnsi="Times New Roman Bold" w:eastAsia="等线"/>
      <w:b/>
    </w:rPr>
  </w:style>
  <w:style w:type="paragraph" w:customStyle="1" w:styleId="482">
    <w:name w:val="Figure_No"/>
    <w:basedOn w:val="1"/>
    <w:next w:val="1"/>
    <w:qFormat/>
    <w:uiPriority w:val="99"/>
    <w:pPr>
      <w:keepNext/>
      <w:keepLines/>
      <w:tabs>
        <w:tab w:val="left" w:pos="1134"/>
        <w:tab w:val="left" w:pos="1871"/>
        <w:tab w:val="left" w:pos="2268"/>
      </w:tabs>
      <w:spacing w:before="480" w:after="120"/>
      <w:jc w:val="center"/>
    </w:pPr>
    <w:rPr>
      <w:rFonts w:eastAsia="等线"/>
      <w:caps/>
    </w:rPr>
  </w:style>
  <w:style w:type="paragraph" w:customStyle="1" w:styleId="483">
    <w:name w:val="Table_text"/>
    <w:basedOn w:val="1"/>
    <w:qFormat/>
    <w:uiPriority w:val="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484">
    <w:name w:val="Table_legend"/>
    <w:basedOn w:val="1"/>
    <w:qFormat/>
    <w:uiPriority w:val="99"/>
    <w:pPr>
      <w:tabs>
        <w:tab w:val="left" w:pos="1134"/>
        <w:tab w:val="left" w:pos="1871"/>
        <w:tab w:val="left" w:pos="2268"/>
      </w:tabs>
      <w:spacing w:before="120" w:after="0"/>
    </w:pPr>
    <w:rPr>
      <w:rFonts w:eastAsia="等线"/>
    </w:rPr>
  </w:style>
  <w:style w:type="paragraph" w:customStyle="1" w:styleId="485">
    <w:name w:val="Table_No"/>
    <w:basedOn w:val="1"/>
    <w:next w:val="1"/>
    <w:qFormat/>
    <w:uiPriority w:val="99"/>
    <w:pPr>
      <w:keepNext/>
      <w:tabs>
        <w:tab w:val="left" w:pos="1134"/>
        <w:tab w:val="left" w:pos="1871"/>
        <w:tab w:val="left" w:pos="2268"/>
      </w:tabs>
      <w:spacing w:before="560" w:after="120"/>
      <w:jc w:val="center"/>
    </w:pPr>
    <w:rPr>
      <w:rFonts w:eastAsia="等线"/>
      <w:caps/>
    </w:rPr>
  </w:style>
  <w:style w:type="paragraph" w:customStyle="1" w:styleId="486">
    <w:name w:val="Table_title"/>
    <w:basedOn w:val="1"/>
    <w:next w:val="483"/>
    <w:qFormat/>
    <w:uiPriority w:val="99"/>
    <w:pPr>
      <w:keepNext/>
      <w:keepLines/>
      <w:tabs>
        <w:tab w:val="left" w:pos="1134"/>
        <w:tab w:val="left" w:pos="1871"/>
        <w:tab w:val="left" w:pos="2268"/>
      </w:tabs>
      <w:spacing w:after="120"/>
      <w:jc w:val="center"/>
    </w:pPr>
    <w:rPr>
      <w:rFonts w:ascii="Times New Roman Bold" w:hAnsi="Times New Roman Bold" w:eastAsia="等线"/>
      <w:b/>
    </w:rPr>
  </w:style>
  <w:style w:type="paragraph" w:customStyle="1" w:styleId="487">
    <w:name w:val="Rientra1"/>
    <w:basedOn w:val="1"/>
    <w:qFormat/>
    <w:uiPriority w:val="99"/>
    <w:pPr>
      <w:numPr>
        <w:ilvl w:val="0"/>
        <w:numId w:val="19"/>
      </w:numPr>
      <w:tabs>
        <w:tab w:val="left" w:pos="0"/>
        <w:tab w:val="left" w:pos="360"/>
      </w:tabs>
      <w:suppressAutoHyphens/>
      <w:spacing w:before="60" w:after="60"/>
      <w:jc w:val="both"/>
    </w:pPr>
    <w:rPr>
      <w:rFonts w:eastAsia="宋体"/>
    </w:rPr>
  </w:style>
  <w:style w:type="paragraph" w:customStyle="1" w:styleId="488">
    <w:name w:val="Table_fin"/>
    <w:basedOn w:val="1"/>
    <w:next w:val="1"/>
    <w:qFormat/>
    <w:uiPriority w:val="99"/>
    <w:pPr>
      <w:suppressAutoHyphens/>
      <w:spacing w:after="0"/>
      <w:jc w:val="both"/>
    </w:pPr>
    <w:rPr>
      <w:rFonts w:eastAsia="Batang"/>
    </w:rPr>
  </w:style>
  <w:style w:type="paragraph" w:customStyle="1" w:styleId="489">
    <w:name w:val="enumlev3"/>
    <w:basedOn w:val="136"/>
    <w:qFormat/>
    <w:uiPriority w:val="99"/>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等线"/>
      <w:sz w:val="24"/>
      <w:lang w:val="en-GB"/>
    </w:rPr>
  </w:style>
  <w:style w:type="paragraph" w:customStyle="1" w:styleId="490">
    <w:name w:val="tah"/>
    <w:basedOn w:val="1"/>
    <w:qFormat/>
    <w:uiPriority w:val="99"/>
    <w:pPr>
      <w:keepNext/>
      <w:spacing w:after="0"/>
      <w:jc w:val="center"/>
    </w:pPr>
    <w:rPr>
      <w:rFonts w:ascii="Arial" w:hAnsi="Arial" w:eastAsia="PMingLiU" w:cs="Arial"/>
      <w:b/>
      <w:bCs/>
      <w:sz w:val="18"/>
      <w:szCs w:val="18"/>
      <w:lang w:eastAsia="zh-TW"/>
    </w:rPr>
  </w:style>
  <w:style w:type="paragraph" w:customStyle="1" w:styleId="491">
    <w:name w:val="tac"/>
    <w:basedOn w:val="1"/>
    <w:qFormat/>
    <w:uiPriority w:val="99"/>
    <w:pPr>
      <w:keepNext/>
      <w:spacing w:after="0"/>
      <w:jc w:val="center"/>
    </w:pPr>
    <w:rPr>
      <w:rFonts w:ascii="Arial" w:hAnsi="Arial" w:eastAsia="PMingLiU" w:cs="Arial"/>
      <w:sz w:val="18"/>
      <w:szCs w:val="18"/>
      <w:lang w:eastAsia="zh-TW"/>
    </w:rPr>
  </w:style>
  <w:style w:type="paragraph" w:customStyle="1" w:styleId="492">
    <w:name w:val="Tdoc_Header_2"/>
    <w:basedOn w:val="1"/>
    <w:qFormat/>
    <w:uiPriority w:val="99"/>
    <w:pPr>
      <w:widowControl w:val="0"/>
      <w:tabs>
        <w:tab w:val="left" w:pos="1701"/>
        <w:tab w:val="right" w:pos="9072"/>
        <w:tab w:val="right" w:pos="10206"/>
      </w:tabs>
      <w:spacing w:after="0"/>
      <w:ind w:left="1440" w:hanging="1440"/>
      <w:jc w:val="both"/>
    </w:pPr>
    <w:rPr>
      <w:rFonts w:ascii="Arial" w:hAnsi="Arial" w:eastAsia="Batang"/>
      <w:b/>
      <w:sz w:val="18"/>
    </w:rPr>
  </w:style>
  <w:style w:type="character" w:customStyle="1" w:styleId="493">
    <w:name w:val="href"/>
    <w:qFormat/>
    <w:uiPriority w:val="0"/>
  </w:style>
  <w:style w:type="character" w:customStyle="1" w:styleId="494">
    <w:name w:val="st"/>
    <w:qFormat/>
    <w:uiPriority w:val="0"/>
  </w:style>
  <w:style w:type="character" w:customStyle="1" w:styleId="495">
    <w:name w:val="cap Char6"/>
    <w:qFormat/>
    <w:uiPriority w:val="0"/>
    <w:rPr>
      <w:b/>
      <w:lang w:val="en-GB" w:eastAsia="en-US" w:bidi="ar-SA"/>
    </w:rPr>
  </w:style>
  <w:style w:type="character" w:customStyle="1" w:styleId="496">
    <w:name w:val="st1"/>
    <w:qFormat/>
    <w:uiPriority w:val="0"/>
  </w:style>
  <w:style w:type="table" w:customStyle="1" w:styleId="497">
    <w:name w:val="Table Grid211"/>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le Grid12"/>
    <w:basedOn w:val="63"/>
    <w:qFormat/>
    <w:uiPriority w:val="39"/>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le Grid22"/>
    <w:basedOn w:val="63"/>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le Grid1111"/>
    <w:basedOn w:val="63"/>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le Style11"/>
    <w:basedOn w:val="63"/>
    <w:qFormat/>
    <w:uiPriority w:val="0"/>
    <w:rPr>
      <w:rFonts w:eastAsia="MS Mincho"/>
    </w:rPr>
  </w:style>
  <w:style w:type="table" w:customStyle="1" w:styleId="502">
    <w:name w:val="Table Grid311"/>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51"/>
    <w:basedOn w:val="63"/>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61"/>
    <w:basedOn w:val="63"/>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7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7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73"/>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74"/>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75"/>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8"/>
    <w:basedOn w:val="63"/>
    <w:qFormat/>
    <w:uiPriority w:val="39"/>
    <w:pPr>
      <w:spacing w:after="180"/>
    </w:pPr>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le Grid76"/>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12">
    <w:name w:val="首标题"/>
    <w:qFormat/>
    <w:uiPriority w:val="0"/>
    <w:rPr>
      <w:rFonts w:ascii="Arial" w:hAnsi="Arial" w:eastAsia="宋体"/>
      <w:sz w:val="24"/>
      <w:lang w:val="en-US" w:eastAsia="zh-CN" w:bidi="ar-SA"/>
    </w:rPr>
  </w:style>
  <w:style w:type="character" w:customStyle="1" w:styleId="513">
    <w:name w:val="Reference Char"/>
    <w:link w:val="236"/>
    <w:qFormat/>
    <w:uiPriority w:val="99"/>
    <w:rPr>
      <w:rFonts w:eastAsia="Yu Mincho"/>
      <w:lang w:eastAsia="en-US"/>
    </w:rPr>
  </w:style>
  <w:style w:type="table" w:customStyle="1" w:styleId="514">
    <w:name w:val="Table Grid9"/>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le Grid10"/>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le Grid13"/>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le Grid14"/>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le Grid15"/>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网格型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16"/>
    <w:basedOn w:val="63"/>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Style12"/>
    <w:basedOn w:val="63"/>
    <w:qFormat/>
    <w:uiPriority w:val="0"/>
    <w:rPr>
      <w:rFonts w:eastAsia="MS Mincho"/>
      <w:lang w:val="en-US" w:eastAsia="en-US"/>
    </w:rPr>
  </w:style>
  <w:style w:type="table" w:customStyle="1" w:styleId="522">
    <w:name w:val="Tabellengitternetz1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2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3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4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5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6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7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8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9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23"/>
    <w:basedOn w:val="63"/>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32"/>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42"/>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52"/>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62"/>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77"/>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711"/>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8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le Grid9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101"/>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le Grid112"/>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21"/>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13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14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151"/>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网格型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7"/>
    <w:basedOn w:val="63"/>
    <w:qFormat/>
    <w:uiPriority w:val="39"/>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Style13"/>
    <w:basedOn w:val="63"/>
    <w:qFormat/>
    <w:uiPriority w:val="0"/>
    <w:rPr>
      <w:rFonts w:eastAsia="MS Mincho"/>
      <w:lang w:val="en-US" w:eastAsia="en-US"/>
    </w:rPr>
  </w:style>
  <w:style w:type="table" w:customStyle="1" w:styleId="549">
    <w:name w:val="Tabellengitternetz1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2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3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4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5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6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7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8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9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24"/>
    <w:basedOn w:val="63"/>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33"/>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43"/>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53"/>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63"/>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78"/>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712"/>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113"/>
    <w:basedOn w:val="63"/>
    <w:qFormat/>
    <w:uiPriority w:val="39"/>
    <w:rPr>
      <w:rFonts w:ascii="Calibri" w:hAnsi="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212"/>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le Grid122"/>
    <w:basedOn w:val="63"/>
    <w:qFormat/>
    <w:uiPriority w:val="39"/>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221"/>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11111"/>
    <w:basedOn w:val="63"/>
    <w:qFormat/>
    <w:uiPriority w:val="39"/>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Style111"/>
    <w:basedOn w:val="63"/>
    <w:qFormat/>
    <w:uiPriority w:val="0"/>
    <w:rPr>
      <w:rFonts w:eastAsia="MS Mincho"/>
    </w:rPr>
  </w:style>
  <w:style w:type="table" w:customStyle="1" w:styleId="571">
    <w:name w:val="Tabellengitternetz1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2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3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4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5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ellengitternetz6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7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8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9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2111"/>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le Grid411"/>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le Grid511"/>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le Grid611"/>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le Grid72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le Grid73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74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75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82"/>
    <w:basedOn w:val="63"/>
    <w:qFormat/>
    <w:uiPriority w:val="0"/>
    <w:pPr>
      <w:spacing w:after="180"/>
    </w:pPr>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76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9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102"/>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13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4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52"/>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网格型5"/>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18"/>
    <w:basedOn w:val="63"/>
    <w:qFormat/>
    <w:uiPriority w:val="39"/>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le Style14"/>
    <w:basedOn w:val="63"/>
    <w:qFormat/>
    <w:uiPriority w:val="0"/>
    <w:rPr>
      <w:rFonts w:eastAsia="MS Mincho"/>
      <w:lang w:val="en-US" w:eastAsia="en-US"/>
    </w:rPr>
  </w:style>
  <w:style w:type="table" w:customStyle="1" w:styleId="598">
    <w:name w:val="Tabellengitternetz1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2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3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4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5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6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ellengitternetz7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ellengitternetz8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ellengitternetz9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25"/>
    <w:basedOn w:val="63"/>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34"/>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44"/>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54"/>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le Grid64"/>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le Grid79"/>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le Grid713"/>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网格型32"/>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网格型42"/>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le Grid114"/>
    <w:basedOn w:val="63"/>
    <w:qFormat/>
    <w:uiPriority w:val="39"/>
    <w:rPr>
      <w:rFonts w:ascii="Calibri" w:hAnsi="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213"/>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123"/>
    <w:basedOn w:val="63"/>
    <w:qFormat/>
    <w:uiPriority w:val="39"/>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222"/>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1112"/>
    <w:basedOn w:val="63"/>
    <w:qFormat/>
    <w:uiPriority w:val="39"/>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Style112"/>
    <w:basedOn w:val="63"/>
    <w:qFormat/>
    <w:uiPriority w:val="0"/>
    <w:rPr>
      <w:rFonts w:eastAsia="MS Mincho"/>
    </w:rPr>
  </w:style>
  <w:style w:type="table" w:customStyle="1" w:styleId="622">
    <w:name w:val="Tabellengitternetz1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2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3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4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5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6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7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8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9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2112"/>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312"/>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412"/>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512"/>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612"/>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72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73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74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75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83"/>
    <w:basedOn w:val="63"/>
    <w:qFormat/>
    <w:uiPriority w:val="0"/>
    <w:pPr>
      <w:spacing w:after="180"/>
    </w:pPr>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76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93"/>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le Grid103"/>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33"/>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143"/>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53"/>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47">
    <w:name w:val="apple-converted-space"/>
    <w:qFormat/>
    <w:uiPriority w:val="0"/>
  </w:style>
  <w:style w:type="character" w:customStyle="1" w:styleId="648">
    <w:name w:val="List 2 Char"/>
    <w:link w:val="13"/>
    <w:qFormat/>
    <w:uiPriority w:val="0"/>
    <w:rPr>
      <w:rFonts w:eastAsia="Times New Roman"/>
    </w:rPr>
  </w:style>
  <w:style w:type="paragraph" w:customStyle="1" w:styleId="649">
    <w:name w:val="List11"/>
    <w:basedOn w:val="1"/>
    <w:qFormat/>
    <w:uiPriority w:val="99"/>
    <w:pPr>
      <w:spacing w:before="120" w:after="0" w:line="280" w:lineRule="atLeast"/>
      <w:ind w:left="360" w:hanging="360"/>
      <w:jc w:val="both"/>
    </w:pPr>
    <w:rPr>
      <w:rFonts w:ascii="Bookman" w:hAnsi="Bookman" w:eastAsia="MS Mincho"/>
      <w:lang w:val="en-US"/>
    </w:rPr>
  </w:style>
  <w:style w:type="paragraph" w:customStyle="1" w:styleId="650">
    <w:name w:val="Bulleted o 1"/>
    <w:basedOn w:val="1"/>
    <w:qFormat/>
    <w:uiPriority w:val="99"/>
    <w:pPr>
      <w:numPr>
        <w:ilvl w:val="0"/>
        <w:numId w:val="20"/>
      </w:numPr>
      <w:spacing w:before="120" w:after="120"/>
    </w:pPr>
    <w:rPr>
      <w:rFonts w:eastAsia="Yu Mincho"/>
    </w:rPr>
  </w:style>
  <w:style w:type="character" w:customStyle="1" w:styleId="651">
    <w:name w:val="Char Char3"/>
    <w:semiHidden/>
    <w:qFormat/>
    <w:uiPriority w:val="0"/>
    <w:rPr>
      <w:rFonts w:ascii="Arial" w:hAnsi="Arial"/>
      <w:sz w:val="28"/>
      <w:lang w:val="en-GB" w:eastAsia="ko-KR" w:bidi="ar-SA"/>
    </w:rPr>
  </w:style>
  <w:style w:type="paragraph" w:customStyle="1" w:styleId="652">
    <w:name w:val="no"/>
    <w:basedOn w:val="1"/>
    <w:qFormat/>
    <w:uiPriority w:val="99"/>
    <w:pPr>
      <w:ind w:left="1135" w:hanging="851"/>
    </w:pPr>
    <w:rPr>
      <w:rFonts w:eastAsia="Calibri"/>
      <w:lang w:val="it-IT" w:eastAsia="it-IT"/>
    </w:rPr>
  </w:style>
  <w:style w:type="paragraph" w:customStyle="1" w:styleId="653">
    <w:name w:val="IvD bodytext"/>
    <w:basedOn w:val="34"/>
    <w:link w:val="654"/>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654">
    <w:name w:val="IvD bodytext Char"/>
    <w:link w:val="653"/>
    <w:qFormat/>
    <w:uiPriority w:val="0"/>
    <w:rPr>
      <w:rFonts w:ascii="Arial" w:hAnsi="Arial" w:eastAsia="Malgun Gothic"/>
      <w:spacing w:val="2"/>
      <w:lang w:eastAsia="en-US"/>
    </w:rPr>
  </w:style>
  <w:style w:type="character" w:customStyle="1" w:styleId="655">
    <w:name w:val="Header Char1"/>
    <w:semiHidden/>
    <w:qFormat/>
    <w:uiPriority w:val="0"/>
    <w:rPr>
      <w:rFonts w:ascii="Times New Roman" w:hAnsi="Times New Roman" w:eastAsia="宋体"/>
      <w:lang w:eastAsia="en-US"/>
    </w:rPr>
  </w:style>
  <w:style w:type="character" w:customStyle="1" w:styleId="656">
    <w:name w:val="Char Char31"/>
    <w:semiHidden/>
    <w:qFormat/>
    <w:uiPriority w:val="0"/>
    <w:rPr>
      <w:rFonts w:hint="default" w:ascii="Arial" w:hAnsi="Arial" w:cs="Arial"/>
      <w:sz w:val="28"/>
      <w:lang w:val="en-GB" w:eastAsia="ko-KR" w:bidi="ar-SA"/>
    </w:rPr>
  </w:style>
  <w:style w:type="paragraph" w:customStyle="1" w:styleId="657">
    <w:name w:val="吹き出し3"/>
    <w:basedOn w:val="1"/>
    <w:semiHidden/>
    <w:qFormat/>
    <w:uiPriority w:val="99"/>
    <w:rPr>
      <w:rFonts w:ascii="Tahoma" w:hAnsi="Tahoma" w:eastAsia="MS Mincho" w:cs="Tahoma"/>
      <w:sz w:val="16"/>
      <w:szCs w:val="16"/>
      <w:lang w:eastAsia="ko-KR"/>
    </w:rPr>
  </w:style>
  <w:style w:type="paragraph" w:customStyle="1" w:styleId="658">
    <w:name w:val="目次 91"/>
    <w:basedOn w:val="40"/>
    <w:qFormat/>
    <w:uiPriority w:val="99"/>
    <w:pPr>
      <w:keepNext w:val="0"/>
      <w:ind w:left="1418" w:hanging="1418"/>
    </w:pPr>
    <w:rPr>
      <w:rFonts w:eastAsia="MS Mincho"/>
      <w:lang w:val="en-US"/>
    </w:rPr>
  </w:style>
  <w:style w:type="paragraph" w:customStyle="1" w:styleId="659">
    <w:name w:val="図表番号1"/>
    <w:basedOn w:val="1"/>
    <w:next w:val="1"/>
    <w:qFormat/>
    <w:uiPriority w:val="99"/>
    <w:pPr>
      <w:spacing w:before="120" w:after="120"/>
    </w:pPr>
    <w:rPr>
      <w:rFonts w:eastAsia="MS Mincho"/>
      <w:b/>
    </w:rPr>
  </w:style>
  <w:style w:type="paragraph" w:customStyle="1" w:styleId="660">
    <w:name w:val="図表目次1"/>
    <w:basedOn w:val="1"/>
    <w:next w:val="1"/>
    <w:qFormat/>
    <w:uiPriority w:val="99"/>
    <w:pPr>
      <w:ind w:left="400" w:hanging="400"/>
      <w:jc w:val="center"/>
    </w:pPr>
    <w:rPr>
      <w:rFonts w:eastAsia="MS Mincho"/>
      <w:b/>
    </w:rPr>
  </w:style>
  <w:style w:type="paragraph" w:customStyle="1" w:styleId="661">
    <w:name w:val="3GPP Normal Text"/>
    <w:basedOn w:val="34"/>
    <w:link w:val="662"/>
    <w:qFormat/>
    <w:uiPriority w:val="0"/>
    <w:pPr>
      <w:spacing w:after="120"/>
      <w:ind w:hanging="22"/>
      <w:jc w:val="both"/>
    </w:pPr>
    <w:rPr>
      <w:rFonts w:ascii="Arial" w:hAnsi="Arial" w:eastAsia="MS Mincho" w:cs="Arial"/>
      <w:sz w:val="24"/>
      <w:szCs w:val="24"/>
      <w:lang w:val="en-US"/>
    </w:rPr>
  </w:style>
  <w:style w:type="character" w:customStyle="1" w:styleId="662">
    <w:name w:val="3GPP Normal Text Char"/>
    <w:link w:val="661"/>
    <w:qFormat/>
    <w:uiPriority w:val="0"/>
    <w:rPr>
      <w:rFonts w:ascii="Arial" w:hAnsi="Arial" w:eastAsia="MS Mincho" w:cs="Arial"/>
      <w:sz w:val="24"/>
      <w:szCs w:val="24"/>
      <w:lang w:val="en-US" w:eastAsia="en-US"/>
    </w:rPr>
  </w:style>
  <w:style w:type="table" w:customStyle="1" w:styleId="663">
    <w:name w:val="表格格線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64">
    <w:name w:val="H5 3GPP"/>
    <w:basedOn w:val="1"/>
    <w:link w:val="665"/>
    <w:qFormat/>
    <w:uiPriority w:val="0"/>
    <w:pPr>
      <w:keepNext/>
      <w:keepLines/>
      <w:spacing w:before="120"/>
      <w:ind w:left="1134" w:hanging="1134"/>
      <w:outlineLvl w:val="2"/>
    </w:pPr>
    <w:rPr>
      <w:rFonts w:ascii="Arial" w:hAnsi="Arial" w:eastAsia="Yu Mincho"/>
      <w:snapToGrid w:val="0"/>
      <w:sz w:val="22"/>
      <w:szCs w:val="22"/>
    </w:rPr>
  </w:style>
  <w:style w:type="character" w:customStyle="1" w:styleId="665">
    <w:name w:val="H5 3GPP Char"/>
    <w:link w:val="664"/>
    <w:qFormat/>
    <w:uiPriority w:val="0"/>
    <w:rPr>
      <w:rFonts w:ascii="Arial" w:hAnsi="Arial" w:eastAsia="Yu Mincho"/>
      <w:snapToGrid w:val="0"/>
      <w:sz w:val="22"/>
      <w:szCs w:val="22"/>
      <w:lang w:eastAsia="en-US"/>
    </w:rPr>
  </w:style>
  <w:style w:type="character" w:customStyle="1" w:styleId="666">
    <w:name w:val="Subtitle Char"/>
    <w:basedOn w:val="65"/>
    <w:link w:val="48"/>
    <w:qFormat/>
    <w:uiPriority w:val="11"/>
    <w:rPr>
      <w:rFonts w:ascii="Calibri Light" w:hAnsi="Calibri Light" w:eastAsia="Yu Mincho"/>
      <w:b/>
      <w:bCs/>
      <w:kern w:val="28"/>
      <w:sz w:val="32"/>
      <w:szCs w:val="32"/>
      <w:lang w:eastAsia="ko-KR"/>
    </w:rPr>
  </w:style>
  <w:style w:type="paragraph" w:customStyle="1" w:styleId="667">
    <w:name w:val="修订2"/>
    <w:hidden/>
    <w:semiHidden/>
    <w:qFormat/>
    <w:uiPriority w:val="99"/>
    <w:pPr>
      <w:spacing w:after="160" w:line="259" w:lineRule="auto"/>
    </w:pPr>
    <w:rPr>
      <w:rFonts w:ascii="Times New Roman" w:hAnsi="Times New Roman" w:eastAsia="Batang" w:cs="Times New Roman"/>
      <w:lang w:val="en-GB" w:eastAsia="en-US" w:bidi="ar-SA"/>
    </w:rPr>
  </w:style>
  <w:style w:type="character" w:customStyle="1" w:styleId="668">
    <w:name w:val="Heading 9 Char1"/>
    <w:semiHidden/>
    <w:qFormat/>
    <w:uiPriority w:val="0"/>
    <w:rPr>
      <w:rFonts w:ascii="Calibri Light" w:hAnsi="Calibri Light" w:eastAsia="等线 Light" w:cs="Times New Roman"/>
      <w:i/>
      <w:iCs/>
      <w:color w:val="272727"/>
      <w:sz w:val="21"/>
      <w:szCs w:val="21"/>
      <w:lang w:val="en-GB"/>
    </w:rPr>
  </w:style>
  <w:style w:type="table" w:customStyle="1" w:styleId="669">
    <w:name w:val="表格格線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表格格線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71">
    <w:name w:val="Subtitle1"/>
    <w:basedOn w:val="1"/>
    <w:next w:val="1"/>
    <w:qFormat/>
    <w:uiPriority w:val="11"/>
    <w:pPr>
      <w:spacing w:before="240" w:after="60" w:line="312" w:lineRule="auto"/>
      <w:jc w:val="center"/>
      <w:outlineLvl w:val="1"/>
    </w:pPr>
    <w:rPr>
      <w:rFonts w:ascii="Calibri Light" w:hAnsi="Calibri Light" w:eastAsia="Yu Mincho"/>
      <w:b/>
      <w:bCs/>
      <w:kern w:val="28"/>
      <w:sz w:val="32"/>
      <w:szCs w:val="32"/>
      <w:lang w:eastAsia="ko-KR"/>
    </w:rPr>
  </w:style>
  <w:style w:type="character" w:customStyle="1" w:styleId="672">
    <w:name w:val="Subtitle Char1"/>
    <w:qFormat/>
    <w:uiPriority w:val="0"/>
    <w:rPr>
      <w:rFonts w:ascii="Calibri" w:hAnsi="Calibri" w:eastAsia="等线" w:cs="Times New Roman"/>
      <w:color w:val="5A5A5A"/>
      <w:spacing w:val="15"/>
      <w:sz w:val="22"/>
      <w:szCs w:val="22"/>
      <w:lang w:val="en-GB" w:eastAsia="en-US"/>
    </w:rPr>
  </w:style>
  <w:style w:type="character" w:customStyle="1" w:styleId="673">
    <w:name w:val="Char Char34"/>
    <w:semiHidden/>
    <w:qFormat/>
    <w:uiPriority w:val="0"/>
    <w:rPr>
      <w:rFonts w:ascii="Arial" w:hAnsi="Arial"/>
      <w:sz w:val="28"/>
      <w:lang w:val="en-GB" w:eastAsia="ko-KR" w:bidi="ar-SA"/>
    </w:rPr>
  </w:style>
  <w:style w:type="character" w:customStyle="1" w:styleId="674">
    <w:name w:val="Char Char33"/>
    <w:semiHidden/>
    <w:qFormat/>
    <w:uiPriority w:val="0"/>
    <w:rPr>
      <w:rFonts w:ascii="Arial" w:hAnsi="Arial"/>
      <w:sz w:val="28"/>
      <w:lang w:val="en-GB" w:eastAsia="ko-KR" w:bidi="ar-SA"/>
    </w:rPr>
  </w:style>
  <w:style w:type="character" w:customStyle="1" w:styleId="675">
    <w:name w:val="Char Char32"/>
    <w:semiHidden/>
    <w:qFormat/>
    <w:uiPriority w:val="0"/>
    <w:rPr>
      <w:rFonts w:ascii="Arial" w:hAnsi="Arial"/>
      <w:sz w:val="28"/>
      <w:lang w:val="en-GB" w:eastAsia="ko-KR" w:bidi="ar-SA"/>
    </w:rPr>
  </w:style>
  <w:style w:type="table" w:customStyle="1" w:styleId="676">
    <w:name w:val="网格型3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网格型4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网格型3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网格型4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表格格線1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3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4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5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6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7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8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9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96">
    <w:name w:val="Intense Quote"/>
    <w:basedOn w:val="1"/>
    <w:next w:val="1"/>
    <w:link w:val="697"/>
    <w:qFormat/>
    <w:uiPriority w:val="30"/>
    <w:pPr>
      <w:pBdr>
        <w:top w:val="single" w:color="4472C4" w:sz="4" w:space="10"/>
        <w:bottom w:val="single" w:color="4472C4" w:sz="4" w:space="10"/>
      </w:pBdr>
      <w:spacing w:before="360" w:after="360"/>
      <w:ind w:left="864" w:right="864"/>
      <w:jc w:val="center"/>
    </w:pPr>
    <w:rPr>
      <w:rFonts w:eastAsia="Yu Mincho"/>
      <w:i/>
      <w:iCs/>
      <w:color w:val="4472C4"/>
    </w:rPr>
  </w:style>
  <w:style w:type="character" w:customStyle="1" w:styleId="697">
    <w:name w:val="Intense Quote Char"/>
    <w:basedOn w:val="65"/>
    <w:link w:val="696"/>
    <w:qFormat/>
    <w:uiPriority w:val="30"/>
    <w:rPr>
      <w:rFonts w:eastAsia="Yu Mincho"/>
      <w:i/>
      <w:iCs/>
      <w:color w:val="4472C4"/>
      <w:lang w:eastAsia="en-US"/>
    </w:rPr>
  </w:style>
  <w:style w:type="paragraph" w:customStyle="1" w:styleId="698">
    <w:name w:val="副标题1"/>
    <w:basedOn w:val="1"/>
    <w:next w:val="1"/>
    <w:qFormat/>
    <w:uiPriority w:val="11"/>
    <w:pPr>
      <w:spacing w:before="240" w:after="60" w:line="312" w:lineRule="auto"/>
      <w:jc w:val="center"/>
      <w:outlineLvl w:val="1"/>
    </w:pPr>
    <w:rPr>
      <w:rFonts w:ascii="Calibri Light" w:hAnsi="Calibri Light" w:eastAsia="Yu Mincho"/>
      <w:b/>
      <w:bCs/>
      <w:kern w:val="28"/>
      <w:sz w:val="32"/>
      <w:szCs w:val="32"/>
      <w:lang w:eastAsia="ko-KR"/>
    </w:rPr>
  </w:style>
  <w:style w:type="character" w:customStyle="1" w:styleId="699">
    <w:name w:val="副标题 Char1"/>
    <w:qFormat/>
    <w:uiPriority w:val="0"/>
    <w:rPr>
      <w:rFonts w:ascii="Calibri Light" w:hAnsi="Calibri Light" w:eastAsia="宋体" w:cs="Times New Roman"/>
      <w:b/>
      <w:bCs/>
      <w:kern w:val="28"/>
      <w:sz w:val="32"/>
      <w:szCs w:val="32"/>
      <w:lang w:val="en-GB" w:eastAsia="en-US"/>
    </w:rPr>
  </w:style>
  <w:style w:type="paragraph" w:customStyle="1" w:styleId="700">
    <w:name w:val="明显引用1"/>
    <w:basedOn w:val="1"/>
    <w:next w:val="1"/>
    <w:qFormat/>
    <w:uiPriority w:val="30"/>
    <w:pPr>
      <w:pBdr>
        <w:top w:val="single" w:color="5B9BD5" w:sz="4" w:space="10"/>
        <w:bottom w:val="single" w:color="5B9BD5" w:sz="4" w:space="10"/>
      </w:pBdr>
      <w:spacing w:before="360" w:after="360"/>
      <w:ind w:left="864" w:right="864"/>
      <w:jc w:val="center"/>
    </w:pPr>
    <w:rPr>
      <w:rFonts w:eastAsia="Yu Mincho"/>
      <w:i/>
      <w:iCs/>
      <w:color w:val="5B9BD5"/>
    </w:rPr>
  </w:style>
  <w:style w:type="character" w:customStyle="1" w:styleId="701">
    <w:name w:val="明显引用 Char1"/>
    <w:qFormat/>
    <w:uiPriority w:val="30"/>
    <w:rPr>
      <w:rFonts w:ascii="Times New Roman" w:hAnsi="Times New Roman"/>
      <w:i/>
      <w:iCs/>
      <w:color w:val="4472C4"/>
      <w:lang w:val="en-GB" w:eastAsia="en-US"/>
    </w:rPr>
  </w:style>
  <w:style w:type="paragraph" w:customStyle="1" w:styleId="702">
    <w:name w:val="Intense Quote1"/>
    <w:basedOn w:val="1"/>
    <w:next w:val="1"/>
    <w:qFormat/>
    <w:uiPriority w:val="30"/>
    <w:pPr>
      <w:pBdr>
        <w:top w:val="single" w:color="5B9BD5" w:sz="4" w:space="10"/>
        <w:bottom w:val="single" w:color="5B9BD5" w:sz="4" w:space="10"/>
      </w:pBdr>
      <w:spacing w:before="360" w:after="360"/>
      <w:ind w:left="864" w:right="864"/>
      <w:jc w:val="center"/>
    </w:pPr>
    <w:rPr>
      <w:rFonts w:eastAsia="Yu Mincho"/>
      <w:i/>
      <w:iCs/>
      <w:color w:val="5B9BD5"/>
    </w:rPr>
  </w:style>
  <w:style w:type="character" w:customStyle="1" w:styleId="703">
    <w:name w:val="Subtitle Char2"/>
    <w:qFormat/>
    <w:uiPriority w:val="0"/>
    <w:rPr>
      <w:rFonts w:ascii="Calibri" w:hAnsi="Calibri" w:eastAsia="等线" w:cs="Times New Roman"/>
      <w:color w:val="5A5A5A"/>
      <w:spacing w:val="15"/>
      <w:sz w:val="22"/>
      <w:szCs w:val="22"/>
      <w:lang w:val="en-GB" w:eastAsia="en-US"/>
    </w:rPr>
  </w:style>
  <w:style w:type="character" w:customStyle="1" w:styleId="704">
    <w:name w:val="Intense Quote Char1"/>
    <w:qFormat/>
    <w:uiPriority w:val="30"/>
    <w:rPr>
      <w:rFonts w:ascii="Times New Roman" w:hAnsi="Times New Roman"/>
      <w:i/>
      <w:iCs/>
      <w:color w:val="4472C4"/>
      <w:lang w:val="en-GB" w:eastAsia="en-US"/>
    </w:rPr>
  </w:style>
  <w:style w:type="table" w:customStyle="1" w:styleId="705">
    <w:name w:val="网格型34"/>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网格型44"/>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表格格線1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网格型31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网格型41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表格格線1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3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4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5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6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7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8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9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32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网格型32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网格型42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le Grid4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表格格線12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6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ellengitternetz7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ellengitternetz8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ellengitternetz9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3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网格型3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网格型4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le Grid4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表格格線1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5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6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7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8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9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3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3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网格型4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le Grid4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表格格線1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2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2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2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2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2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3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4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5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6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7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8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9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23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le Grid33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网格型33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网格型43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43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表格格線13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3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4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5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6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7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8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9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31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网格型31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网格型41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Grid41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表格格線11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12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3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4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ellengitternetz5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6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7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8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9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le Grid22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le Grid32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网格型32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网格型42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le Grid42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表格格線12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网格型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le Grid111111"/>
    <w:basedOn w:val="63"/>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网格型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112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3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ellengitternetz4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5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6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7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8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9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le Grid24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le Grid34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网格型34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网格型44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44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表格格線14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5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113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2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3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4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5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6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7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8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9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le Grid212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31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网格型312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网格型412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41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表格格線112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6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122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1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2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3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4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5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6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7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8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9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222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32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网格型322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网格型422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le Grid42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表格格線122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66">
    <w:name w:val="修订3"/>
    <w:semiHidden/>
    <w:qFormat/>
    <w:uiPriority w:val="99"/>
    <w:pPr>
      <w:spacing w:after="160" w:line="259" w:lineRule="auto"/>
    </w:pPr>
    <w:rPr>
      <w:rFonts w:ascii="Times New Roman" w:hAnsi="Times New Roman" w:eastAsia="Batang" w:cs="Times New Roman"/>
      <w:lang w:val="en-GB" w:eastAsia="en-US" w:bidi="ar-SA"/>
    </w:rPr>
  </w:style>
  <w:style w:type="character" w:customStyle="1" w:styleId="867">
    <w:name w:val="Numbered List Char"/>
    <w:link w:val="302"/>
    <w:qFormat/>
    <w:uiPriority w:val="99"/>
    <w:rPr>
      <w:rFonts w:eastAsia="MS Mincho"/>
      <w:lang w:val="en-US"/>
    </w:rPr>
  </w:style>
  <w:style w:type="paragraph" w:customStyle="1" w:styleId="868">
    <w:name w:val="Doc-text2"/>
    <w:basedOn w:val="1"/>
    <w:link w:val="869"/>
    <w:qFormat/>
    <w:uiPriority w:val="0"/>
    <w:pPr>
      <w:tabs>
        <w:tab w:val="left" w:pos="1622"/>
      </w:tabs>
      <w:spacing w:before="120" w:after="120"/>
      <w:ind w:left="1622" w:hanging="363"/>
      <w:jc w:val="both"/>
    </w:pPr>
    <w:rPr>
      <w:rFonts w:ascii="Arial" w:hAnsi="Arial" w:eastAsia="MS Mincho" w:cs="Arial"/>
      <w:lang w:eastAsia="ja-JP"/>
    </w:rPr>
  </w:style>
  <w:style w:type="character" w:customStyle="1" w:styleId="869">
    <w:name w:val="Doc-text2 Char"/>
    <w:link w:val="868"/>
    <w:qFormat/>
    <w:uiPriority w:val="0"/>
    <w:rPr>
      <w:rFonts w:ascii="Arial" w:hAnsi="Arial" w:eastAsia="MS Mincho" w:cs="Arial"/>
      <w:lang w:eastAsia="ja-JP"/>
    </w:rPr>
  </w:style>
  <w:style w:type="character" w:customStyle="1" w:styleId="870">
    <w:name w:val="1.1 Char"/>
    <w:qFormat/>
    <w:uiPriority w:val="0"/>
    <w:rPr>
      <w:rFonts w:ascii="Arial" w:hAnsi="Arial" w:eastAsia="MS Mincho" w:cs="Times New Roman"/>
      <w:b/>
      <w:bCs/>
      <w:sz w:val="24"/>
      <w:szCs w:val="26"/>
      <w:lang w:eastAsia="en-US"/>
    </w:rPr>
  </w:style>
  <w:style w:type="character" w:customStyle="1" w:styleId="871">
    <w:name w:val="明显强调1"/>
    <w:qFormat/>
    <w:uiPriority w:val="21"/>
    <w:rPr>
      <w:b/>
      <w:bCs/>
      <w:i/>
      <w:iCs/>
      <w:color w:val="4F81BD"/>
    </w:rPr>
  </w:style>
  <w:style w:type="paragraph" w:customStyle="1" w:styleId="872">
    <w:name w:val="Medium Grid 21"/>
    <w:qFormat/>
    <w:uiPriority w:val="1"/>
    <w:pPr>
      <w:overflowPunct w:val="0"/>
      <w:autoSpaceDE w:val="0"/>
      <w:autoSpaceDN w:val="0"/>
      <w:adjustRightInd w:val="0"/>
      <w:spacing w:after="160" w:line="259" w:lineRule="auto"/>
      <w:textAlignment w:val="baseline"/>
    </w:pPr>
    <w:rPr>
      <w:rFonts w:ascii="Times New Roman" w:hAnsi="Times New Roman" w:eastAsia="MS Mincho" w:cs="Times New Roman"/>
      <w:lang w:val="en-GB" w:eastAsia="ja-JP" w:bidi="ar-SA"/>
    </w:rPr>
  </w:style>
  <w:style w:type="paragraph" w:customStyle="1" w:styleId="873">
    <w:name w:val="Paragraphe de liste"/>
    <w:basedOn w:val="1"/>
    <w:qFormat/>
    <w:uiPriority w:val="34"/>
    <w:pPr>
      <w:spacing w:before="120" w:after="120"/>
      <w:ind w:left="720"/>
      <w:jc w:val="both"/>
    </w:pPr>
    <w:rPr>
      <w:rFonts w:eastAsia="Yu Mincho"/>
      <w:sz w:val="24"/>
      <w:lang w:val="fr-FR"/>
    </w:rPr>
  </w:style>
  <w:style w:type="paragraph" w:customStyle="1" w:styleId="874">
    <w:name w:val="Observation"/>
    <w:basedOn w:val="1"/>
    <w:qFormat/>
    <w:uiPriority w:val="99"/>
    <w:pPr>
      <w:numPr>
        <w:ilvl w:val="0"/>
        <w:numId w:val="21"/>
      </w:numPr>
      <w:tabs>
        <w:tab w:val="left" w:pos="1701"/>
      </w:tabs>
      <w:spacing w:before="120" w:after="120"/>
      <w:jc w:val="both"/>
    </w:pPr>
    <w:rPr>
      <w:rFonts w:ascii="Arial" w:hAnsi="Arial" w:eastAsia="Yu Mincho"/>
      <w:b/>
      <w:bCs/>
    </w:rPr>
  </w:style>
  <w:style w:type="character" w:customStyle="1" w:styleId="875">
    <w:name w:val="Intense Reference1"/>
    <w:qFormat/>
    <w:uiPriority w:val="0"/>
    <w:rPr>
      <w:b/>
      <w:smallCaps/>
      <w:color w:val="C0504D"/>
      <w:spacing w:val="5"/>
      <w:u w:val="single"/>
    </w:rPr>
  </w:style>
  <w:style w:type="paragraph" w:customStyle="1" w:styleId="876">
    <w:name w:val="Header-3gpp Tdoc"/>
    <w:basedOn w:val="46"/>
    <w:link w:val="877"/>
    <w:qFormat/>
    <w:uiPriority w:val="0"/>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877">
    <w:name w:val="Header-3gpp Tdoc Char"/>
    <w:link w:val="876"/>
    <w:qFormat/>
    <w:uiPriority w:val="0"/>
    <w:rPr>
      <w:rFonts w:ascii="Arial" w:hAnsi="Arial" w:eastAsia="MS Mincho" w:cs="Arial"/>
      <w:b/>
      <w:sz w:val="24"/>
      <w:szCs w:val="24"/>
      <w:lang w:val="en-US"/>
    </w:rPr>
  </w:style>
  <w:style w:type="character" w:customStyle="1" w:styleId="878">
    <w:name w:val="明显引用 Char2"/>
    <w:qFormat/>
    <w:uiPriority w:val="30"/>
    <w:rPr>
      <w:rFonts w:ascii="Times New Roman" w:hAnsi="Times New Roman"/>
      <w:i/>
      <w:iCs/>
      <w:color w:val="4472C4"/>
      <w:lang w:val="en-GB" w:eastAsia="en-US"/>
    </w:rPr>
  </w:style>
  <w:style w:type="table" w:customStyle="1" w:styleId="879">
    <w:name w:val="网格型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11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3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4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5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6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7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8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9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311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网格型311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网格型411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le Grid41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表格格線11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95">
    <w:name w:val="明显引用 Char3"/>
    <w:qFormat/>
    <w:uiPriority w:val="30"/>
    <w:rPr>
      <w:rFonts w:ascii="Times New Roman" w:hAnsi="Times New Roman"/>
      <w:i/>
      <w:iCs/>
      <w:color w:val="4472C4"/>
      <w:lang w:val="en-GB" w:eastAsia="en-US"/>
    </w:rPr>
  </w:style>
  <w:style w:type="table" w:customStyle="1" w:styleId="896">
    <w:name w:val="Tabellengitternetz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5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6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7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ellengitternetz8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ellengitternetz9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2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3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网格型3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网格型4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le Grid4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表格格線1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le Grid115"/>
    <w:basedOn w:val="63"/>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3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4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5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6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7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8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ellengitternetz9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214"/>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le Grid31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网格型314"/>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414"/>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4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表格格線11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1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3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4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5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6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7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8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9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224"/>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Grid32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网格型324"/>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网格型424"/>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4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表格格線12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113"/>
    <w:basedOn w:val="63"/>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网格型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112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3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4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5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6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7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8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9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21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31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网格型31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网格型41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41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表格格線11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112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1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2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3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4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5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6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7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8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9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211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311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311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网格型411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411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表格格線111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5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5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网格型35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45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45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表格格線15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1141"/>
    <w:basedOn w:val="63"/>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53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1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2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3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4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5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6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7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8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9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213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313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网格型313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413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413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表格格線113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63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123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1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2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3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4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5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6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7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8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9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223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323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网格型323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423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Grid423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表格格線123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网格型1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11121"/>
    <w:basedOn w:val="63"/>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网格型2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122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112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11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112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112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11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112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网格型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3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4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5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6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7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8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9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27"/>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37"/>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网格型37"/>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网格型47"/>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4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表格格線17"/>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5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11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网格型31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网格型41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4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表格格線11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6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1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3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4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5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6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7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8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9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22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32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32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网格型42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42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表格格線12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3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4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5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6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7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8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9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23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le Grid33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网格型33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网格型43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le Grid43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表格格線13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111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2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3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4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5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6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7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8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9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le Grid2114"/>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le Grid311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网格型3114"/>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网格型4114"/>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41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表格格線111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le Grid12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3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4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5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6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7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8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9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221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le Grid321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网格型321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网格型421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42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表格格線12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网格型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le Grid11112"/>
    <w:basedOn w:val="63"/>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网格型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11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1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2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3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4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5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6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7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8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9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24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le Grid34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网格型34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网格型44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44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表格格線14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5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13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12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12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网格型312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网格型412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le Grid41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表格格線112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6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12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1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2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3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4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5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6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7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8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9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222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le Grid322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网格型322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网格型422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42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表格格線122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1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2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3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4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5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6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7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8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9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25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35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网格型35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网格型45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45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表格格線15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le Grid53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114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1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2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3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4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5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6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7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8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9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213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313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网格型313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网格型413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413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表格格線113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63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123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1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2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3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4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5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6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7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8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9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223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323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网格型323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网格型423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423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表格格線123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1311"/>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1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2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3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4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5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6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7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8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9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23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33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33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43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43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表格格線13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51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le Grid111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1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2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3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4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5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6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7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8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ellengitternetz9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2111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3111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网格型3111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网格型4111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411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表格格線111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61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le Grid121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1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2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3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4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5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6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7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8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9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221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321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网格型321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网格型421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421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表格格線121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网格型1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网格型2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112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8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1411"/>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1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2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3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4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5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6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7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8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9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Grid24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le Grid34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网格型34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44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44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表格格線14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2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113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1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2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3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4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5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6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7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8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9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le Grid212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312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网格型312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网格型412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412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表格格線112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62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le Grid122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1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2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3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4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5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6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7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8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9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222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322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网格型322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网格型422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422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表格格線122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网格型5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网格型1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50">
    <w:name w:val="Char Char35"/>
    <w:semiHidden/>
    <w:qFormat/>
    <w:uiPriority w:val="0"/>
    <w:rPr>
      <w:rFonts w:ascii="Arial" w:hAnsi="Arial"/>
      <w:sz w:val="28"/>
      <w:lang w:val="en-GB" w:eastAsia="ko-KR" w:bidi="ar-SA"/>
    </w:rPr>
  </w:style>
  <w:style w:type="table" w:customStyle="1" w:styleId="1351">
    <w:name w:val="Tabellengitternetz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3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4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5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6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7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8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9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23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33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网格型33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网格型43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43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表格格線13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5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6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12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3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4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5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6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7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8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9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221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321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网格型321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网格型421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42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表格格線121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网格型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11113"/>
    <w:basedOn w:val="63"/>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1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2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3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4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5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6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7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8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9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24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34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网格型34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网格型44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44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表格格線14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le Grid5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113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2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3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4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5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6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7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8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9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212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312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网格型312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网格型412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41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表格格線112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le Grid6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122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1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2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3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4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5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6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7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8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9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222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322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网格型322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网格型422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le Grid42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表格格線122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19"/>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le Grid110"/>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3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4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5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6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7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8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9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28"/>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38"/>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网格型38"/>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网格型48"/>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Grid48"/>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表格格線18"/>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117"/>
    <w:basedOn w:val="63"/>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5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3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4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5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6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7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8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9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216"/>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316"/>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网格型316"/>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网格型416"/>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41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表格格線116"/>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6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le Grid12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3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4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5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6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7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8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9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226"/>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le Grid326"/>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326"/>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网格型426"/>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le Grid42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表格格線126"/>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网格型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1115"/>
    <w:basedOn w:val="63"/>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网格型2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11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2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3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4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5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6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7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8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9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211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311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网格型311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网格型411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41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表格格線111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134"/>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3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4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5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6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7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8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9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23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33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网格型33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网格型43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43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表格格線13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5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6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le Grid121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1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2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3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4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5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6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7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8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ellengitternetz9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221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321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321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网格型421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42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表格格線121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11114"/>
    <w:basedOn w:val="63"/>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le Grid8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le Grid144"/>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1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2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3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4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5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6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7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8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ellengitternetz9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le Grid24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34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网格型34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44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44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表格格線14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le Grid52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le Grid113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2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3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4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5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6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7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8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ellengitternetz9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le Grid212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312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网格型312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412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41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12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le Grid62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12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1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2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3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4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5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6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7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8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9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222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322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322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网格型422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42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表格格線122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112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1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2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3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4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5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6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7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8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9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2111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3111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3111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4111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411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111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9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1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2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3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4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5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6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7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8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9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25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35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35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45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45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表格格線15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1143"/>
    <w:basedOn w:val="63"/>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3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1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2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3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4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5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6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7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8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9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213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313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313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413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413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表格格線113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63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123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1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2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3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4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5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6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7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8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9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le Grid223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323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23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23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423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表格格線123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1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123"/>
    <w:basedOn w:val="63"/>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2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le Grid112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1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2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3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4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5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6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7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8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9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2112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le Grid3112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网格型3112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4112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411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112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20"/>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118"/>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2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3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4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5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6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7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8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9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29"/>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39"/>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网格型39"/>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49"/>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49"/>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9"/>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119"/>
    <w:basedOn w:val="63"/>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57"/>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2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3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4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5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6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7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8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9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217"/>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317"/>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317"/>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417"/>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41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表格格線117"/>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67"/>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127"/>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1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2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3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4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5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6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7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8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9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227"/>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327"/>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327"/>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427"/>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42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27"/>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1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16"/>
    <w:basedOn w:val="63"/>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网格型2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112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1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2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3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4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5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6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7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8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ellengitternetz9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2116"/>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le Grid3116"/>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3116"/>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网格型4116"/>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le Grid411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表格格線1116"/>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135"/>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3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4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5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6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7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8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9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le Grid23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33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网格型33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43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43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3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5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6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121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1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2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3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4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5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6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7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8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9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221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le Grid321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1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1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42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表格格線121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11115"/>
    <w:basedOn w:val="63"/>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8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145"/>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1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2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3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4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5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6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7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8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9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24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34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34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网格型44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44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表格格線14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le Grid52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113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1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2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3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4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5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6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7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8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9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le Grid212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312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312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412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412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表格格線112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le Grid62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12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1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2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3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4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5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6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7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8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9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le Grid222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322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322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网格型422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422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表格格線122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121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1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2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3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4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5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6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7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8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9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2111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3111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111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111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411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表格格線1111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9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15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1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2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3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4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5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6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7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8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9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25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35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5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5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45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表格格線15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1144"/>
    <w:basedOn w:val="63"/>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53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1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2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3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4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5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6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7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8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9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213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313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网格型313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413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413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13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63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123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1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2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3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4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5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6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7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8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9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223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323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323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网格型423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423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表格格線123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网格型1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11124"/>
    <w:basedOn w:val="63"/>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网格型2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122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112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112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112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112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11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112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18">
    <w:name w:val="副標題1"/>
    <w:basedOn w:val="1"/>
    <w:next w:val="1"/>
    <w:qFormat/>
    <w:uiPriority w:val="11"/>
    <w:pPr>
      <w:spacing w:before="240" w:after="60" w:line="312" w:lineRule="auto"/>
      <w:jc w:val="center"/>
      <w:outlineLvl w:val="1"/>
    </w:pPr>
    <w:rPr>
      <w:rFonts w:ascii="Calibri Light" w:hAnsi="Calibri Light" w:eastAsia="宋体"/>
      <w:b/>
      <w:bCs/>
      <w:kern w:val="28"/>
      <w:sz w:val="32"/>
      <w:szCs w:val="32"/>
      <w:lang w:eastAsia="ko-KR"/>
    </w:rPr>
  </w:style>
  <w:style w:type="paragraph" w:customStyle="1" w:styleId="1919">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920">
    <w:name w:val="副标题 Char2"/>
    <w:qFormat/>
    <w:uiPriority w:val="11"/>
    <w:rPr>
      <w:rFonts w:hint="default" w:ascii="Cambria" w:hAnsi="Cambria" w:cs="Times New Roman"/>
      <w:b/>
      <w:bCs/>
      <w:kern w:val="28"/>
      <w:sz w:val="32"/>
      <w:szCs w:val="32"/>
      <w:lang w:val="en-GB" w:eastAsia="en-US"/>
    </w:rPr>
  </w:style>
  <w:style w:type="character" w:customStyle="1" w:styleId="1921">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922">
    <w:name w:val="鮮明引文 字元1"/>
    <w:qFormat/>
    <w:uiPriority w:val="30"/>
    <w:rPr>
      <w:rFonts w:hint="default" w:ascii="Times New Roman" w:hAnsi="Times New Roman" w:cs="Times New Roman"/>
      <w:i/>
      <w:iCs/>
      <w:color w:val="4F81BD"/>
      <w:lang w:val="en-GB" w:eastAsia="en-US"/>
    </w:rPr>
  </w:style>
  <w:style w:type="table" w:customStyle="1" w:styleId="1923">
    <w:name w:val="Table Grid1312"/>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1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2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3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4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5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6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7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8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9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231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le Grid33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网格型331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网格型431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43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表格格線13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le Grid51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61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121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1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2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3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4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5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6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7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8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9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2211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321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网格型3211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网格型4211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le Grid421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表格格線121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le Grid111112"/>
    <w:basedOn w:val="63"/>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le Grid8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1412"/>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1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2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3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4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5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6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7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8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9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241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34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341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网格型441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44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表格格線14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52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113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1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2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3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4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5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6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7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8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9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2121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312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网格型3121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网格型4121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412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表格格線112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62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122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1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2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3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4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5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6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7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8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9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2221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le Grid322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网格型3221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网格型4221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422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表格格線122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网格型5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网格型1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11">
    <w:name w:val="修订21"/>
    <w:semiHidden/>
    <w:qFormat/>
    <w:uiPriority w:val="0"/>
    <w:pPr>
      <w:spacing w:after="160" w:line="259" w:lineRule="auto"/>
    </w:pPr>
    <w:rPr>
      <w:rFonts w:ascii="Times New Roman" w:hAnsi="Times New Roman" w:eastAsia="Batang" w:cs="Times New Roman"/>
      <w:lang w:val="en-GB" w:eastAsia="en-US" w:bidi="ar-SA"/>
    </w:rPr>
  </w:style>
  <w:style w:type="paragraph" w:customStyle="1" w:styleId="2012">
    <w:name w:val="修订4"/>
    <w:hidden/>
    <w:semiHidden/>
    <w:qFormat/>
    <w:uiPriority w:val="0"/>
    <w:pPr>
      <w:spacing w:after="160" w:line="259" w:lineRule="auto"/>
    </w:pPr>
    <w:rPr>
      <w:rFonts w:ascii="Times New Roman" w:hAnsi="Times New Roman" w:eastAsia="Batang" w:cs="Times New Roman"/>
      <w:lang w:val="en-GB" w:eastAsia="en-US" w:bidi="ar-SA"/>
    </w:rPr>
  </w:style>
  <w:style w:type="table" w:customStyle="1" w:styleId="2013">
    <w:name w:val="Table Grid30"/>
    <w:basedOn w:val="63"/>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14">
    <w:name w:val="Normal (Web)1"/>
    <w:basedOn w:val="1"/>
    <w:next w:val="58"/>
    <w:unhideWhenUsed/>
    <w:qFormat/>
    <w:uiPriority w:val="99"/>
    <w:pPr>
      <w:spacing w:before="100" w:beforeAutospacing="1" w:after="100" w:afterAutospacing="1"/>
    </w:pPr>
    <w:rPr>
      <w:rFonts w:eastAsia="等线"/>
      <w:sz w:val="24"/>
      <w:szCs w:val="24"/>
      <w:lang w:val="en-US"/>
    </w:rPr>
  </w:style>
  <w:style w:type="paragraph" w:customStyle="1" w:styleId="2015">
    <w:name w:val="Body Text1"/>
    <w:basedOn w:val="1"/>
    <w:next w:val="34"/>
    <w:qFormat/>
    <w:uiPriority w:val="99"/>
    <w:pPr>
      <w:spacing w:after="120"/>
    </w:pPr>
    <w:rPr>
      <w:rFonts w:eastAsia="等线"/>
      <w:lang w:eastAsia="fr-FR"/>
    </w:rPr>
  </w:style>
  <w:style w:type="table" w:customStyle="1" w:styleId="2016">
    <w:name w:val="Table Grid120"/>
    <w:basedOn w:val="63"/>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1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2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3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4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5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6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7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8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9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210"/>
    <w:basedOn w:val="63"/>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310"/>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Grid410"/>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58"/>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68"/>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31">
    <w:name w:val="Caption4"/>
    <w:basedOn w:val="1"/>
    <w:next w:val="1"/>
    <w:unhideWhenUsed/>
    <w:qFormat/>
    <w:uiPriority w:val="35"/>
    <w:pPr>
      <w:spacing w:after="200"/>
    </w:pPr>
    <w:rPr>
      <w:rFonts w:eastAsia="Yu Mincho"/>
      <w:i/>
      <w:iCs/>
      <w:color w:val="44546A"/>
      <w:sz w:val="18"/>
      <w:szCs w:val="18"/>
    </w:rPr>
  </w:style>
  <w:style w:type="table" w:customStyle="1" w:styleId="2032">
    <w:name w:val="Table Grid40"/>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128"/>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1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2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3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4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5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6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7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8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9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218"/>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le Grid318"/>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网格型310"/>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网格型410"/>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418"/>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表格格線110"/>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le Grid59"/>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1110"/>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1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2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3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4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5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6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7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8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9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219"/>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le Grid319"/>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网格型318"/>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网格型418"/>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419"/>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表格格線118"/>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le Grid69"/>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129"/>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1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2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3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4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5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6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7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8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9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228"/>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le Grid328"/>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网格型328"/>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网格型428"/>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428"/>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表格格線128"/>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le Grid136"/>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1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2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3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4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ellengitternetz5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6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7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8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9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23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33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网格型33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网格型43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le Grid43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表格格線13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51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1117"/>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1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2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3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4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ellengitternetz5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6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7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8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9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2117"/>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3117"/>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网格型3117"/>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网格型4117"/>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le Grid411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表格格線1117"/>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61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121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1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2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3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4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5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6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7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8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9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221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321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网格型321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网格型421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421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表格格線121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网格型17"/>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le Grid11116"/>
    <w:basedOn w:val="63"/>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网格型2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1127"/>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le Grid8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146"/>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1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2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3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4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5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6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7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8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9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24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34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网格型34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网格型44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44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表格格線14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52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le Grid113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1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2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3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4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5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6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7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8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9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212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312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网格型312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网格型412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le Grid412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表格格線112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62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122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1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2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3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4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5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6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7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8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9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le Grid222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322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网格型322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网格型422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le Grid422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表格格線122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9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15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1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2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3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4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5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6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7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8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9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25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35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网格型35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网格型45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le Grid45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表格格線15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le Grid53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114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1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2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3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4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5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6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7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8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9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213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313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网格型313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网格型413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le Grid413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表格格線113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le Grid63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le Grid123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1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2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3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4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5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6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7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8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9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223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323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网格型323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网格型423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le Grid423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表格格線123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le Grid1313"/>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1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2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3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4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5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6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7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8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9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23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le Grid33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网格型33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网格型43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le Grid43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表格格線13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le Grid51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le Grid111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1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2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3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4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5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6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7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8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9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le Grid2111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3111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网格型3111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网格型4111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le Grid411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表格格線1111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le Grid61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le Grid121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1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2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3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4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5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6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7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8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9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221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321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网格型321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网格型421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le Grid421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表格格線121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网格型1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111113"/>
    <w:basedOn w:val="63"/>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网格型2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1121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8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1413"/>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1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2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3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4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5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6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7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8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9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le Grid24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34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网格型34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网格型44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44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表格格線14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le Grid52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113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ellengitternetz1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2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3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4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5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6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ellengitternetz7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8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9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le Grid212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312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网格型312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网格型412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le Grid412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表格格線112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le Grid62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122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ellengitternetz1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ellengitternetz2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ellengitternetz3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ellengitternetz4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ellengitternetz5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6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7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8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9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le Grid222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le Grid322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网格型322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网格型422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le Grid422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表格格線122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网格型5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1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112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1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2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3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ellengitternetz4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5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6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7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8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9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21124"/>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le Grid3112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网格型31124"/>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网格型41124"/>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411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表格格線1112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le Grid16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1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2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3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ellengitternetz4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ellengitternetz5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6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7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8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9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26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36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网格型36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网格型46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le Grid46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表格格線16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1151"/>
    <w:basedOn w:val="63"/>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le Grid54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1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2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3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ellengitternetz4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ellengitternetz5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ellengitternetz6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ellengitternetz7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8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9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214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314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网格型314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网格型414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le Grid414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表格格線114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le Grid64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124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1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2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3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ellengitternetz4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ellengitternetz5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ellengitternetz6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ellengitternetz7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8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05">
    <w:name w:val="Revision2"/>
    <w:hidden/>
    <w:semiHidden/>
    <w:qFormat/>
    <w:uiPriority w:val="99"/>
    <w:pPr>
      <w:spacing w:after="0" w:line="240" w:lineRule="auto"/>
    </w:pPr>
    <w:rPr>
      <w:rFonts w:ascii="Times New Roman" w:hAnsi="Times New Roman" w:cs="Times New Roman" w:eastAsiaTheme="minorEastAsia"/>
      <w:lang w:val="en-GB" w:eastAsia="en-US" w:bidi="ar-SA"/>
    </w:rPr>
  </w:style>
  <w:style w:type="paragraph" w:customStyle="1" w:styleId="2406">
    <w:name w:val="Revision"/>
    <w:hidden/>
    <w:semiHidden/>
    <w:qFormat/>
    <w:uiPriority w:val="99"/>
    <w:pPr>
      <w:spacing w:after="0" w:line="240" w:lineRule="auto"/>
    </w:pPr>
    <w:rPr>
      <w:rFonts w:ascii="Times New Roman" w:hAnsi="Times New Roman" w:eastAsia="Times New Roman" w:cs="Times New Roman"/>
      <w:lang w:val="en-GB" w:eastAsia="en-GB"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AEC83-7AEB-4B29-BCA7-200A9AD44945}">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99</Pages>
  <Words>28811</Words>
  <Characters>164223</Characters>
  <Lines>1368</Lines>
  <Paragraphs>385</Paragraphs>
  <TotalTime>62</TotalTime>
  <ScaleCrop>false</ScaleCrop>
  <LinksUpToDate>false</LinksUpToDate>
  <CharactersWithSpaces>192649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2022-04-01T09:01:00Z</dcterms:created>
  <dc:creator>MCC Support</dc:creator>
  <cp:keywords>&lt;keyword[, keyword, ]&gt;</cp:keywords>
  <cp:lastModifiedBy>ZTE, Fei Xue</cp:lastModifiedBy>
  <cp:lastPrinted>2019-02-25T14:05:00Z</cp:lastPrinted>
  <dcterms:modified xsi:type="dcterms:W3CDTF">2024-02-17T06:47:15Z</dcterms:modified>
  <dc:subject>&lt;Title 1; Title 2&gt; (Release 14 | 13 |12)</dc:subject>
  <dc:title>3GPP TS ab.cde</dc:title>
  <cp:revision>106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EBA72AF9BB7244B9875ACD7E4E345BB5</vt:lpwstr>
  </property>
</Properties>
</file>